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06683" w14:textId="77777777" w:rsidR="00C42A9D" w:rsidRDefault="00C42A9D" w:rsidP="00C42A9D">
      <w:pPr>
        <w:pStyle w:val="CRCoverPage"/>
        <w:tabs>
          <w:tab w:val="right" w:pos="9639"/>
        </w:tabs>
        <w:spacing w:after="0"/>
        <w:rPr>
          <w:b/>
          <w:i/>
          <w:noProof/>
          <w:sz w:val="28"/>
        </w:rPr>
      </w:pPr>
      <w:bookmarkStart w:id="0" w:name="_Toc526331817"/>
      <w:bookmarkStart w:id="1" w:name="_Toc535476291"/>
      <w:bookmarkStart w:id="2" w:name="_Toc53547607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R4-2100068</w:t>
        </w:r>
      </w:fldSimple>
    </w:p>
    <w:p w14:paraId="4BC99D10" w14:textId="77777777" w:rsidR="00C42A9D" w:rsidRDefault="00C42A9D" w:rsidP="00C42A9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25th Jan 2021</w:t>
        </w:r>
      </w:fldSimple>
      <w:r>
        <w:rPr>
          <w:b/>
          <w:noProof/>
          <w:sz w:val="24"/>
        </w:rPr>
        <w:t xml:space="preserve"> - </w:t>
      </w:r>
      <w:fldSimple w:instr=" DOCPROPERTY  EndDate  \* MERGEFORMAT ">
        <w:r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A9D" w14:paraId="2E61D5CF" w14:textId="77777777" w:rsidTr="007A7497">
        <w:tc>
          <w:tcPr>
            <w:tcW w:w="9641" w:type="dxa"/>
            <w:gridSpan w:val="9"/>
            <w:tcBorders>
              <w:top w:val="single" w:sz="4" w:space="0" w:color="auto"/>
              <w:left w:val="single" w:sz="4" w:space="0" w:color="auto"/>
              <w:right w:val="single" w:sz="4" w:space="0" w:color="auto"/>
            </w:tcBorders>
          </w:tcPr>
          <w:p w14:paraId="109B3C37" w14:textId="77777777" w:rsidR="00C42A9D" w:rsidRDefault="00C42A9D" w:rsidP="007A7497">
            <w:pPr>
              <w:pStyle w:val="CRCoverPage"/>
              <w:spacing w:after="0"/>
              <w:jc w:val="right"/>
              <w:rPr>
                <w:i/>
                <w:noProof/>
              </w:rPr>
            </w:pPr>
            <w:r>
              <w:rPr>
                <w:i/>
                <w:noProof/>
                <w:sz w:val="14"/>
              </w:rPr>
              <w:t>CR-Form-v12.1</w:t>
            </w:r>
          </w:p>
        </w:tc>
      </w:tr>
      <w:tr w:rsidR="00C42A9D" w14:paraId="0C211D35" w14:textId="77777777" w:rsidTr="007A7497">
        <w:tc>
          <w:tcPr>
            <w:tcW w:w="9641" w:type="dxa"/>
            <w:gridSpan w:val="9"/>
            <w:tcBorders>
              <w:left w:val="single" w:sz="4" w:space="0" w:color="auto"/>
              <w:right w:val="single" w:sz="4" w:space="0" w:color="auto"/>
            </w:tcBorders>
          </w:tcPr>
          <w:p w14:paraId="7A543924" w14:textId="77777777" w:rsidR="00C42A9D" w:rsidRDefault="00C42A9D" w:rsidP="007A7497">
            <w:pPr>
              <w:pStyle w:val="CRCoverPage"/>
              <w:spacing w:after="0"/>
              <w:jc w:val="center"/>
              <w:rPr>
                <w:noProof/>
              </w:rPr>
            </w:pPr>
            <w:r>
              <w:rPr>
                <w:b/>
                <w:noProof/>
                <w:sz w:val="32"/>
              </w:rPr>
              <w:t>CHANGE REQUEST</w:t>
            </w:r>
          </w:p>
        </w:tc>
      </w:tr>
      <w:tr w:rsidR="00C42A9D" w14:paraId="1CB138E3" w14:textId="77777777" w:rsidTr="007A7497">
        <w:tc>
          <w:tcPr>
            <w:tcW w:w="9641" w:type="dxa"/>
            <w:gridSpan w:val="9"/>
            <w:tcBorders>
              <w:left w:val="single" w:sz="4" w:space="0" w:color="auto"/>
              <w:right w:val="single" w:sz="4" w:space="0" w:color="auto"/>
            </w:tcBorders>
          </w:tcPr>
          <w:p w14:paraId="6D6A28EF" w14:textId="77777777" w:rsidR="00C42A9D" w:rsidRDefault="00C42A9D" w:rsidP="007A7497">
            <w:pPr>
              <w:pStyle w:val="CRCoverPage"/>
              <w:spacing w:after="0"/>
              <w:rPr>
                <w:noProof/>
                <w:sz w:val="8"/>
                <w:szCs w:val="8"/>
              </w:rPr>
            </w:pPr>
          </w:p>
        </w:tc>
      </w:tr>
      <w:tr w:rsidR="00C42A9D" w14:paraId="6CB5E505" w14:textId="77777777" w:rsidTr="007A7497">
        <w:tc>
          <w:tcPr>
            <w:tcW w:w="142" w:type="dxa"/>
            <w:tcBorders>
              <w:left w:val="single" w:sz="4" w:space="0" w:color="auto"/>
            </w:tcBorders>
          </w:tcPr>
          <w:p w14:paraId="55E00AD8" w14:textId="77777777" w:rsidR="00C42A9D" w:rsidRDefault="00C42A9D" w:rsidP="007A7497">
            <w:pPr>
              <w:pStyle w:val="CRCoverPage"/>
              <w:spacing w:after="0"/>
              <w:jc w:val="right"/>
              <w:rPr>
                <w:noProof/>
              </w:rPr>
            </w:pPr>
          </w:p>
        </w:tc>
        <w:tc>
          <w:tcPr>
            <w:tcW w:w="1559" w:type="dxa"/>
            <w:shd w:val="pct30" w:color="FFFF00" w:fill="auto"/>
          </w:tcPr>
          <w:p w14:paraId="0F0CEB05" w14:textId="77777777" w:rsidR="00C42A9D" w:rsidRPr="00410371" w:rsidRDefault="00C42A9D" w:rsidP="007A7497">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DA0DD87" w14:textId="77777777" w:rsidR="00C42A9D" w:rsidRDefault="00C42A9D" w:rsidP="007A7497">
            <w:pPr>
              <w:pStyle w:val="CRCoverPage"/>
              <w:spacing w:after="0"/>
              <w:jc w:val="center"/>
              <w:rPr>
                <w:noProof/>
              </w:rPr>
            </w:pPr>
            <w:r>
              <w:rPr>
                <w:b/>
                <w:noProof/>
                <w:sz w:val="28"/>
              </w:rPr>
              <w:t>CR</w:t>
            </w:r>
          </w:p>
        </w:tc>
        <w:tc>
          <w:tcPr>
            <w:tcW w:w="1276" w:type="dxa"/>
            <w:shd w:val="pct30" w:color="FFFF00" w:fill="auto"/>
          </w:tcPr>
          <w:p w14:paraId="1F5F8585" w14:textId="77777777" w:rsidR="00C42A9D" w:rsidRPr="00410371" w:rsidRDefault="00C42A9D" w:rsidP="007A7497">
            <w:pPr>
              <w:pStyle w:val="CRCoverPage"/>
              <w:spacing w:after="0"/>
              <w:rPr>
                <w:noProof/>
              </w:rPr>
            </w:pPr>
            <w:fldSimple w:instr=" DOCPROPERTY  Cr#  \* MERGEFORMAT ">
              <w:r w:rsidRPr="00410371">
                <w:rPr>
                  <w:b/>
                  <w:noProof/>
                  <w:sz w:val="28"/>
                </w:rPr>
                <w:t>1422</w:t>
              </w:r>
            </w:fldSimple>
          </w:p>
        </w:tc>
        <w:tc>
          <w:tcPr>
            <w:tcW w:w="709" w:type="dxa"/>
          </w:tcPr>
          <w:p w14:paraId="2E92145D" w14:textId="77777777" w:rsidR="00C42A9D" w:rsidRDefault="00C42A9D" w:rsidP="007A7497">
            <w:pPr>
              <w:pStyle w:val="CRCoverPage"/>
              <w:tabs>
                <w:tab w:val="right" w:pos="625"/>
              </w:tabs>
              <w:spacing w:after="0"/>
              <w:jc w:val="center"/>
              <w:rPr>
                <w:noProof/>
              </w:rPr>
            </w:pPr>
            <w:r>
              <w:rPr>
                <w:b/>
                <w:bCs/>
                <w:noProof/>
                <w:sz w:val="28"/>
              </w:rPr>
              <w:t>rev</w:t>
            </w:r>
          </w:p>
        </w:tc>
        <w:tc>
          <w:tcPr>
            <w:tcW w:w="992" w:type="dxa"/>
            <w:shd w:val="pct30" w:color="FFFF00" w:fill="auto"/>
          </w:tcPr>
          <w:p w14:paraId="3523ED7B" w14:textId="77777777" w:rsidR="00C42A9D" w:rsidRPr="00410371" w:rsidRDefault="00C42A9D" w:rsidP="007A7497">
            <w:pPr>
              <w:pStyle w:val="CRCoverPage"/>
              <w:spacing w:after="0"/>
              <w:jc w:val="center"/>
              <w:rPr>
                <w:b/>
                <w:noProof/>
              </w:rPr>
            </w:pPr>
            <w:fldSimple w:instr=" DOCPROPERTY  Revision  \* MERGEFORMAT ">
              <w:r w:rsidRPr="00410371">
                <w:rPr>
                  <w:b/>
                  <w:noProof/>
                  <w:sz w:val="28"/>
                </w:rPr>
                <w:t>-</w:t>
              </w:r>
            </w:fldSimple>
          </w:p>
        </w:tc>
        <w:tc>
          <w:tcPr>
            <w:tcW w:w="2410" w:type="dxa"/>
          </w:tcPr>
          <w:p w14:paraId="3E5A5C47" w14:textId="77777777" w:rsidR="00C42A9D" w:rsidRDefault="00C42A9D" w:rsidP="007A74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2EC68" w14:textId="77777777" w:rsidR="00C42A9D" w:rsidRPr="00410371" w:rsidRDefault="00C42A9D" w:rsidP="007A7497">
            <w:pPr>
              <w:pStyle w:val="CRCoverPage"/>
              <w:spacing w:after="0"/>
              <w:jc w:val="center"/>
              <w:rPr>
                <w:noProof/>
                <w:sz w:val="28"/>
              </w:rPr>
            </w:pPr>
            <w:fldSimple w:instr=" DOCPROPERTY  Version  \* MERGEFORMAT ">
              <w:r w:rsidRPr="00410371">
                <w:rPr>
                  <w:b/>
                  <w:noProof/>
                  <w:sz w:val="28"/>
                </w:rPr>
                <w:t>15.12.0</w:t>
              </w:r>
            </w:fldSimple>
          </w:p>
        </w:tc>
        <w:tc>
          <w:tcPr>
            <w:tcW w:w="143" w:type="dxa"/>
            <w:tcBorders>
              <w:right w:val="single" w:sz="4" w:space="0" w:color="auto"/>
            </w:tcBorders>
          </w:tcPr>
          <w:p w14:paraId="3E8418BD" w14:textId="77777777" w:rsidR="00C42A9D" w:rsidRDefault="00C42A9D" w:rsidP="007A7497">
            <w:pPr>
              <w:pStyle w:val="CRCoverPage"/>
              <w:spacing w:after="0"/>
              <w:rPr>
                <w:noProof/>
              </w:rPr>
            </w:pPr>
          </w:p>
        </w:tc>
      </w:tr>
      <w:tr w:rsidR="00C42A9D" w14:paraId="79C45AAE" w14:textId="77777777" w:rsidTr="007A7497">
        <w:tc>
          <w:tcPr>
            <w:tcW w:w="9641" w:type="dxa"/>
            <w:gridSpan w:val="9"/>
            <w:tcBorders>
              <w:left w:val="single" w:sz="4" w:space="0" w:color="auto"/>
              <w:right w:val="single" w:sz="4" w:space="0" w:color="auto"/>
            </w:tcBorders>
          </w:tcPr>
          <w:p w14:paraId="191FF345" w14:textId="77777777" w:rsidR="00C42A9D" w:rsidRDefault="00C42A9D" w:rsidP="007A7497">
            <w:pPr>
              <w:pStyle w:val="CRCoverPage"/>
              <w:spacing w:after="0"/>
              <w:rPr>
                <w:noProof/>
              </w:rPr>
            </w:pPr>
          </w:p>
        </w:tc>
      </w:tr>
      <w:tr w:rsidR="00C42A9D" w14:paraId="7C6FA8AB" w14:textId="77777777" w:rsidTr="007A7497">
        <w:tc>
          <w:tcPr>
            <w:tcW w:w="9641" w:type="dxa"/>
            <w:gridSpan w:val="9"/>
            <w:tcBorders>
              <w:top w:val="single" w:sz="4" w:space="0" w:color="auto"/>
            </w:tcBorders>
          </w:tcPr>
          <w:p w14:paraId="7CD7C363" w14:textId="77777777" w:rsidR="00C42A9D" w:rsidRPr="00F25D98" w:rsidRDefault="00C42A9D" w:rsidP="007A74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42A9D" w14:paraId="2DF35125" w14:textId="77777777" w:rsidTr="007A7497">
        <w:tc>
          <w:tcPr>
            <w:tcW w:w="9641" w:type="dxa"/>
            <w:gridSpan w:val="9"/>
          </w:tcPr>
          <w:p w14:paraId="62A6A420" w14:textId="77777777" w:rsidR="00C42A9D" w:rsidRDefault="00C42A9D" w:rsidP="007A7497">
            <w:pPr>
              <w:pStyle w:val="CRCoverPage"/>
              <w:spacing w:after="0"/>
              <w:rPr>
                <w:noProof/>
                <w:sz w:val="8"/>
                <w:szCs w:val="8"/>
              </w:rPr>
            </w:pPr>
          </w:p>
        </w:tc>
      </w:tr>
    </w:tbl>
    <w:p w14:paraId="6A7CB308" w14:textId="77777777" w:rsidR="00C42A9D" w:rsidRDefault="00C42A9D" w:rsidP="00C42A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A9D" w14:paraId="7D8BFDCE" w14:textId="77777777" w:rsidTr="007A7497">
        <w:tc>
          <w:tcPr>
            <w:tcW w:w="2835" w:type="dxa"/>
          </w:tcPr>
          <w:p w14:paraId="4CED3BC2" w14:textId="77777777" w:rsidR="00C42A9D" w:rsidRDefault="00C42A9D" w:rsidP="007A7497">
            <w:pPr>
              <w:pStyle w:val="CRCoverPage"/>
              <w:tabs>
                <w:tab w:val="right" w:pos="2751"/>
              </w:tabs>
              <w:spacing w:after="0"/>
              <w:rPr>
                <w:b/>
                <w:i/>
                <w:noProof/>
              </w:rPr>
            </w:pPr>
            <w:r>
              <w:rPr>
                <w:b/>
                <w:i/>
                <w:noProof/>
              </w:rPr>
              <w:t>Proposed change affects:</w:t>
            </w:r>
          </w:p>
        </w:tc>
        <w:tc>
          <w:tcPr>
            <w:tcW w:w="1418" w:type="dxa"/>
          </w:tcPr>
          <w:p w14:paraId="441A5300" w14:textId="77777777" w:rsidR="00C42A9D" w:rsidRDefault="00C42A9D" w:rsidP="007A74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F274" w14:textId="77777777" w:rsidR="00C42A9D" w:rsidRDefault="00C42A9D" w:rsidP="007A7497">
            <w:pPr>
              <w:pStyle w:val="CRCoverPage"/>
              <w:spacing w:after="0"/>
              <w:jc w:val="center"/>
              <w:rPr>
                <w:b/>
                <w:caps/>
                <w:noProof/>
              </w:rPr>
            </w:pPr>
          </w:p>
        </w:tc>
        <w:tc>
          <w:tcPr>
            <w:tcW w:w="709" w:type="dxa"/>
            <w:tcBorders>
              <w:left w:val="single" w:sz="4" w:space="0" w:color="auto"/>
            </w:tcBorders>
          </w:tcPr>
          <w:p w14:paraId="29D8229C" w14:textId="77777777" w:rsidR="00C42A9D" w:rsidRDefault="00C42A9D" w:rsidP="007A74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485AC" w14:textId="26BA1038" w:rsidR="00C42A9D" w:rsidRDefault="00EE73C5" w:rsidP="007A7497">
            <w:pPr>
              <w:pStyle w:val="CRCoverPage"/>
              <w:spacing w:after="0"/>
              <w:jc w:val="center"/>
              <w:rPr>
                <w:b/>
                <w:caps/>
                <w:noProof/>
              </w:rPr>
            </w:pPr>
            <w:r>
              <w:rPr>
                <w:b/>
                <w:caps/>
                <w:noProof/>
              </w:rPr>
              <w:t>X</w:t>
            </w:r>
          </w:p>
        </w:tc>
        <w:tc>
          <w:tcPr>
            <w:tcW w:w="2126" w:type="dxa"/>
          </w:tcPr>
          <w:p w14:paraId="1F7910DF" w14:textId="77777777" w:rsidR="00C42A9D" w:rsidRDefault="00C42A9D" w:rsidP="007A74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8F862" w14:textId="77777777" w:rsidR="00C42A9D" w:rsidRDefault="00C42A9D" w:rsidP="007A7497">
            <w:pPr>
              <w:pStyle w:val="CRCoverPage"/>
              <w:spacing w:after="0"/>
              <w:jc w:val="center"/>
              <w:rPr>
                <w:b/>
                <w:caps/>
                <w:noProof/>
              </w:rPr>
            </w:pPr>
          </w:p>
        </w:tc>
        <w:tc>
          <w:tcPr>
            <w:tcW w:w="1418" w:type="dxa"/>
            <w:tcBorders>
              <w:left w:val="nil"/>
            </w:tcBorders>
          </w:tcPr>
          <w:p w14:paraId="5BAD7202" w14:textId="77777777" w:rsidR="00C42A9D" w:rsidRDefault="00C42A9D" w:rsidP="007A74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BAF97" w14:textId="77777777" w:rsidR="00C42A9D" w:rsidRDefault="00C42A9D" w:rsidP="007A7497">
            <w:pPr>
              <w:pStyle w:val="CRCoverPage"/>
              <w:spacing w:after="0"/>
              <w:jc w:val="center"/>
              <w:rPr>
                <w:b/>
                <w:bCs/>
                <w:caps/>
                <w:noProof/>
              </w:rPr>
            </w:pPr>
          </w:p>
        </w:tc>
      </w:tr>
    </w:tbl>
    <w:p w14:paraId="7E94D2C0" w14:textId="77777777" w:rsidR="00C42A9D" w:rsidRDefault="00C42A9D" w:rsidP="00C42A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A9D" w14:paraId="1B25E4E9" w14:textId="77777777" w:rsidTr="007A7497">
        <w:tc>
          <w:tcPr>
            <w:tcW w:w="9640" w:type="dxa"/>
            <w:gridSpan w:val="11"/>
          </w:tcPr>
          <w:p w14:paraId="2E6606F6" w14:textId="77777777" w:rsidR="00C42A9D" w:rsidRDefault="00C42A9D" w:rsidP="007A7497">
            <w:pPr>
              <w:pStyle w:val="CRCoverPage"/>
              <w:spacing w:after="0"/>
              <w:rPr>
                <w:noProof/>
                <w:sz w:val="8"/>
                <w:szCs w:val="8"/>
              </w:rPr>
            </w:pPr>
          </w:p>
        </w:tc>
      </w:tr>
      <w:tr w:rsidR="00C42A9D" w14:paraId="5279DCD3" w14:textId="77777777" w:rsidTr="007A7497">
        <w:tc>
          <w:tcPr>
            <w:tcW w:w="1843" w:type="dxa"/>
            <w:tcBorders>
              <w:top w:val="single" w:sz="4" w:space="0" w:color="auto"/>
              <w:left w:val="single" w:sz="4" w:space="0" w:color="auto"/>
            </w:tcBorders>
          </w:tcPr>
          <w:p w14:paraId="17CB7472" w14:textId="77777777" w:rsidR="00C42A9D" w:rsidRDefault="00C42A9D" w:rsidP="007A74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EFCEC" w14:textId="77777777" w:rsidR="00C42A9D" w:rsidRDefault="00C42A9D" w:rsidP="007A7497">
            <w:pPr>
              <w:pStyle w:val="CRCoverPage"/>
              <w:spacing w:after="0"/>
              <w:ind w:left="100"/>
              <w:rPr>
                <w:noProof/>
              </w:rPr>
            </w:pPr>
            <w:fldSimple w:instr=" DOCPROPERTY  CrTitle  \* MERGEFORMAT ">
              <w:r>
                <w:t>Update FR2 Reference channels and OCNG for FR2 RRM Test cases</w:t>
              </w:r>
            </w:fldSimple>
          </w:p>
        </w:tc>
      </w:tr>
      <w:tr w:rsidR="00C42A9D" w14:paraId="00F779CF" w14:textId="77777777" w:rsidTr="007A7497">
        <w:tc>
          <w:tcPr>
            <w:tcW w:w="1843" w:type="dxa"/>
            <w:tcBorders>
              <w:left w:val="single" w:sz="4" w:space="0" w:color="auto"/>
            </w:tcBorders>
          </w:tcPr>
          <w:p w14:paraId="2819647E"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71310771" w14:textId="77777777" w:rsidR="00C42A9D" w:rsidRDefault="00C42A9D" w:rsidP="007A7497">
            <w:pPr>
              <w:pStyle w:val="CRCoverPage"/>
              <w:spacing w:after="0"/>
              <w:rPr>
                <w:noProof/>
                <w:sz w:val="8"/>
                <w:szCs w:val="8"/>
              </w:rPr>
            </w:pPr>
          </w:p>
        </w:tc>
      </w:tr>
      <w:tr w:rsidR="00C42A9D" w14:paraId="5C94FB0B" w14:textId="77777777" w:rsidTr="007A7497">
        <w:tc>
          <w:tcPr>
            <w:tcW w:w="1843" w:type="dxa"/>
            <w:tcBorders>
              <w:left w:val="single" w:sz="4" w:space="0" w:color="auto"/>
            </w:tcBorders>
          </w:tcPr>
          <w:p w14:paraId="3108A223" w14:textId="77777777" w:rsidR="00C42A9D" w:rsidRDefault="00C42A9D" w:rsidP="007A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0EB70" w14:textId="77777777" w:rsidR="00C42A9D" w:rsidRDefault="00C42A9D" w:rsidP="007A7497">
            <w:pPr>
              <w:pStyle w:val="CRCoverPage"/>
              <w:spacing w:after="0"/>
              <w:ind w:left="100"/>
              <w:rPr>
                <w:noProof/>
              </w:rPr>
            </w:pPr>
            <w:fldSimple w:instr=" DOCPROPERTY  SourceIfWg  \* MERGEFORMAT ">
              <w:r>
                <w:rPr>
                  <w:noProof/>
                </w:rPr>
                <w:t>ANRITSU LTD</w:t>
              </w:r>
            </w:fldSimple>
          </w:p>
        </w:tc>
      </w:tr>
      <w:tr w:rsidR="00C42A9D" w14:paraId="474231C3" w14:textId="77777777" w:rsidTr="007A7497">
        <w:tc>
          <w:tcPr>
            <w:tcW w:w="1843" w:type="dxa"/>
            <w:tcBorders>
              <w:left w:val="single" w:sz="4" w:space="0" w:color="auto"/>
            </w:tcBorders>
          </w:tcPr>
          <w:p w14:paraId="5A6FC4E6" w14:textId="77777777" w:rsidR="00C42A9D" w:rsidRDefault="00C42A9D" w:rsidP="007A74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1A34B" w14:textId="725D31E1" w:rsidR="00C42A9D" w:rsidRDefault="00904C4A" w:rsidP="007A7497">
            <w:pPr>
              <w:pStyle w:val="CRCoverPage"/>
              <w:spacing w:after="0"/>
              <w:ind w:left="100"/>
              <w:rPr>
                <w:noProof/>
              </w:rPr>
            </w:pPr>
            <w:r>
              <w:t>R4</w:t>
            </w:r>
            <w:fldSimple w:instr=" DOCPROPERTY  SourceIfTsg  \* MERGEFORMAT "/>
          </w:p>
        </w:tc>
      </w:tr>
      <w:tr w:rsidR="00C42A9D" w14:paraId="0CED8563" w14:textId="77777777" w:rsidTr="007A7497">
        <w:tc>
          <w:tcPr>
            <w:tcW w:w="1843" w:type="dxa"/>
            <w:tcBorders>
              <w:left w:val="single" w:sz="4" w:space="0" w:color="auto"/>
            </w:tcBorders>
          </w:tcPr>
          <w:p w14:paraId="517BE48C" w14:textId="77777777" w:rsidR="00C42A9D" w:rsidRDefault="00C42A9D" w:rsidP="007A7497">
            <w:pPr>
              <w:pStyle w:val="CRCoverPage"/>
              <w:spacing w:after="0"/>
              <w:rPr>
                <w:b/>
                <w:i/>
                <w:noProof/>
                <w:sz w:val="8"/>
                <w:szCs w:val="8"/>
              </w:rPr>
            </w:pPr>
          </w:p>
        </w:tc>
        <w:tc>
          <w:tcPr>
            <w:tcW w:w="7797" w:type="dxa"/>
            <w:gridSpan w:val="10"/>
            <w:tcBorders>
              <w:right w:val="single" w:sz="4" w:space="0" w:color="auto"/>
            </w:tcBorders>
          </w:tcPr>
          <w:p w14:paraId="18FBBF7B" w14:textId="77777777" w:rsidR="00C42A9D" w:rsidRDefault="00C42A9D" w:rsidP="007A7497">
            <w:pPr>
              <w:pStyle w:val="CRCoverPage"/>
              <w:spacing w:after="0"/>
              <w:rPr>
                <w:noProof/>
                <w:sz w:val="8"/>
                <w:szCs w:val="8"/>
              </w:rPr>
            </w:pPr>
          </w:p>
        </w:tc>
      </w:tr>
      <w:tr w:rsidR="00C42A9D" w14:paraId="36C199B7" w14:textId="77777777" w:rsidTr="007A7497">
        <w:tc>
          <w:tcPr>
            <w:tcW w:w="1843" w:type="dxa"/>
            <w:tcBorders>
              <w:left w:val="single" w:sz="4" w:space="0" w:color="auto"/>
            </w:tcBorders>
          </w:tcPr>
          <w:p w14:paraId="0F22E72F" w14:textId="77777777" w:rsidR="00C42A9D" w:rsidRDefault="00C42A9D" w:rsidP="007A7497">
            <w:pPr>
              <w:pStyle w:val="CRCoverPage"/>
              <w:tabs>
                <w:tab w:val="right" w:pos="1759"/>
              </w:tabs>
              <w:spacing w:after="0"/>
              <w:rPr>
                <w:b/>
                <w:i/>
                <w:noProof/>
              </w:rPr>
            </w:pPr>
            <w:r>
              <w:rPr>
                <w:b/>
                <w:i/>
                <w:noProof/>
              </w:rPr>
              <w:t>Work item code:</w:t>
            </w:r>
          </w:p>
        </w:tc>
        <w:tc>
          <w:tcPr>
            <w:tcW w:w="3686" w:type="dxa"/>
            <w:gridSpan w:val="5"/>
            <w:shd w:val="pct30" w:color="FFFF00" w:fill="auto"/>
          </w:tcPr>
          <w:p w14:paraId="490B9CBD" w14:textId="77777777" w:rsidR="00C42A9D" w:rsidRDefault="00C42A9D" w:rsidP="007A7497">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5D88CE02" w14:textId="77777777" w:rsidR="00C42A9D" w:rsidRDefault="00C42A9D" w:rsidP="007A7497">
            <w:pPr>
              <w:pStyle w:val="CRCoverPage"/>
              <w:spacing w:after="0"/>
              <w:ind w:right="100"/>
              <w:rPr>
                <w:noProof/>
              </w:rPr>
            </w:pPr>
          </w:p>
        </w:tc>
        <w:tc>
          <w:tcPr>
            <w:tcW w:w="1417" w:type="dxa"/>
            <w:gridSpan w:val="3"/>
            <w:tcBorders>
              <w:left w:val="nil"/>
            </w:tcBorders>
          </w:tcPr>
          <w:p w14:paraId="64540A47" w14:textId="77777777" w:rsidR="00C42A9D" w:rsidRDefault="00C42A9D" w:rsidP="007A74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B20AF" w14:textId="77777777" w:rsidR="00C42A9D" w:rsidRDefault="00C42A9D" w:rsidP="007A7497">
            <w:pPr>
              <w:pStyle w:val="CRCoverPage"/>
              <w:spacing w:after="0"/>
              <w:ind w:left="100"/>
              <w:rPr>
                <w:noProof/>
              </w:rPr>
            </w:pPr>
            <w:fldSimple w:instr=" DOCPROPERTY  ResDate  \* MERGEFORMAT ">
              <w:r>
                <w:rPr>
                  <w:noProof/>
                </w:rPr>
                <w:t>2021-01-12</w:t>
              </w:r>
            </w:fldSimple>
          </w:p>
        </w:tc>
      </w:tr>
      <w:tr w:rsidR="00C42A9D" w14:paraId="2F3AB111" w14:textId="77777777" w:rsidTr="007A7497">
        <w:tc>
          <w:tcPr>
            <w:tcW w:w="1843" w:type="dxa"/>
            <w:tcBorders>
              <w:left w:val="single" w:sz="4" w:space="0" w:color="auto"/>
            </w:tcBorders>
          </w:tcPr>
          <w:p w14:paraId="3C32C78A" w14:textId="77777777" w:rsidR="00C42A9D" w:rsidRDefault="00C42A9D" w:rsidP="007A7497">
            <w:pPr>
              <w:pStyle w:val="CRCoverPage"/>
              <w:spacing w:after="0"/>
              <w:rPr>
                <w:b/>
                <w:i/>
                <w:noProof/>
                <w:sz w:val="8"/>
                <w:szCs w:val="8"/>
              </w:rPr>
            </w:pPr>
          </w:p>
        </w:tc>
        <w:tc>
          <w:tcPr>
            <w:tcW w:w="1986" w:type="dxa"/>
            <w:gridSpan w:val="4"/>
          </w:tcPr>
          <w:p w14:paraId="031DCC9B" w14:textId="77777777" w:rsidR="00C42A9D" w:rsidRDefault="00C42A9D" w:rsidP="007A7497">
            <w:pPr>
              <w:pStyle w:val="CRCoverPage"/>
              <w:spacing w:after="0"/>
              <w:rPr>
                <w:noProof/>
                <w:sz w:val="8"/>
                <w:szCs w:val="8"/>
              </w:rPr>
            </w:pPr>
          </w:p>
        </w:tc>
        <w:tc>
          <w:tcPr>
            <w:tcW w:w="2267" w:type="dxa"/>
            <w:gridSpan w:val="2"/>
          </w:tcPr>
          <w:p w14:paraId="293F1720" w14:textId="77777777" w:rsidR="00C42A9D" w:rsidRDefault="00C42A9D" w:rsidP="007A7497">
            <w:pPr>
              <w:pStyle w:val="CRCoverPage"/>
              <w:spacing w:after="0"/>
              <w:rPr>
                <w:noProof/>
                <w:sz w:val="8"/>
                <w:szCs w:val="8"/>
              </w:rPr>
            </w:pPr>
          </w:p>
        </w:tc>
        <w:tc>
          <w:tcPr>
            <w:tcW w:w="1417" w:type="dxa"/>
            <w:gridSpan w:val="3"/>
          </w:tcPr>
          <w:p w14:paraId="7466DEAC" w14:textId="77777777" w:rsidR="00C42A9D" w:rsidRDefault="00C42A9D" w:rsidP="007A7497">
            <w:pPr>
              <w:pStyle w:val="CRCoverPage"/>
              <w:spacing w:after="0"/>
              <w:rPr>
                <w:noProof/>
                <w:sz w:val="8"/>
                <w:szCs w:val="8"/>
              </w:rPr>
            </w:pPr>
          </w:p>
        </w:tc>
        <w:tc>
          <w:tcPr>
            <w:tcW w:w="2127" w:type="dxa"/>
            <w:tcBorders>
              <w:right w:val="single" w:sz="4" w:space="0" w:color="auto"/>
            </w:tcBorders>
          </w:tcPr>
          <w:p w14:paraId="2979583C" w14:textId="77777777" w:rsidR="00C42A9D" w:rsidRDefault="00C42A9D" w:rsidP="007A7497">
            <w:pPr>
              <w:pStyle w:val="CRCoverPage"/>
              <w:spacing w:after="0"/>
              <w:rPr>
                <w:noProof/>
                <w:sz w:val="8"/>
                <w:szCs w:val="8"/>
              </w:rPr>
            </w:pPr>
          </w:p>
        </w:tc>
      </w:tr>
      <w:tr w:rsidR="00C42A9D" w14:paraId="2F2ED059" w14:textId="77777777" w:rsidTr="007A7497">
        <w:trPr>
          <w:cantSplit/>
        </w:trPr>
        <w:tc>
          <w:tcPr>
            <w:tcW w:w="1843" w:type="dxa"/>
            <w:tcBorders>
              <w:left w:val="single" w:sz="4" w:space="0" w:color="auto"/>
            </w:tcBorders>
          </w:tcPr>
          <w:p w14:paraId="79A7A6A6" w14:textId="77777777" w:rsidR="00C42A9D" w:rsidRDefault="00C42A9D" w:rsidP="007A7497">
            <w:pPr>
              <w:pStyle w:val="CRCoverPage"/>
              <w:tabs>
                <w:tab w:val="right" w:pos="1759"/>
              </w:tabs>
              <w:spacing w:after="0"/>
              <w:rPr>
                <w:b/>
                <w:i/>
                <w:noProof/>
              </w:rPr>
            </w:pPr>
            <w:r>
              <w:rPr>
                <w:b/>
                <w:i/>
                <w:noProof/>
              </w:rPr>
              <w:t>Category:</w:t>
            </w:r>
          </w:p>
        </w:tc>
        <w:tc>
          <w:tcPr>
            <w:tcW w:w="851" w:type="dxa"/>
            <w:shd w:val="pct30" w:color="FFFF00" w:fill="auto"/>
          </w:tcPr>
          <w:p w14:paraId="2FB12777" w14:textId="77777777" w:rsidR="00C42A9D" w:rsidRDefault="00C42A9D" w:rsidP="007A749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43CF21" w14:textId="77777777" w:rsidR="00C42A9D" w:rsidRDefault="00C42A9D" w:rsidP="007A7497">
            <w:pPr>
              <w:pStyle w:val="CRCoverPage"/>
              <w:spacing w:after="0"/>
              <w:rPr>
                <w:noProof/>
              </w:rPr>
            </w:pPr>
          </w:p>
        </w:tc>
        <w:tc>
          <w:tcPr>
            <w:tcW w:w="1417" w:type="dxa"/>
            <w:gridSpan w:val="3"/>
            <w:tcBorders>
              <w:left w:val="nil"/>
            </w:tcBorders>
          </w:tcPr>
          <w:p w14:paraId="566E0917" w14:textId="77777777" w:rsidR="00C42A9D" w:rsidRDefault="00C42A9D" w:rsidP="007A74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FAAF8" w14:textId="77777777" w:rsidR="00C42A9D" w:rsidRDefault="00C42A9D" w:rsidP="007A7497">
            <w:pPr>
              <w:pStyle w:val="CRCoverPage"/>
              <w:spacing w:after="0"/>
              <w:ind w:left="100"/>
              <w:rPr>
                <w:noProof/>
              </w:rPr>
            </w:pPr>
            <w:fldSimple w:instr=" DOCPROPERTY  Release  \* MERGEFORMAT ">
              <w:r>
                <w:rPr>
                  <w:noProof/>
                </w:rPr>
                <w:t>Rel-15</w:t>
              </w:r>
            </w:fldSimple>
          </w:p>
        </w:tc>
      </w:tr>
      <w:tr w:rsidR="00C42A9D" w14:paraId="6BFD0B69" w14:textId="77777777" w:rsidTr="007A7497">
        <w:tc>
          <w:tcPr>
            <w:tcW w:w="1843" w:type="dxa"/>
            <w:tcBorders>
              <w:left w:val="single" w:sz="4" w:space="0" w:color="auto"/>
              <w:bottom w:val="single" w:sz="4" w:space="0" w:color="auto"/>
            </w:tcBorders>
          </w:tcPr>
          <w:p w14:paraId="31FBC185" w14:textId="77777777" w:rsidR="00C42A9D" w:rsidRDefault="00C42A9D" w:rsidP="007A7497">
            <w:pPr>
              <w:pStyle w:val="CRCoverPage"/>
              <w:spacing w:after="0"/>
              <w:rPr>
                <w:b/>
                <w:i/>
                <w:noProof/>
              </w:rPr>
            </w:pPr>
          </w:p>
        </w:tc>
        <w:tc>
          <w:tcPr>
            <w:tcW w:w="4677" w:type="dxa"/>
            <w:gridSpan w:val="8"/>
            <w:tcBorders>
              <w:bottom w:val="single" w:sz="4" w:space="0" w:color="auto"/>
            </w:tcBorders>
          </w:tcPr>
          <w:p w14:paraId="223BE755" w14:textId="77777777" w:rsidR="00C42A9D" w:rsidRDefault="00C42A9D" w:rsidP="007A74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5D73" w14:textId="77777777" w:rsidR="00C42A9D" w:rsidRDefault="00C42A9D" w:rsidP="007A74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C001C" w14:textId="77777777" w:rsidR="00C42A9D" w:rsidRPr="007C2097" w:rsidRDefault="00C42A9D" w:rsidP="007A74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A9D" w14:paraId="139D0DC8" w14:textId="77777777" w:rsidTr="007A7497">
        <w:tc>
          <w:tcPr>
            <w:tcW w:w="1843" w:type="dxa"/>
          </w:tcPr>
          <w:p w14:paraId="65ABA1CB" w14:textId="77777777" w:rsidR="00C42A9D" w:rsidRDefault="00C42A9D" w:rsidP="007A7497">
            <w:pPr>
              <w:pStyle w:val="CRCoverPage"/>
              <w:spacing w:after="0"/>
              <w:rPr>
                <w:b/>
                <w:i/>
                <w:noProof/>
                <w:sz w:val="8"/>
                <w:szCs w:val="8"/>
              </w:rPr>
            </w:pPr>
          </w:p>
        </w:tc>
        <w:tc>
          <w:tcPr>
            <w:tcW w:w="7797" w:type="dxa"/>
            <w:gridSpan w:val="10"/>
          </w:tcPr>
          <w:p w14:paraId="046AE342" w14:textId="77777777" w:rsidR="00C42A9D" w:rsidRDefault="00C42A9D" w:rsidP="007A7497">
            <w:pPr>
              <w:pStyle w:val="CRCoverPage"/>
              <w:spacing w:after="0"/>
              <w:rPr>
                <w:noProof/>
                <w:sz w:val="8"/>
                <w:szCs w:val="8"/>
              </w:rPr>
            </w:pPr>
          </w:p>
        </w:tc>
      </w:tr>
      <w:tr w:rsidR="00C42A9D" w14:paraId="2776520B" w14:textId="77777777" w:rsidTr="007A7497">
        <w:tc>
          <w:tcPr>
            <w:tcW w:w="2694" w:type="dxa"/>
            <w:gridSpan w:val="2"/>
            <w:tcBorders>
              <w:top w:val="single" w:sz="4" w:space="0" w:color="auto"/>
              <w:left w:val="single" w:sz="4" w:space="0" w:color="auto"/>
            </w:tcBorders>
          </w:tcPr>
          <w:p w14:paraId="0B266AFB" w14:textId="77777777" w:rsidR="00C42A9D" w:rsidRDefault="00C42A9D" w:rsidP="007A7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71D23" w14:textId="60115311" w:rsidR="00C42A9D" w:rsidRDefault="00E670E9" w:rsidP="007A7497">
            <w:pPr>
              <w:pStyle w:val="CRCoverPage"/>
              <w:spacing w:after="0"/>
              <w:ind w:left="100"/>
              <w:rPr>
                <w:noProof/>
              </w:rPr>
            </w:pPr>
            <w:r>
              <w:rPr>
                <w:noProof/>
              </w:rPr>
              <w:t>a) With Reference channels as currently provided, there is not enough dB range to implement RRM test cases using Spherical Coverage direction, as explained in R4-2100067.</w:t>
            </w:r>
          </w:p>
          <w:p w14:paraId="13AC9B1B" w14:textId="77777777" w:rsidR="004975C4" w:rsidRDefault="004975C4" w:rsidP="007A7497">
            <w:pPr>
              <w:pStyle w:val="CRCoverPage"/>
              <w:spacing w:after="0"/>
              <w:ind w:left="100"/>
              <w:rPr>
                <w:noProof/>
              </w:rPr>
            </w:pPr>
          </w:p>
          <w:p w14:paraId="7438F75F" w14:textId="5FC70BCF" w:rsidR="00E670E9" w:rsidRDefault="00E670E9" w:rsidP="007A7497">
            <w:pPr>
              <w:pStyle w:val="CRCoverPage"/>
              <w:spacing w:after="0"/>
              <w:ind w:left="100"/>
              <w:rPr>
                <w:noProof/>
              </w:rPr>
            </w:pPr>
            <w:r>
              <w:rPr>
                <w:noProof/>
              </w:rPr>
              <w:t xml:space="preserve">b) </w:t>
            </w:r>
            <w:r>
              <w:t xml:space="preserve">RRM test cases that specify 240kHz SSB SCS cannot be implemented because they require different Reference channels which are not currently specified in TS 38.133, as explained in </w:t>
            </w:r>
            <w:r>
              <w:rPr>
                <w:noProof/>
              </w:rPr>
              <w:t>R4-2100071.</w:t>
            </w:r>
          </w:p>
          <w:p w14:paraId="721CFC75" w14:textId="77777777" w:rsidR="004975C4" w:rsidRDefault="004975C4" w:rsidP="007A7497">
            <w:pPr>
              <w:pStyle w:val="CRCoverPage"/>
              <w:spacing w:after="0"/>
              <w:ind w:left="100"/>
              <w:rPr>
                <w:noProof/>
              </w:rPr>
            </w:pPr>
          </w:p>
          <w:p w14:paraId="7D8E3455" w14:textId="382FBADB" w:rsidR="004975C4" w:rsidRDefault="00E670E9" w:rsidP="00847730">
            <w:pPr>
              <w:pStyle w:val="CRCoverPage"/>
              <w:spacing w:after="0"/>
              <w:ind w:left="100"/>
              <w:rPr>
                <w:noProof/>
              </w:rPr>
            </w:pPr>
            <w:r>
              <w:rPr>
                <w:noProof/>
              </w:rPr>
              <w:t xml:space="preserve">c) Current OCNG </w:t>
            </w:r>
            <w:r w:rsidR="004975C4">
              <w:rPr>
                <w:noProof/>
              </w:rPr>
              <w:t>patterns</w:t>
            </w:r>
            <w:r>
              <w:rPr>
                <w:noProof/>
              </w:rPr>
              <w:t xml:space="preserve"> do not allow for the scenario where all active PRBs are aligned with the CORESET,</w:t>
            </w:r>
            <w:r w:rsidR="00BC0845">
              <w:rPr>
                <w:noProof/>
              </w:rPr>
              <w:t xml:space="preserve"> in either 1 AoA or 2 AoA scenarios.</w:t>
            </w:r>
          </w:p>
          <w:p w14:paraId="5BE2D0EF" w14:textId="66F963E1" w:rsidR="00DC68B2" w:rsidRDefault="00DC68B2" w:rsidP="00847730">
            <w:pPr>
              <w:pStyle w:val="CRCoverPage"/>
              <w:spacing w:after="0"/>
              <w:ind w:left="100"/>
              <w:rPr>
                <w:noProof/>
              </w:rPr>
            </w:pPr>
          </w:p>
        </w:tc>
      </w:tr>
      <w:tr w:rsidR="00C42A9D" w14:paraId="5070F02F" w14:textId="77777777" w:rsidTr="007A7497">
        <w:tc>
          <w:tcPr>
            <w:tcW w:w="2694" w:type="dxa"/>
            <w:gridSpan w:val="2"/>
            <w:tcBorders>
              <w:left w:val="single" w:sz="4" w:space="0" w:color="auto"/>
            </w:tcBorders>
          </w:tcPr>
          <w:p w14:paraId="01363516"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179F2C3D" w14:textId="77777777" w:rsidR="00C42A9D" w:rsidRDefault="00C42A9D" w:rsidP="007A7497">
            <w:pPr>
              <w:pStyle w:val="CRCoverPage"/>
              <w:spacing w:after="0"/>
              <w:rPr>
                <w:noProof/>
                <w:sz w:val="8"/>
                <w:szCs w:val="8"/>
              </w:rPr>
            </w:pPr>
          </w:p>
        </w:tc>
      </w:tr>
      <w:tr w:rsidR="00C42A9D" w14:paraId="28DF0131" w14:textId="77777777" w:rsidTr="007A7497">
        <w:tc>
          <w:tcPr>
            <w:tcW w:w="2694" w:type="dxa"/>
            <w:gridSpan w:val="2"/>
            <w:tcBorders>
              <w:left w:val="single" w:sz="4" w:space="0" w:color="auto"/>
            </w:tcBorders>
          </w:tcPr>
          <w:p w14:paraId="17BB201E" w14:textId="77777777" w:rsidR="00C42A9D" w:rsidRDefault="00C42A9D" w:rsidP="007A7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85ECD" w14:textId="537A941E" w:rsidR="00E839BC" w:rsidRDefault="00E839BC" w:rsidP="00E839BC">
            <w:pPr>
              <w:pStyle w:val="CRCoverPage"/>
              <w:spacing w:after="0"/>
              <w:ind w:left="100"/>
              <w:rPr>
                <w:rFonts w:cs="v5.0.0"/>
              </w:rPr>
            </w:pPr>
            <w:r>
              <w:rPr>
                <w:noProof/>
              </w:rPr>
              <w:t xml:space="preserve">a) </w:t>
            </w:r>
            <w:r w:rsidR="004975C4">
              <w:rPr>
                <w:noProof/>
              </w:rPr>
              <w:t>and b) Define new</w:t>
            </w:r>
            <w:r w:rsidR="004975C4" w:rsidRPr="00EC61C3">
              <w:t xml:space="preserve"> PDSCH Reference Measurement Channels</w:t>
            </w:r>
            <w:r w:rsidR="004975C4">
              <w:rPr>
                <w:noProof/>
              </w:rPr>
              <w:t xml:space="preserve"> occupying the same PRBs as the CORESET, for both 24RB and 48RB scenarios</w:t>
            </w:r>
            <w:r>
              <w:rPr>
                <w:noProof/>
              </w:rPr>
              <w:t>.</w:t>
            </w:r>
            <w:r w:rsidR="004975C4">
              <w:rPr>
                <w:noProof/>
              </w:rPr>
              <w:t xml:space="preserve"> Define a new </w:t>
            </w:r>
            <w:r w:rsidR="004975C4" w:rsidRPr="00EC61C3">
              <w:rPr>
                <w:rFonts w:cs="v5.0.0"/>
              </w:rPr>
              <w:t>RMSI CORESET Reference Channel</w:t>
            </w:r>
            <w:r w:rsidR="004975C4">
              <w:rPr>
                <w:rFonts w:cs="v5.0.0"/>
              </w:rPr>
              <w:t xml:space="preserve"> with 48RBs, </w:t>
            </w:r>
            <w:proofErr w:type="gramStart"/>
            <w:r w:rsidR="004975C4">
              <w:rPr>
                <w:rFonts w:cs="v5.0.0"/>
              </w:rPr>
              <w:t>and also</w:t>
            </w:r>
            <w:proofErr w:type="gramEnd"/>
            <w:r w:rsidR="004975C4">
              <w:rPr>
                <w:rFonts w:cs="v5.0.0"/>
              </w:rPr>
              <w:t xml:space="preserve"> a </w:t>
            </w:r>
            <w:r w:rsidR="004975C4" w:rsidRPr="00EC61C3">
              <w:rPr>
                <w:rFonts w:cs="v5.0.0"/>
              </w:rPr>
              <w:t>Control Channel RMC</w:t>
            </w:r>
            <w:r w:rsidR="004975C4">
              <w:rPr>
                <w:rFonts w:cs="v5.0.0"/>
              </w:rPr>
              <w:t xml:space="preserve"> with 48RBs, allowing use with 240kHz SSB SCS.</w:t>
            </w:r>
          </w:p>
          <w:p w14:paraId="20912AD4" w14:textId="77777777" w:rsidR="004975C4" w:rsidRDefault="004975C4" w:rsidP="00E839BC">
            <w:pPr>
              <w:pStyle w:val="CRCoverPage"/>
              <w:spacing w:after="0"/>
              <w:ind w:left="100"/>
              <w:rPr>
                <w:noProof/>
              </w:rPr>
            </w:pPr>
          </w:p>
          <w:p w14:paraId="5D4FB23A" w14:textId="04C69B5A" w:rsidR="00E839BC" w:rsidRDefault="00E839BC" w:rsidP="00E839BC">
            <w:pPr>
              <w:pStyle w:val="CRCoverPage"/>
              <w:spacing w:after="0"/>
              <w:ind w:left="100"/>
              <w:rPr>
                <w:noProof/>
              </w:rPr>
            </w:pPr>
            <w:r>
              <w:rPr>
                <w:noProof/>
              </w:rPr>
              <w:t xml:space="preserve">c) </w:t>
            </w:r>
            <w:r w:rsidR="004975C4">
              <w:rPr>
                <w:noProof/>
              </w:rPr>
              <w:t xml:space="preserve">Update </w:t>
            </w:r>
            <w:r>
              <w:rPr>
                <w:noProof/>
              </w:rPr>
              <w:t xml:space="preserve">OCNG </w:t>
            </w:r>
            <w:r w:rsidR="004975C4">
              <w:rPr>
                <w:noProof/>
              </w:rPr>
              <w:t>pattern OP.3</w:t>
            </w:r>
            <w:r>
              <w:rPr>
                <w:noProof/>
              </w:rPr>
              <w:t xml:space="preserve"> </w:t>
            </w:r>
            <w:r w:rsidR="004975C4">
              <w:rPr>
                <w:noProof/>
              </w:rPr>
              <w:t>to</w:t>
            </w:r>
            <w:r>
              <w:rPr>
                <w:noProof/>
              </w:rPr>
              <w:t xml:space="preserve"> </w:t>
            </w:r>
            <w:r w:rsidR="004975C4">
              <w:rPr>
                <w:noProof/>
              </w:rPr>
              <w:t>cover</w:t>
            </w:r>
            <w:r>
              <w:rPr>
                <w:noProof/>
              </w:rPr>
              <w:t xml:space="preserve"> the scenario where all active PRBs are aligned with the CORESET in </w:t>
            </w:r>
            <w:r w:rsidR="004975C4">
              <w:rPr>
                <w:noProof/>
              </w:rPr>
              <w:t>a</w:t>
            </w:r>
            <w:r>
              <w:rPr>
                <w:noProof/>
              </w:rPr>
              <w:t xml:space="preserve"> 1 AoA</w:t>
            </w:r>
            <w:r w:rsidR="004975C4">
              <w:rPr>
                <w:noProof/>
              </w:rPr>
              <w:t xml:space="preserve"> </w:t>
            </w:r>
            <w:r w:rsidR="004975C4">
              <w:rPr>
                <w:noProof/>
              </w:rPr>
              <w:t>scenario</w:t>
            </w:r>
            <w:r w:rsidR="004975C4">
              <w:rPr>
                <w:noProof/>
              </w:rPr>
              <w:t xml:space="preserve">. Define a new </w:t>
            </w:r>
            <w:r w:rsidR="004975C4">
              <w:rPr>
                <w:noProof/>
              </w:rPr>
              <w:t>OCNG pattern OP.</w:t>
            </w:r>
            <w:r w:rsidR="004975C4">
              <w:rPr>
                <w:noProof/>
              </w:rPr>
              <w:t>5</w:t>
            </w:r>
            <w:r w:rsidR="004975C4">
              <w:rPr>
                <w:noProof/>
              </w:rPr>
              <w:t xml:space="preserve"> to cover the scenario where all active PRBs are aligned with the CORESET in a</w:t>
            </w:r>
            <w:r>
              <w:rPr>
                <w:noProof/>
              </w:rPr>
              <w:t xml:space="preserve"> 2 AoA scenario.</w:t>
            </w:r>
          </w:p>
          <w:p w14:paraId="52427E6C" w14:textId="77777777" w:rsidR="004975C4" w:rsidRDefault="004975C4" w:rsidP="00E839BC">
            <w:pPr>
              <w:pStyle w:val="CRCoverPage"/>
              <w:spacing w:after="0"/>
              <w:ind w:left="100"/>
              <w:rPr>
                <w:noProof/>
              </w:rPr>
            </w:pPr>
          </w:p>
          <w:p w14:paraId="640ED1A5" w14:textId="77777777" w:rsidR="00D95DE2" w:rsidRDefault="00E839BC" w:rsidP="00E839BC">
            <w:pPr>
              <w:pStyle w:val="CRCoverPage"/>
              <w:spacing w:after="0"/>
              <w:ind w:left="100"/>
              <w:rPr>
                <w:noProof/>
              </w:rPr>
            </w:pPr>
            <w:r>
              <w:rPr>
                <w:noProof/>
              </w:rPr>
              <w:t xml:space="preserve">d) </w:t>
            </w:r>
            <w:r w:rsidR="00D95DE2">
              <w:rPr>
                <w:noProof/>
              </w:rPr>
              <w:t xml:space="preserve">Update selected test cases which use </w:t>
            </w:r>
            <w:r w:rsidR="00D95DE2">
              <w:rPr>
                <w:noProof/>
              </w:rPr>
              <w:t>Spherical Coverage direction</w:t>
            </w:r>
            <w:r w:rsidR="00D95DE2">
              <w:rPr>
                <w:noProof/>
              </w:rPr>
              <w:t>:</w:t>
            </w:r>
          </w:p>
          <w:p w14:paraId="1EC8BFE5" w14:textId="1B1BCEBB" w:rsidR="00833284" w:rsidRDefault="00833284" w:rsidP="00833284">
            <w:pPr>
              <w:pStyle w:val="CRCoverPage"/>
              <w:numPr>
                <w:ilvl w:val="0"/>
                <w:numId w:val="23"/>
              </w:numPr>
              <w:spacing w:after="0"/>
              <w:rPr>
                <w:noProof/>
              </w:rPr>
            </w:pPr>
            <w:r>
              <w:rPr>
                <w:noProof/>
              </w:rPr>
              <w:t xml:space="preserve">FR2 RLM test cases A.5.5.1.1, </w:t>
            </w:r>
            <w:r>
              <w:rPr>
                <w:noProof/>
              </w:rPr>
              <w:t>A.5.5.1.</w:t>
            </w:r>
            <w:r>
              <w:rPr>
                <w:noProof/>
              </w:rPr>
              <w:t>2</w:t>
            </w:r>
            <w:r>
              <w:rPr>
                <w:noProof/>
              </w:rPr>
              <w:t>,</w:t>
            </w:r>
            <w:r>
              <w:rPr>
                <w:noProof/>
              </w:rPr>
              <w:t xml:space="preserve"> </w:t>
            </w:r>
            <w:r>
              <w:rPr>
                <w:noProof/>
              </w:rPr>
              <w:t>A.</w:t>
            </w:r>
            <w:r>
              <w:rPr>
                <w:noProof/>
              </w:rPr>
              <w:t>7</w:t>
            </w:r>
            <w:r>
              <w:rPr>
                <w:noProof/>
              </w:rPr>
              <w:t>.5.1.1,</w:t>
            </w:r>
            <w:r>
              <w:rPr>
                <w:noProof/>
              </w:rPr>
              <w:t xml:space="preserve"> </w:t>
            </w:r>
            <w:r>
              <w:rPr>
                <w:noProof/>
              </w:rPr>
              <w:t>A.</w:t>
            </w:r>
            <w:r>
              <w:rPr>
                <w:noProof/>
              </w:rPr>
              <w:t>7</w:t>
            </w:r>
            <w:r>
              <w:rPr>
                <w:noProof/>
              </w:rPr>
              <w:t>.5.1.</w:t>
            </w:r>
            <w:r>
              <w:rPr>
                <w:noProof/>
              </w:rPr>
              <w:t>2</w:t>
            </w:r>
          </w:p>
          <w:p w14:paraId="13C8D242" w14:textId="2CD02B7B" w:rsidR="00833284" w:rsidRDefault="00833284" w:rsidP="00833284">
            <w:pPr>
              <w:pStyle w:val="CRCoverPage"/>
              <w:numPr>
                <w:ilvl w:val="0"/>
                <w:numId w:val="23"/>
              </w:numPr>
              <w:spacing w:after="0"/>
              <w:rPr>
                <w:noProof/>
              </w:rPr>
            </w:pPr>
            <w:r>
              <w:rPr>
                <w:noProof/>
              </w:rPr>
              <w:t xml:space="preserve">FR2 </w:t>
            </w:r>
            <w:r w:rsidRPr="00EC61C3">
              <w:t>TCI state switch delay</w:t>
            </w:r>
            <w:r>
              <w:rPr>
                <w:noProof/>
              </w:rPr>
              <w:t xml:space="preserve"> test cases A.5.5.</w:t>
            </w:r>
            <w:r>
              <w:rPr>
                <w:noProof/>
              </w:rPr>
              <w:t>8.</w:t>
            </w:r>
            <w:r>
              <w:rPr>
                <w:noProof/>
              </w:rPr>
              <w:t>1.1, A.5.5.</w:t>
            </w:r>
            <w:r>
              <w:rPr>
                <w:noProof/>
              </w:rPr>
              <w:t>8.2</w:t>
            </w:r>
            <w:r>
              <w:rPr>
                <w:noProof/>
              </w:rPr>
              <w:t>.</w:t>
            </w:r>
            <w:r>
              <w:rPr>
                <w:noProof/>
              </w:rPr>
              <w:t>1</w:t>
            </w:r>
            <w:r>
              <w:rPr>
                <w:noProof/>
              </w:rPr>
              <w:t>, A.</w:t>
            </w:r>
            <w:r>
              <w:rPr>
                <w:noProof/>
              </w:rPr>
              <w:t>7</w:t>
            </w:r>
            <w:r>
              <w:rPr>
                <w:noProof/>
              </w:rPr>
              <w:t>.5.8.1.1, A.</w:t>
            </w:r>
            <w:r>
              <w:rPr>
                <w:noProof/>
              </w:rPr>
              <w:t>7</w:t>
            </w:r>
            <w:r>
              <w:rPr>
                <w:noProof/>
              </w:rPr>
              <w:t>.5.8.2.1</w:t>
            </w:r>
          </w:p>
          <w:p w14:paraId="0D30FEEF" w14:textId="34E4FCD8" w:rsidR="00833284" w:rsidRDefault="00833284" w:rsidP="00833284">
            <w:pPr>
              <w:pStyle w:val="CRCoverPage"/>
              <w:numPr>
                <w:ilvl w:val="0"/>
                <w:numId w:val="23"/>
              </w:numPr>
              <w:spacing w:after="0"/>
              <w:rPr>
                <w:noProof/>
              </w:rPr>
            </w:pPr>
            <w:r>
              <w:rPr>
                <w:noProof/>
              </w:rPr>
              <w:t xml:space="preserve">FR2 </w:t>
            </w:r>
            <w:r>
              <w:rPr>
                <w:noProof/>
              </w:rPr>
              <w:t>Inter-freq SS-RSRP</w:t>
            </w:r>
            <w:r>
              <w:rPr>
                <w:noProof/>
              </w:rPr>
              <w:t xml:space="preserve"> test cases A.5.</w:t>
            </w:r>
            <w:r>
              <w:rPr>
                <w:noProof/>
              </w:rPr>
              <w:t>7</w:t>
            </w:r>
            <w:r>
              <w:rPr>
                <w:noProof/>
              </w:rPr>
              <w:t>.1.</w:t>
            </w:r>
            <w:r>
              <w:rPr>
                <w:noProof/>
              </w:rPr>
              <w:t>2</w:t>
            </w:r>
            <w:r>
              <w:rPr>
                <w:noProof/>
              </w:rPr>
              <w:t>, A.</w:t>
            </w:r>
            <w:r>
              <w:rPr>
                <w:noProof/>
              </w:rPr>
              <w:t>7</w:t>
            </w:r>
            <w:r>
              <w:rPr>
                <w:noProof/>
              </w:rPr>
              <w:t>.7.1.2</w:t>
            </w:r>
          </w:p>
          <w:p w14:paraId="4FC4CB80" w14:textId="4BBFCFF5" w:rsidR="00833284" w:rsidRDefault="00833284" w:rsidP="00833284">
            <w:pPr>
              <w:pStyle w:val="CRCoverPage"/>
              <w:spacing w:after="0"/>
              <w:ind w:left="100"/>
              <w:rPr>
                <w:noProof/>
              </w:rPr>
            </w:pPr>
          </w:p>
          <w:p w14:paraId="3D8100B0" w14:textId="77777777" w:rsidR="00E839BC" w:rsidRDefault="00764D58" w:rsidP="00764D58">
            <w:pPr>
              <w:pStyle w:val="CRCoverPage"/>
              <w:spacing w:after="0"/>
              <w:ind w:left="100"/>
              <w:rPr>
                <w:noProof/>
              </w:rPr>
            </w:pPr>
            <w:r>
              <w:rPr>
                <w:noProof/>
              </w:rPr>
              <w:t xml:space="preserve">Using Es only, instead of Noise and signal, for </w:t>
            </w:r>
            <w:r w:rsidRPr="00EC61C3">
              <w:t>TCI state switch delay</w:t>
            </w:r>
            <w:r>
              <w:rPr>
                <w:noProof/>
              </w:rPr>
              <w:t xml:space="preserve"> test cases </w:t>
            </w:r>
            <w:r>
              <w:rPr>
                <w:noProof/>
              </w:rPr>
              <w:t xml:space="preserve">allows </w:t>
            </w:r>
            <w:r>
              <w:rPr>
                <w:noProof/>
              </w:rPr>
              <w:t>high</w:t>
            </w:r>
            <w:r>
              <w:rPr>
                <w:noProof/>
              </w:rPr>
              <w:t>er</w:t>
            </w:r>
            <w:r>
              <w:rPr>
                <w:noProof/>
              </w:rPr>
              <w:t xml:space="preserve"> baseband Es/Iot</w:t>
            </w:r>
            <w:r>
              <w:rPr>
                <w:noProof/>
              </w:rPr>
              <w:t xml:space="preserve"> and avoids issues with dB range. </w:t>
            </w:r>
          </w:p>
          <w:p w14:paraId="00CBE363" w14:textId="0B9DBDA4" w:rsidR="00117DAC" w:rsidRDefault="00117DAC" w:rsidP="00764D58">
            <w:pPr>
              <w:pStyle w:val="CRCoverPage"/>
              <w:spacing w:after="0"/>
              <w:ind w:left="100"/>
              <w:rPr>
                <w:noProof/>
              </w:rPr>
            </w:pPr>
          </w:p>
        </w:tc>
      </w:tr>
      <w:tr w:rsidR="00C42A9D" w14:paraId="26B7E3FC" w14:textId="77777777" w:rsidTr="007A7497">
        <w:tc>
          <w:tcPr>
            <w:tcW w:w="2694" w:type="dxa"/>
            <w:gridSpan w:val="2"/>
            <w:tcBorders>
              <w:left w:val="single" w:sz="4" w:space="0" w:color="auto"/>
            </w:tcBorders>
          </w:tcPr>
          <w:p w14:paraId="0E3D7F6F"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684E8101" w14:textId="77777777" w:rsidR="00C42A9D" w:rsidRDefault="00C42A9D" w:rsidP="007A7497">
            <w:pPr>
              <w:pStyle w:val="CRCoverPage"/>
              <w:spacing w:after="0"/>
              <w:rPr>
                <w:noProof/>
                <w:sz w:val="8"/>
                <w:szCs w:val="8"/>
              </w:rPr>
            </w:pPr>
          </w:p>
        </w:tc>
      </w:tr>
      <w:tr w:rsidR="00C42A9D" w14:paraId="31C85319" w14:textId="77777777" w:rsidTr="007A7497">
        <w:tc>
          <w:tcPr>
            <w:tcW w:w="2694" w:type="dxa"/>
            <w:gridSpan w:val="2"/>
            <w:tcBorders>
              <w:left w:val="single" w:sz="4" w:space="0" w:color="auto"/>
              <w:bottom w:val="single" w:sz="4" w:space="0" w:color="auto"/>
            </w:tcBorders>
          </w:tcPr>
          <w:p w14:paraId="77B209D1" w14:textId="77777777" w:rsidR="00C42A9D" w:rsidRDefault="00C42A9D" w:rsidP="007A7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7C41C" w14:textId="23E9B8FC" w:rsidR="009125DF" w:rsidRPr="00FD304A" w:rsidRDefault="00FD304A" w:rsidP="00FD304A">
            <w:pPr>
              <w:overflowPunct/>
              <w:autoSpaceDE/>
              <w:autoSpaceDN/>
              <w:adjustRightInd/>
              <w:spacing w:after="0"/>
              <w:ind w:left="100"/>
              <w:textAlignment w:val="auto"/>
              <w:rPr>
                <w:rFonts w:ascii="Arial" w:hAnsi="Arial"/>
                <w:noProof/>
              </w:rPr>
            </w:pPr>
            <w:r>
              <w:rPr>
                <w:rFonts w:ascii="Arial" w:hAnsi="Arial"/>
                <w:noProof/>
              </w:rPr>
              <w:t xml:space="preserve">RRM </w:t>
            </w:r>
            <w:r>
              <w:rPr>
                <w:rFonts w:ascii="Arial" w:hAnsi="Arial"/>
                <w:noProof/>
              </w:rPr>
              <w:t>Test cases</w:t>
            </w:r>
            <w:r w:rsidRPr="00FD304A">
              <w:rPr>
                <w:rFonts w:ascii="Arial" w:hAnsi="Arial"/>
                <w:noProof/>
              </w:rPr>
              <w:t xml:space="preserve"> using Spherical Coverage direction</w:t>
            </w:r>
            <w:r>
              <w:rPr>
                <w:rFonts w:ascii="Arial" w:hAnsi="Arial"/>
                <w:noProof/>
              </w:rPr>
              <w:t xml:space="preserve"> </w:t>
            </w:r>
            <w:r>
              <w:rPr>
                <w:rFonts w:ascii="Arial" w:hAnsi="Arial"/>
                <w:noProof/>
              </w:rPr>
              <w:t>could not be implemented by RAN5 and may not give reliable verdicts.</w:t>
            </w:r>
          </w:p>
          <w:p w14:paraId="042F9DE0" w14:textId="77777777" w:rsidR="00C42A9D" w:rsidRDefault="00C42A9D" w:rsidP="009125DF">
            <w:pPr>
              <w:pStyle w:val="CRCoverPage"/>
              <w:spacing w:after="0"/>
              <w:ind w:left="100"/>
              <w:rPr>
                <w:noProof/>
              </w:rPr>
            </w:pPr>
          </w:p>
        </w:tc>
      </w:tr>
      <w:tr w:rsidR="00C42A9D" w14:paraId="1574FF21" w14:textId="77777777" w:rsidTr="007A7497">
        <w:tc>
          <w:tcPr>
            <w:tcW w:w="2694" w:type="dxa"/>
            <w:gridSpan w:val="2"/>
          </w:tcPr>
          <w:p w14:paraId="6D28ACD0" w14:textId="77777777" w:rsidR="00C42A9D" w:rsidRDefault="00C42A9D" w:rsidP="007A7497">
            <w:pPr>
              <w:pStyle w:val="CRCoverPage"/>
              <w:spacing w:after="0"/>
              <w:rPr>
                <w:b/>
                <w:i/>
                <w:noProof/>
                <w:sz w:val="8"/>
                <w:szCs w:val="8"/>
              </w:rPr>
            </w:pPr>
          </w:p>
        </w:tc>
        <w:tc>
          <w:tcPr>
            <w:tcW w:w="6946" w:type="dxa"/>
            <w:gridSpan w:val="9"/>
          </w:tcPr>
          <w:p w14:paraId="4C7A9362" w14:textId="77777777" w:rsidR="00C42A9D" w:rsidRDefault="00C42A9D" w:rsidP="007A7497">
            <w:pPr>
              <w:pStyle w:val="CRCoverPage"/>
              <w:spacing w:after="0"/>
              <w:rPr>
                <w:noProof/>
                <w:sz w:val="8"/>
                <w:szCs w:val="8"/>
              </w:rPr>
            </w:pPr>
          </w:p>
        </w:tc>
      </w:tr>
      <w:tr w:rsidR="00C42A9D" w14:paraId="1CDE9D8D" w14:textId="77777777" w:rsidTr="007A7497">
        <w:tc>
          <w:tcPr>
            <w:tcW w:w="2694" w:type="dxa"/>
            <w:gridSpan w:val="2"/>
            <w:tcBorders>
              <w:top w:val="single" w:sz="4" w:space="0" w:color="auto"/>
              <w:left w:val="single" w:sz="4" w:space="0" w:color="auto"/>
            </w:tcBorders>
          </w:tcPr>
          <w:p w14:paraId="446C5760" w14:textId="77777777" w:rsidR="00C42A9D" w:rsidRDefault="00C42A9D" w:rsidP="007A7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84705" w14:textId="77777777" w:rsidR="00031500" w:rsidRDefault="00426CA3" w:rsidP="007A7497">
            <w:pPr>
              <w:pStyle w:val="CRCoverPage"/>
              <w:spacing w:after="0"/>
              <w:ind w:left="100"/>
              <w:rPr>
                <w:snapToGrid w:val="0"/>
              </w:rPr>
            </w:pPr>
            <w:r w:rsidRPr="00EC61C3">
              <w:t>Table A.3.1.1.1-3</w:t>
            </w:r>
            <w:r>
              <w:t xml:space="preserve">, </w:t>
            </w:r>
            <w:r w:rsidRPr="00EC61C3">
              <w:rPr>
                <w:rFonts w:cs="v5.0.0"/>
              </w:rPr>
              <w:t>Table A.3.1.2.2-3</w:t>
            </w:r>
            <w:r>
              <w:rPr>
                <w:rFonts w:cs="v5.0.0"/>
              </w:rPr>
              <w:t xml:space="preserve">, </w:t>
            </w:r>
            <w:r w:rsidR="002352F1" w:rsidRPr="00EC61C3">
              <w:rPr>
                <w:rFonts w:cs="v5.0.0"/>
              </w:rPr>
              <w:t>Table A.3.1.3.2-3</w:t>
            </w:r>
            <w:r w:rsidR="002352F1">
              <w:rPr>
                <w:rFonts w:cs="v5.0.0"/>
              </w:rPr>
              <w:t xml:space="preserve">, </w:t>
            </w:r>
            <w:r w:rsidR="002352F1" w:rsidRPr="00EC61C3">
              <w:rPr>
                <w:snapToGrid w:val="0"/>
              </w:rPr>
              <w:t>A.3.2.1.3</w:t>
            </w:r>
            <w:r w:rsidR="002352F1">
              <w:rPr>
                <w:snapToGrid w:val="0"/>
              </w:rPr>
              <w:t xml:space="preserve">, </w:t>
            </w:r>
            <w:r w:rsidR="002352F1" w:rsidRPr="00EC61C3">
              <w:rPr>
                <w:snapToGrid w:val="0"/>
              </w:rPr>
              <w:t>A.3.2.1.</w:t>
            </w:r>
            <w:r w:rsidR="002352F1">
              <w:rPr>
                <w:snapToGrid w:val="0"/>
              </w:rPr>
              <w:t>5 (new)</w:t>
            </w:r>
            <w:r w:rsidR="00031500">
              <w:rPr>
                <w:snapToGrid w:val="0"/>
              </w:rPr>
              <w:t>.</w:t>
            </w:r>
          </w:p>
          <w:p w14:paraId="0203E060" w14:textId="0AA02C60" w:rsidR="00C42A9D" w:rsidRDefault="001D3D13" w:rsidP="007A7497">
            <w:pPr>
              <w:pStyle w:val="CRCoverPage"/>
              <w:spacing w:after="0"/>
              <w:ind w:left="100"/>
              <w:rPr>
                <w:rFonts w:cs="v4.2.0"/>
              </w:rPr>
            </w:pPr>
            <w:r w:rsidRPr="00EC61C3">
              <w:t>Table A.5.5.1.1.1-2</w:t>
            </w:r>
            <w:r>
              <w:t xml:space="preserve">, </w:t>
            </w:r>
            <w:r w:rsidRPr="00EC61C3">
              <w:rPr>
                <w:lang w:val="en-US"/>
              </w:rPr>
              <w:t>Figure A.5.5.1.1.1-2</w:t>
            </w:r>
            <w:r>
              <w:rPr>
                <w:lang w:val="en-US"/>
              </w:rPr>
              <w:t xml:space="preserve">, </w:t>
            </w:r>
            <w:r w:rsidRPr="00EC61C3">
              <w:t>Table A.5.5.1.2.1-2</w:t>
            </w:r>
            <w:r>
              <w:t xml:space="preserve">, </w:t>
            </w:r>
            <w:r w:rsidRPr="00EC61C3">
              <w:rPr>
                <w:lang w:val="en-US"/>
              </w:rPr>
              <w:t>Figure A.5.5.1.2.1-2</w:t>
            </w:r>
            <w:r>
              <w:rPr>
                <w:lang w:val="en-US"/>
              </w:rPr>
              <w:t xml:space="preserve">, </w:t>
            </w:r>
            <w:r w:rsidR="00FF49A6" w:rsidRPr="00EC61C3">
              <w:rPr>
                <w:rFonts w:cs="v4.2.0"/>
              </w:rPr>
              <w:t>Table A.5.5.8</w:t>
            </w:r>
            <w:r w:rsidR="00FF49A6" w:rsidRPr="00EC61C3">
              <w:rPr>
                <w:bCs/>
              </w:rPr>
              <w:t>.1.1</w:t>
            </w:r>
            <w:r w:rsidR="00FF49A6" w:rsidRPr="00EC61C3">
              <w:rPr>
                <w:rFonts w:cs="v4.2.0"/>
              </w:rPr>
              <w:t>.1-3</w:t>
            </w:r>
            <w:r w:rsidR="00FF49A6">
              <w:rPr>
                <w:rFonts w:cs="v4.2.0"/>
              </w:rPr>
              <w:t xml:space="preserve">, </w:t>
            </w:r>
            <w:r w:rsidR="00FF49A6" w:rsidRPr="00EC61C3">
              <w:t xml:space="preserve">Table </w:t>
            </w:r>
            <w:r w:rsidR="00FF49A6" w:rsidRPr="00EC61C3">
              <w:rPr>
                <w:rFonts w:cs="v4.2.0"/>
              </w:rPr>
              <w:t>A.5.5.8</w:t>
            </w:r>
            <w:r w:rsidR="00FF49A6" w:rsidRPr="00EC61C3">
              <w:rPr>
                <w:bCs/>
              </w:rPr>
              <w:t>.1.1</w:t>
            </w:r>
            <w:r w:rsidR="00FF49A6" w:rsidRPr="00EC61C3">
              <w:rPr>
                <w:rFonts w:cs="v4.2.0"/>
              </w:rPr>
              <w:t>.1-4</w:t>
            </w:r>
            <w:r w:rsidR="00FF49A6">
              <w:rPr>
                <w:rFonts w:cs="v4.2.0"/>
              </w:rPr>
              <w:t xml:space="preserve">, </w:t>
            </w:r>
            <w:r w:rsidR="00FF49A6" w:rsidRPr="00EC61C3">
              <w:rPr>
                <w:rFonts w:cs="v4.2.0"/>
              </w:rPr>
              <w:t>Table A.5.5.8.2</w:t>
            </w:r>
            <w:r w:rsidR="00FF49A6" w:rsidRPr="00EC61C3">
              <w:rPr>
                <w:bCs/>
              </w:rPr>
              <w:t>.1</w:t>
            </w:r>
            <w:r w:rsidR="00FF49A6" w:rsidRPr="00EC61C3">
              <w:rPr>
                <w:rFonts w:cs="v4.2.0"/>
              </w:rPr>
              <w:t>.1-3</w:t>
            </w:r>
            <w:r w:rsidR="00FF49A6">
              <w:rPr>
                <w:rFonts w:cs="v4.2.0"/>
              </w:rPr>
              <w:t xml:space="preserve">, </w:t>
            </w:r>
            <w:r w:rsidR="00FF49A6" w:rsidRPr="00EC61C3">
              <w:t xml:space="preserve">Table </w:t>
            </w:r>
            <w:r w:rsidR="00FF49A6" w:rsidRPr="00EC61C3">
              <w:rPr>
                <w:rFonts w:cs="v4.2.0"/>
              </w:rPr>
              <w:t>A.5.5.8.2</w:t>
            </w:r>
            <w:r w:rsidR="00FF49A6" w:rsidRPr="00EC61C3">
              <w:rPr>
                <w:bCs/>
              </w:rPr>
              <w:t>.1</w:t>
            </w:r>
            <w:r w:rsidR="00FF49A6" w:rsidRPr="00EC61C3">
              <w:rPr>
                <w:rFonts w:cs="v4.2.0"/>
              </w:rPr>
              <w:t>.1-4</w:t>
            </w:r>
            <w:r w:rsidR="00FF49A6">
              <w:rPr>
                <w:rFonts w:cs="v4.2.0"/>
              </w:rPr>
              <w:t xml:space="preserve">, </w:t>
            </w:r>
            <w:r w:rsidR="00710878" w:rsidRPr="00710878">
              <w:rPr>
                <w:rFonts w:cs="v4.2.0"/>
              </w:rPr>
              <w:t>Table A.5.7.1.2.2-1</w:t>
            </w:r>
            <w:r w:rsidR="00710878">
              <w:rPr>
                <w:rFonts w:cs="v4.2.0"/>
              </w:rPr>
              <w:t xml:space="preserve">, </w:t>
            </w:r>
            <w:r w:rsidR="00710878" w:rsidRPr="00710878">
              <w:rPr>
                <w:rFonts w:cs="v4.2.0"/>
              </w:rPr>
              <w:t>Table A.5.7.1.2.2-2</w:t>
            </w:r>
            <w:r w:rsidR="00710878">
              <w:rPr>
                <w:rFonts w:cs="v4.2.0"/>
              </w:rPr>
              <w:t>.</w:t>
            </w:r>
          </w:p>
          <w:p w14:paraId="0B60D52C" w14:textId="096F6AA2" w:rsidR="00031500" w:rsidRDefault="00031500" w:rsidP="007A7497">
            <w:pPr>
              <w:pStyle w:val="CRCoverPage"/>
              <w:spacing w:after="0"/>
              <w:ind w:left="100"/>
              <w:rPr>
                <w:noProof/>
              </w:rPr>
            </w:pPr>
            <w:r w:rsidRPr="00EC61C3">
              <w:t>Table A.</w:t>
            </w:r>
            <w:r w:rsidR="004D309D">
              <w:t>7</w:t>
            </w:r>
            <w:r w:rsidRPr="00EC61C3">
              <w:t>.5.1.1.1-2</w:t>
            </w:r>
            <w:r>
              <w:t xml:space="preserve">, </w:t>
            </w:r>
            <w:r w:rsidRPr="00EC61C3">
              <w:rPr>
                <w:lang w:val="en-US"/>
              </w:rPr>
              <w:t>Figure A.</w:t>
            </w:r>
            <w:r w:rsidR="004D309D">
              <w:rPr>
                <w:lang w:val="en-US"/>
              </w:rPr>
              <w:t>7</w:t>
            </w:r>
            <w:r w:rsidRPr="00EC61C3">
              <w:rPr>
                <w:lang w:val="en-US"/>
              </w:rPr>
              <w:t>.5.1.1.1-2</w:t>
            </w:r>
            <w:r>
              <w:rPr>
                <w:lang w:val="en-US"/>
              </w:rPr>
              <w:t xml:space="preserve">, </w:t>
            </w:r>
            <w:r w:rsidRPr="00EC61C3">
              <w:t>Table A.</w:t>
            </w:r>
            <w:r w:rsidR="004D309D">
              <w:t>7</w:t>
            </w:r>
            <w:r w:rsidRPr="00EC61C3">
              <w:t>.5.1.2.1-2</w:t>
            </w:r>
            <w:r>
              <w:t xml:space="preserve">, </w:t>
            </w:r>
            <w:r w:rsidRPr="00EC61C3">
              <w:rPr>
                <w:lang w:val="en-US"/>
              </w:rPr>
              <w:t>Figure A.</w:t>
            </w:r>
            <w:r w:rsidR="004D309D">
              <w:rPr>
                <w:lang w:val="en-US"/>
              </w:rPr>
              <w:t>7</w:t>
            </w:r>
            <w:r w:rsidRPr="00EC61C3">
              <w:rPr>
                <w:lang w:val="en-US"/>
              </w:rPr>
              <w:t>.5.1.2.1-2</w:t>
            </w:r>
            <w:r>
              <w:rPr>
                <w:lang w:val="en-US"/>
              </w:rPr>
              <w:t xml:space="preserve">, </w:t>
            </w:r>
            <w:r w:rsidRPr="00EC61C3">
              <w:rPr>
                <w:rFonts w:cs="v4.2.0"/>
              </w:rPr>
              <w:t>Table A.</w:t>
            </w:r>
            <w:r w:rsidR="004D309D">
              <w:rPr>
                <w:rFonts w:cs="v4.2.0"/>
              </w:rPr>
              <w:t>7</w:t>
            </w:r>
            <w:r w:rsidRPr="00EC61C3">
              <w:rPr>
                <w:rFonts w:cs="v4.2.0"/>
              </w:rPr>
              <w:t>.5.8</w:t>
            </w:r>
            <w:r w:rsidRPr="00EC61C3">
              <w:rPr>
                <w:bCs/>
              </w:rPr>
              <w:t>.1.1</w:t>
            </w:r>
            <w:r w:rsidRPr="00EC61C3">
              <w:rPr>
                <w:rFonts w:cs="v4.2.0"/>
              </w:rPr>
              <w:t>.1-3</w:t>
            </w:r>
            <w:r>
              <w:rPr>
                <w:rFonts w:cs="v4.2.0"/>
              </w:rPr>
              <w:t xml:space="preserve">, </w:t>
            </w:r>
            <w:r w:rsidRPr="00EC61C3">
              <w:t xml:space="preserve">Table </w:t>
            </w:r>
            <w:r w:rsidRPr="00EC61C3">
              <w:rPr>
                <w:rFonts w:cs="v4.2.0"/>
              </w:rPr>
              <w:t>A.</w:t>
            </w:r>
            <w:r w:rsidR="004D309D">
              <w:rPr>
                <w:rFonts w:cs="v4.2.0"/>
              </w:rPr>
              <w:t>7</w:t>
            </w:r>
            <w:r w:rsidRPr="00EC61C3">
              <w:rPr>
                <w:rFonts w:cs="v4.2.0"/>
              </w:rPr>
              <w:t>.5.8</w:t>
            </w:r>
            <w:r w:rsidRPr="00EC61C3">
              <w:rPr>
                <w:bCs/>
              </w:rPr>
              <w:t>.1.1</w:t>
            </w:r>
            <w:r w:rsidRPr="00EC61C3">
              <w:rPr>
                <w:rFonts w:cs="v4.2.0"/>
              </w:rPr>
              <w:t>.1-4</w:t>
            </w:r>
            <w:r>
              <w:rPr>
                <w:rFonts w:cs="v4.2.0"/>
              </w:rPr>
              <w:t xml:space="preserve">, </w:t>
            </w:r>
            <w:r w:rsidRPr="00EC61C3">
              <w:rPr>
                <w:rFonts w:cs="v4.2.0"/>
              </w:rPr>
              <w:t>Table A.</w:t>
            </w:r>
            <w:r w:rsidR="004D309D">
              <w:rPr>
                <w:rFonts w:cs="v4.2.0"/>
              </w:rPr>
              <w:t>7</w:t>
            </w:r>
            <w:r w:rsidRPr="00EC61C3">
              <w:rPr>
                <w:rFonts w:cs="v4.2.0"/>
              </w:rPr>
              <w:t>.5.8.2</w:t>
            </w:r>
            <w:r w:rsidRPr="00EC61C3">
              <w:rPr>
                <w:bCs/>
              </w:rPr>
              <w:t>.1</w:t>
            </w:r>
            <w:r w:rsidRPr="00EC61C3">
              <w:rPr>
                <w:rFonts w:cs="v4.2.0"/>
              </w:rPr>
              <w:t>.1-3</w:t>
            </w:r>
            <w:r>
              <w:rPr>
                <w:rFonts w:cs="v4.2.0"/>
              </w:rPr>
              <w:t xml:space="preserve">, </w:t>
            </w:r>
            <w:r w:rsidRPr="00EC61C3">
              <w:t xml:space="preserve">Table </w:t>
            </w:r>
            <w:r w:rsidRPr="00EC61C3">
              <w:rPr>
                <w:rFonts w:cs="v4.2.0"/>
              </w:rPr>
              <w:t>A.</w:t>
            </w:r>
            <w:r w:rsidR="004D309D">
              <w:rPr>
                <w:rFonts w:cs="v4.2.0"/>
              </w:rPr>
              <w:t>7</w:t>
            </w:r>
            <w:r w:rsidRPr="00EC61C3">
              <w:rPr>
                <w:rFonts w:cs="v4.2.0"/>
              </w:rPr>
              <w:t>.5.8.2</w:t>
            </w:r>
            <w:r w:rsidRPr="00EC61C3">
              <w:rPr>
                <w:bCs/>
              </w:rPr>
              <w:t>.1</w:t>
            </w:r>
            <w:r w:rsidRPr="00EC61C3">
              <w:rPr>
                <w:rFonts w:cs="v4.2.0"/>
              </w:rPr>
              <w:t>.1-4</w:t>
            </w:r>
            <w:r>
              <w:rPr>
                <w:rFonts w:cs="v4.2.0"/>
              </w:rPr>
              <w:t xml:space="preserve">, </w:t>
            </w:r>
            <w:r w:rsidRPr="00710878">
              <w:rPr>
                <w:rFonts w:cs="v4.2.0"/>
              </w:rPr>
              <w:t>Table A.</w:t>
            </w:r>
            <w:r w:rsidR="004D309D">
              <w:rPr>
                <w:rFonts w:cs="v4.2.0"/>
              </w:rPr>
              <w:t>7</w:t>
            </w:r>
            <w:r w:rsidRPr="00710878">
              <w:rPr>
                <w:rFonts w:cs="v4.2.0"/>
              </w:rPr>
              <w:t>.7.1.2.2-1</w:t>
            </w:r>
            <w:r>
              <w:rPr>
                <w:rFonts w:cs="v4.2.0"/>
              </w:rPr>
              <w:t xml:space="preserve">, </w:t>
            </w:r>
            <w:r w:rsidRPr="00710878">
              <w:rPr>
                <w:rFonts w:cs="v4.2.0"/>
              </w:rPr>
              <w:t>Table A.</w:t>
            </w:r>
            <w:r w:rsidR="004D309D">
              <w:rPr>
                <w:rFonts w:cs="v4.2.0"/>
              </w:rPr>
              <w:t>7</w:t>
            </w:r>
            <w:r w:rsidRPr="00710878">
              <w:rPr>
                <w:rFonts w:cs="v4.2.0"/>
              </w:rPr>
              <w:t>.7.1.2.2-2</w:t>
            </w:r>
            <w:r>
              <w:rPr>
                <w:rFonts w:cs="v4.2.0"/>
              </w:rPr>
              <w:t>.</w:t>
            </w:r>
          </w:p>
        </w:tc>
      </w:tr>
      <w:tr w:rsidR="00C42A9D" w14:paraId="7A32718D" w14:textId="77777777" w:rsidTr="007A7497">
        <w:tc>
          <w:tcPr>
            <w:tcW w:w="2694" w:type="dxa"/>
            <w:gridSpan w:val="2"/>
            <w:tcBorders>
              <w:left w:val="single" w:sz="4" w:space="0" w:color="auto"/>
            </w:tcBorders>
          </w:tcPr>
          <w:p w14:paraId="234EF647" w14:textId="77777777" w:rsidR="00C42A9D" w:rsidRDefault="00C42A9D" w:rsidP="007A7497">
            <w:pPr>
              <w:pStyle w:val="CRCoverPage"/>
              <w:spacing w:after="0"/>
              <w:rPr>
                <w:b/>
                <w:i/>
                <w:noProof/>
                <w:sz w:val="8"/>
                <w:szCs w:val="8"/>
              </w:rPr>
            </w:pPr>
          </w:p>
        </w:tc>
        <w:tc>
          <w:tcPr>
            <w:tcW w:w="6946" w:type="dxa"/>
            <w:gridSpan w:val="9"/>
            <w:tcBorders>
              <w:right w:val="single" w:sz="4" w:space="0" w:color="auto"/>
            </w:tcBorders>
          </w:tcPr>
          <w:p w14:paraId="274AC348" w14:textId="77777777" w:rsidR="00C42A9D" w:rsidRDefault="00C42A9D" w:rsidP="007A7497">
            <w:pPr>
              <w:pStyle w:val="CRCoverPage"/>
              <w:spacing w:after="0"/>
              <w:rPr>
                <w:noProof/>
                <w:sz w:val="8"/>
                <w:szCs w:val="8"/>
              </w:rPr>
            </w:pPr>
          </w:p>
        </w:tc>
      </w:tr>
      <w:tr w:rsidR="00C42A9D" w14:paraId="2840F7E4" w14:textId="77777777" w:rsidTr="007A7497">
        <w:tc>
          <w:tcPr>
            <w:tcW w:w="2694" w:type="dxa"/>
            <w:gridSpan w:val="2"/>
            <w:tcBorders>
              <w:left w:val="single" w:sz="4" w:space="0" w:color="auto"/>
            </w:tcBorders>
          </w:tcPr>
          <w:p w14:paraId="7C3B2A9A" w14:textId="77777777" w:rsidR="00C42A9D" w:rsidRDefault="00C42A9D" w:rsidP="007A74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E43DE" w14:textId="77777777" w:rsidR="00C42A9D" w:rsidRDefault="00C42A9D" w:rsidP="007A74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611B" w14:textId="77777777" w:rsidR="00C42A9D" w:rsidRDefault="00C42A9D" w:rsidP="007A7497">
            <w:pPr>
              <w:pStyle w:val="CRCoverPage"/>
              <w:spacing w:after="0"/>
              <w:jc w:val="center"/>
              <w:rPr>
                <w:b/>
                <w:caps/>
                <w:noProof/>
              </w:rPr>
            </w:pPr>
            <w:r>
              <w:rPr>
                <w:b/>
                <w:caps/>
                <w:noProof/>
              </w:rPr>
              <w:t>N</w:t>
            </w:r>
          </w:p>
        </w:tc>
        <w:tc>
          <w:tcPr>
            <w:tcW w:w="2977" w:type="dxa"/>
            <w:gridSpan w:val="4"/>
          </w:tcPr>
          <w:p w14:paraId="37403142" w14:textId="77777777" w:rsidR="00C42A9D" w:rsidRDefault="00C42A9D" w:rsidP="007A7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AE92C2" w14:textId="77777777" w:rsidR="00C42A9D" w:rsidRDefault="00C42A9D" w:rsidP="007A7497">
            <w:pPr>
              <w:pStyle w:val="CRCoverPage"/>
              <w:spacing w:after="0"/>
              <w:ind w:left="99"/>
              <w:rPr>
                <w:noProof/>
              </w:rPr>
            </w:pPr>
          </w:p>
        </w:tc>
      </w:tr>
      <w:tr w:rsidR="00C42A9D" w14:paraId="7F15A965" w14:textId="77777777" w:rsidTr="007A7497">
        <w:tc>
          <w:tcPr>
            <w:tcW w:w="2694" w:type="dxa"/>
            <w:gridSpan w:val="2"/>
            <w:tcBorders>
              <w:left w:val="single" w:sz="4" w:space="0" w:color="auto"/>
            </w:tcBorders>
          </w:tcPr>
          <w:p w14:paraId="5F72B061" w14:textId="77777777" w:rsidR="00C42A9D" w:rsidRDefault="00C42A9D" w:rsidP="007A74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56F2D"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6E770" w14:textId="6216D4B2" w:rsidR="00C42A9D" w:rsidRDefault="00A3764E" w:rsidP="007A7497">
            <w:pPr>
              <w:pStyle w:val="CRCoverPage"/>
              <w:spacing w:after="0"/>
              <w:jc w:val="center"/>
              <w:rPr>
                <w:b/>
                <w:caps/>
                <w:noProof/>
              </w:rPr>
            </w:pPr>
            <w:r>
              <w:rPr>
                <w:b/>
                <w:caps/>
                <w:noProof/>
              </w:rPr>
              <w:t>X</w:t>
            </w:r>
          </w:p>
        </w:tc>
        <w:tc>
          <w:tcPr>
            <w:tcW w:w="2977" w:type="dxa"/>
            <w:gridSpan w:val="4"/>
          </w:tcPr>
          <w:p w14:paraId="3649A894" w14:textId="77777777" w:rsidR="00C42A9D" w:rsidRDefault="00C42A9D" w:rsidP="007A74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4F707" w14:textId="77777777" w:rsidR="00C42A9D" w:rsidRDefault="00C42A9D" w:rsidP="007A7497">
            <w:pPr>
              <w:pStyle w:val="CRCoverPage"/>
              <w:spacing w:after="0"/>
              <w:ind w:left="99"/>
              <w:rPr>
                <w:noProof/>
              </w:rPr>
            </w:pPr>
            <w:r>
              <w:rPr>
                <w:noProof/>
              </w:rPr>
              <w:t xml:space="preserve">TS/TR ... CR ... </w:t>
            </w:r>
          </w:p>
        </w:tc>
      </w:tr>
      <w:tr w:rsidR="00C42A9D" w14:paraId="01D94CCF" w14:textId="77777777" w:rsidTr="007A7497">
        <w:tc>
          <w:tcPr>
            <w:tcW w:w="2694" w:type="dxa"/>
            <w:gridSpan w:val="2"/>
            <w:tcBorders>
              <w:left w:val="single" w:sz="4" w:space="0" w:color="auto"/>
            </w:tcBorders>
          </w:tcPr>
          <w:p w14:paraId="7D10906F" w14:textId="77777777" w:rsidR="00C42A9D" w:rsidRDefault="00C42A9D" w:rsidP="007A74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1DF31" w14:textId="20EA9B70" w:rsidR="00C42A9D" w:rsidRDefault="00A3764E" w:rsidP="007A74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C5828" w14:textId="77777777" w:rsidR="00C42A9D" w:rsidRDefault="00C42A9D" w:rsidP="007A7497">
            <w:pPr>
              <w:pStyle w:val="CRCoverPage"/>
              <w:spacing w:after="0"/>
              <w:jc w:val="center"/>
              <w:rPr>
                <w:b/>
                <w:caps/>
                <w:noProof/>
              </w:rPr>
            </w:pPr>
          </w:p>
        </w:tc>
        <w:tc>
          <w:tcPr>
            <w:tcW w:w="2977" w:type="dxa"/>
            <w:gridSpan w:val="4"/>
          </w:tcPr>
          <w:p w14:paraId="55AECC06" w14:textId="77777777" w:rsidR="00C42A9D" w:rsidRDefault="00C42A9D" w:rsidP="007A74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5E5B0" w14:textId="1126C2F8" w:rsidR="00C42A9D" w:rsidRDefault="00C42A9D" w:rsidP="007A7497">
            <w:pPr>
              <w:pStyle w:val="CRCoverPage"/>
              <w:spacing w:after="0"/>
              <w:ind w:left="99"/>
              <w:rPr>
                <w:noProof/>
              </w:rPr>
            </w:pPr>
            <w:r>
              <w:rPr>
                <w:noProof/>
              </w:rPr>
              <w:t>TS</w:t>
            </w:r>
            <w:r w:rsidR="00A3764E">
              <w:rPr>
                <w:noProof/>
              </w:rPr>
              <w:t xml:space="preserve"> 38.533</w:t>
            </w:r>
          </w:p>
        </w:tc>
      </w:tr>
      <w:tr w:rsidR="00C42A9D" w14:paraId="61E1E81A" w14:textId="77777777" w:rsidTr="007A7497">
        <w:tc>
          <w:tcPr>
            <w:tcW w:w="2694" w:type="dxa"/>
            <w:gridSpan w:val="2"/>
            <w:tcBorders>
              <w:left w:val="single" w:sz="4" w:space="0" w:color="auto"/>
            </w:tcBorders>
          </w:tcPr>
          <w:p w14:paraId="086459B3" w14:textId="77777777" w:rsidR="00C42A9D" w:rsidRDefault="00C42A9D" w:rsidP="007A74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1D9DC" w14:textId="77777777" w:rsidR="00C42A9D" w:rsidRDefault="00C42A9D" w:rsidP="007A74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F8F5F" w14:textId="6359EB4E" w:rsidR="00C42A9D" w:rsidRDefault="00A3764E" w:rsidP="007A7497">
            <w:pPr>
              <w:pStyle w:val="CRCoverPage"/>
              <w:spacing w:after="0"/>
              <w:jc w:val="center"/>
              <w:rPr>
                <w:b/>
                <w:caps/>
                <w:noProof/>
              </w:rPr>
            </w:pPr>
            <w:r>
              <w:rPr>
                <w:b/>
                <w:caps/>
                <w:noProof/>
              </w:rPr>
              <w:t>X</w:t>
            </w:r>
          </w:p>
        </w:tc>
        <w:tc>
          <w:tcPr>
            <w:tcW w:w="2977" w:type="dxa"/>
            <w:gridSpan w:val="4"/>
          </w:tcPr>
          <w:p w14:paraId="294C24E1" w14:textId="77777777" w:rsidR="00C42A9D" w:rsidRDefault="00C42A9D" w:rsidP="007A74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F97DD" w14:textId="77777777" w:rsidR="00C42A9D" w:rsidRDefault="00C42A9D" w:rsidP="007A7497">
            <w:pPr>
              <w:pStyle w:val="CRCoverPage"/>
              <w:spacing w:after="0"/>
              <w:ind w:left="99"/>
              <w:rPr>
                <w:noProof/>
              </w:rPr>
            </w:pPr>
            <w:r>
              <w:rPr>
                <w:noProof/>
              </w:rPr>
              <w:t xml:space="preserve">TS/TR ... CR ... </w:t>
            </w:r>
          </w:p>
        </w:tc>
      </w:tr>
      <w:tr w:rsidR="00C42A9D" w14:paraId="4B5F1400" w14:textId="77777777" w:rsidTr="007A7497">
        <w:tc>
          <w:tcPr>
            <w:tcW w:w="2694" w:type="dxa"/>
            <w:gridSpan w:val="2"/>
            <w:tcBorders>
              <w:left w:val="single" w:sz="4" w:space="0" w:color="auto"/>
            </w:tcBorders>
          </w:tcPr>
          <w:p w14:paraId="32922016" w14:textId="77777777" w:rsidR="00C42A9D" w:rsidRDefault="00C42A9D" w:rsidP="007A7497">
            <w:pPr>
              <w:pStyle w:val="CRCoverPage"/>
              <w:spacing w:after="0"/>
              <w:rPr>
                <w:b/>
                <w:i/>
                <w:noProof/>
              </w:rPr>
            </w:pPr>
          </w:p>
        </w:tc>
        <w:tc>
          <w:tcPr>
            <w:tcW w:w="6946" w:type="dxa"/>
            <w:gridSpan w:val="9"/>
            <w:tcBorders>
              <w:right w:val="single" w:sz="4" w:space="0" w:color="auto"/>
            </w:tcBorders>
          </w:tcPr>
          <w:p w14:paraId="2AE5C263" w14:textId="77777777" w:rsidR="00C42A9D" w:rsidRDefault="00C42A9D" w:rsidP="007A7497">
            <w:pPr>
              <w:pStyle w:val="CRCoverPage"/>
              <w:spacing w:after="0"/>
              <w:rPr>
                <w:noProof/>
              </w:rPr>
            </w:pPr>
          </w:p>
        </w:tc>
      </w:tr>
      <w:tr w:rsidR="00C42A9D" w14:paraId="04BCD19F" w14:textId="77777777" w:rsidTr="007A7497">
        <w:tc>
          <w:tcPr>
            <w:tcW w:w="2694" w:type="dxa"/>
            <w:gridSpan w:val="2"/>
            <w:tcBorders>
              <w:left w:val="single" w:sz="4" w:space="0" w:color="auto"/>
              <w:bottom w:val="single" w:sz="4" w:space="0" w:color="auto"/>
            </w:tcBorders>
          </w:tcPr>
          <w:p w14:paraId="198F1B25" w14:textId="77777777" w:rsidR="00C42A9D" w:rsidRDefault="00C42A9D" w:rsidP="007A74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1176F" w14:textId="77777777" w:rsidR="00C42A9D" w:rsidRDefault="00C42A9D" w:rsidP="007A7497">
            <w:pPr>
              <w:pStyle w:val="CRCoverPage"/>
              <w:spacing w:after="0"/>
              <w:ind w:left="100"/>
              <w:rPr>
                <w:noProof/>
              </w:rPr>
            </w:pPr>
          </w:p>
        </w:tc>
      </w:tr>
      <w:tr w:rsidR="00C42A9D" w:rsidRPr="008863B9" w14:paraId="5185106A" w14:textId="77777777" w:rsidTr="007A7497">
        <w:tc>
          <w:tcPr>
            <w:tcW w:w="2694" w:type="dxa"/>
            <w:gridSpan w:val="2"/>
            <w:tcBorders>
              <w:top w:val="single" w:sz="4" w:space="0" w:color="auto"/>
              <w:bottom w:val="single" w:sz="4" w:space="0" w:color="auto"/>
            </w:tcBorders>
          </w:tcPr>
          <w:p w14:paraId="5AC28180" w14:textId="77777777" w:rsidR="00C42A9D" w:rsidRPr="008863B9" w:rsidRDefault="00C42A9D" w:rsidP="007A74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EEE2F0" w14:textId="77777777" w:rsidR="00C42A9D" w:rsidRPr="008863B9" w:rsidRDefault="00C42A9D" w:rsidP="007A7497">
            <w:pPr>
              <w:pStyle w:val="CRCoverPage"/>
              <w:spacing w:after="0"/>
              <w:ind w:left="100"/>
              <w:rPr>
                <w:noProof/>
                <w:sz w:val="8"/>
                <w:szCs w:val="8"/>
              </w:rPr>
            </w:pPr>
          </w:p>
        </w:tc>
      </w:tr>
      <w:tr w:rsidR="00C42A9D" w14:paraId="1A7573DA" w14:textId="77777777" w:rsidTr="007A7497">
        <w:tc>
          <w:tcPr>
            <w:tcW w:w="2694" w:type="dxa"/>
            <w:gridSpan w:val="2"/>
            <w:tcBorders>
              <w:top w:val="single" w:sz="4" w:space="0" w:color="auto"/>
              <w:left w:val="single" w:sz="4" w:space="0" w:color="auto"/>
              <w:bottom w:val="single" w:sz="4" w:space="0" w:color="auto"/>
            </w:tcBorders>
          </w:tcPr>
          <w:p w14:paraId="78D39CD4" w14:textId="77777777" w:rsidR="00C42A9D" w:rsidRDefault="00C42A9D" w:rsidP="007A74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4678D" w14:textId="77777777" w:rsidR="00C42A9D" w:rsidRDefault="00C42A9D" w:rsidP="007A7497">
            <w:pPr>
              <w:pStyle w:val="CRCoverPage"/>
              <w:spacing w:after="0"/>
              <w:ind w:left="100"/>
              <w:rPr>
                <w:noProof/>
              </w:rPr>
            </w:pPr>
          </w:p>
        </w:tc>
      </w:tr>
    </w:tbl>
    <w:p w14:paraId="26EA2DB1" w14:textId="77777777" w:rsidR="00C42A9D" w:rsidRDefault="00C42A9D" w:rsidP="00C42A9D">
      <w:pPr>
        <w:pStyle w:val="CRCoverPage"/>
        <w:spacing w:after="0"/>
        <w:rPr>
          <w:noProof/>
          <w:sz w:val="8"/>
          <w:szCs w:val="8"/>
        </w:rPr>
      </w:pPr>
    </w:p>
    <w:p w14:paraId="00E79B53" w14:textId="77777777" w:rsidR="00C42A9D" w:rsidRDefault="00C42A9D" w:rsidP="00C42A9D">
      <w:pPr>
        <w:rPr>
          <w:noProof/>
        </w:rPr>
        <w:sectPr w:rsidR="00C42A9D">
          <w:headerReference w:type="even" r:id="rId11"/>
          <w:footnotePr>
            <w:numRestart w:val="eachSect"/>
          </w:footnotePr>
          <w:pgSz w:w="11907" w:h="16840" w:code="9"/>
          <w:pgMar w:top="1418" w:right="1134" w:bottom="1134" w:left="1134" w:header="680" w:footer="567" w:gutter="0"/>
          <w:cols w:space="720"/>
        </w:sectPr>
      </w:pPr>
    </w:p>
    <w:p w14:paraId="503E5F39" w14:textId="77777777" w:rsidR="00C42A9D" w:rsidRDefault="00C42A9D" w:rsidP="00C42A9D">
      <w:pPr>
        <w:rPr>
          <w:noProof/>
        </w:rPr>
      </w:pPr>
    </w:p>
    <w:p w14:paraId="44555F65" w14:textId="77777777" w:rsidR="00C42A9D" w:rsidRDefault="00C42A9D" w:rsidP="00C42A9D">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43B7309" w14:textId="4CCD01C3" w:rsidR="001268B4" w:rsidRPr="00EC61C3" w:rsidRDefault="001268B4" w:rsidP="001268B4">
      <w:pPr>
        <w:pStyle w:val="TH"/>
      </w:pPr>
      <w:r w:rsidRPr="00EC61C3">
        <w:t>Table A.3.1.1.</w:t>
      </w:r>
      <w:ins w:id="4" w:author="Rose, Ian" w:date="2021-01-14T17:58:00Z">
        <w:r w:rsidR="00426CA3">
          <w:t>2</w:t>
        </w:r>
      </w:ins>
      <w:del w:id="5" w:author="Rose, Ian" w:date="2021-01-14T17:58:00Z">
        <w:r w:rsidRPr="00EC61C3" w:rsidDel="00426CA3">
          <w:delText>1</w:delText>
        </w:r>
      </w:del>
      <w:r w:rsidRPr="00EC61C3">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EC61C3" w14:paraId="743B730D"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0A" w14:textId="77777777" w:rsidR="001268B4" w:rsidRPr="00EC61C3" w:rsidRDefault="001268B4" w:rsidP="007A274A">
            <w:pPr>
              <w:pStyle w:val="TAH"/>
            </w:pPr>
            <w:r w:rsidRPr="00EC61C3">
              <w:t>Parameter</w:t>
            </w:r>
          </w:p>
        </w:tc>
        <w:tc>
          <w:tcPr>
            <w:tcW w:w="368" w:type="pct"/>
            <w:tcBorders>
              <w:top w:val="single" w:sz="4" w:space="0" w:color="auto"/>
              <w:left w:val="single" w:sz="4" w:space="0" w:color="auto"/>
              <w:bottom w:val="single" w:sz="4" w:space="0" w:color="auto"/>
              <w:right w:val="single" w:sz="4" w:space="0" w:color="auto"/>
            </w:tcBorders>
            <w:hideMark/>
          </w:tcPr>
          <w:p w14:paraId="743B730B" w14:textId="77777777" w:rsidR="001268B4" w:rsidRPr="00EC61C3" w:rsidRDefault="001268B4" w:rsidP="007A274A">
            <w:pPr>
              <w:pStyle w:val="TAH"/>
            </w:pPr>
            <w:r w:rsidRPr="00EC61C3">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43B730C" w14:textId="77777777" w:rsidR="001268B4" w:rsidRPr="00EC61C3" w:rsidRDefault="001268B4" w:rsidP="007A274A">
            <w:pPr>
              <w:pStyle w:val="TAH"/>
            </w:pPr>
            <w:r w:rsidRPr="00EC61C3">
              <w:t>Value</w:t>
            </w:r>
          </w:p>
        </w:tc>
      </w:tr>
      <w:tr w:rsidR="00CD3505" w:rsidRPr="00EC61C3" w14:paraId="743B7317"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0E" w14:textId="77777777" w:rsidR="00CD3505" w:rsidRPr="00EC61C3" w:rsidRDefault="00CD3505" w:rsidP="00CD3505">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743B730F"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10" w14:textId="77777777" w:rsidR="00CD3505" w:rsidRPr="00EC61C3" w:rsidRDefault="00CD3505" w:rsidP="00CD3505">
            <w:pPr>
              <w:pStyle w:val="TAC"/>
            </w:pPr>
            <w:r w:rsidRPr="00EC61C3">
              <w:t>SR.3.1 TDD</w:t>
            </w:r>
          </w:p>
        </w:tc>
        <w:tc>
          <w:tcPr>
            <w:tcW w:w="475" w:type="pct"/>
            <w:tcBorders>
              <w:top w:val="single" w:sz="4" w:space="0" w:color="auto"/>
              <w:left w:val="single" w:sz="4" w:space="0" w:color="auto"/>
              <w:bottom w:val="single" w:sz="4" w:space="0" w:color="auto"/>
              <w:right w:val="single" w:sz="4" w:space="0" w:color="auto"/>
            </w:tcBorders>
          </w:tcPr>
          <w:p w14:paraId="743B7311" w14:textId="3FA9A640" w:rsidR="00CD3505" w:rsidRPr="00CD3505" w:rsidRDefault="00CD3505" w:rsidP="00CD3505">
            <w:pPr>
              <w:pStyle w:val="TAC"/>
            </w:pPr>
            <w:bookmarkStart w:id="6" w:name="_Hlk59478766"/>
            <w:ins w:id="7" w:author="Rose, Ian" w:date="2021-01-14T12:23:00Z">
              <w:r w:rsidRPr="00CD3505">
                <w:rPr>
                  <w:rPrChange w:id="8" w:author="Rose, Ian" w:date="2021-01-14T12:23:00Z">
                    <w:rPr>
                      <w:color w:val="BFBFBF"/>
                    </w:rPr>
                  </w:rPrChange>
                </w:rPr>
                <w:t>SR.3.2 TDD</w:t>
              </w:r>
            </w:ins>
            <w:bookmarkEnd w:id="6"/>
          </w:p>
        </w:tc>
        <w:tc>
          <w:tcPr>
            <w:tcW w:w="475" w:type="pct"/>
            <w:tcBorders>
              <w:top w:val="single" w:sz="4" w:space="0" w:color="auto"/>
              <w:left w:val="single" w:sz="4" w:space="0" w:color="auto"/>
              <w:bottom w:val="single" w:sz="4" w:space="0" w:color="auto"/>
              <w:right w:val="single" w:sz="4" w:space="0" w:color="auto"/>
            </w:tcBorders>
          </w:tcPr>
          <w:p w14:paraId="743B7312" w14:textId="6A5BA8C2" w:rsidR="00CD3505" w:rsidRPr="00CD3505" w:rsidRDefault="00CD3505" w:rsidP="00CD3505">
            <w:pPr>
              <w:pStyle w:val="TAC"/>
            </w:pPr>
            <w:ins w:id="9" w:author="Rose, Ian" w:date="2021-01-14T12:23:00Z">
              <w:r w:rsidRPr="00CD3505">
                <w:rPr>
                  <w:rPrChange w:id="10" w:author="Rose, Ian" w:date="2021-01-14T12:23:00Z">
                    <w:rPr>
                      <w:color w:val="FF0000"/>
                    </w:rPr>
                  </w:rPrChange>
                </w:rPr>
                <w:t>SR.3.3 TDD</w:t>
              </w:r>
            </w:ins>
          </w:p>
        </w:tc>
        <w:tc>
          <w:tcPr>
            <w:tcW w:w="475" w:type="pct"/>
            <w:tcBorders>
              <w:top w:val="single" w:sz="4" w:space="0" w:color="auto"/>
              <w:left w:val="single" w:sz="4" w:space="0" w:color="auto"/>
              <w:bottom w:val="single" w:sz="4" w:space="0" w:color="auto"/>
              <w:right w:val="single" w:sz="4" w:space="0" w:color="auto"/>
            </w:tcBorders>
          </w:tcPr>
          <w:p w14:paraId="743B7313"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14"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15"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16" w14:textId="77777777" w:rsidR="00CD3505" w:rsidRPr="00EC61C3" w:rsidRDefault="00CD3505" w:rsidP="00CD3505">
            <w:pPr>
              <w:pStyle w:val="TAC"/>
            </w:pPr>
          </w:p>
        </w:tc>
      </w:tr>
      <w:tr w:rsidR="00CD3505" w:rsidRPr="00EC61C3" w14:paraId="743B7321"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18" w14:textId="77777777" w:rsidR="00CD3505" w:rsidRPr="00EC61C3" w:rsidRDefault="00CD3505" w:rsidP="00CD3505">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43B7319" w14:textId="77777777" w:rsidR="00CD3505" w:rsidRPr="00EC61C3" w:rsidRDefault="00CD3505" w:rsidP="00CD3505">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743B731A" w14:textId="77777777" w:rsidR="00CD3505" w:rsidRPr="00EC61C3" w:rsidRDefault="00CD3505" w:rsidP="00CD3505">
            <w:pPr>
              <w:pStyle w:val="TAC"/>
              <w:rPr>
                <w:lang w:eastAsia="zh-CN"/>
              </w:rPr>
            </w:pPr>
            <w:r w:rsidRPr="00EC61C3">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743B731B" w14:textId="59660D91" w:rsidR="00CD3505" w:rsidRPr="00CD3505" w:rsidRDefault="00CD3505" w:rsidP="00CD3505">
            <w:pPr>
              <w:pStyle w:val="TAC"/>
              <w:rPr>
                <w:lang w:eastAsia="zh-CN"/>
              </w:rPr>
            </w:pPr>
            <w:ins w:id="11" w:author="Rose, Ian" w:date="2021-01-14T12:23:00Z">
              <w:r w:rsidRPr="00CD3505">
                <w:rPr>
                  <w:lang w:eastAsia="zh-CN"/>
                  <w:rPrChange w:id="12" w:author="Rose, Ian" w:date="2021-01-14T12:23:00Z">
                    <w:rPr>
                      <w:color w:val="BFBFBF"/>
                      <w:lang w:eastAsia="zh-CN"/>
                    </w:rPr>
                  </w:rPrChange>
                </w:rPr>
                <w:t>100</w:t>
              </w:r>
            </w:ins>
          </w:p>
        </w:tc>
        <w:tc>
          <w:tcPr>
            <w:tcW w:w="475" w:type="pct"/>
            <w:tcBorders>
              <w:top w:val="single" w:sz="4" w:space="0" w:color="auto"/>
              <w:left w:val="single" w:sz="4" w:space="0" w:color="auto"/>
              <w:bottom w:val="single" w:sz="4" w:space="0" w:color="auto"/>
              <w:right w:val="single" w:sz="4" w:space="0" w:color="auto"/>
            </w:tcBorders>
          </w:tcPr>
          <w:p w14:paraId="743B731C" w14:textId="3B234D84" w:rsidR="00CD3505" w:rsidRPr="00CD3505" w:rsidRDefault="00CD3505" w:rsidP="00CD3505">
            <w:pPr>
              <w:pStyle w:val="TAC"/>
            </w:pPr>
            <w:ins w:id="13" w:author="Rose, Ian" w:date="2021-01-14T12:23:00Z">
              <w:r w:rsidRPr="00CD3505">
                <w:rPr>
                  <w:lang w:eastAsia="zh-CN"/>
                  <w:rPrChange w:id="14" w:author="Rose, Ian" w:date="2021-01-14T12:23:00Z">
                    <w:rPr>
                      <w:color w:val="FF0000"/>
                      <w:lang w:eastAsia="zh-CN"/>
                    </w:rPr>
                  </w:rPrChange>
                </w:rPr>
                <w:t>100</w:t>
              </w:r>
            </w:ins>
          </w:p>
        </w:tc>
        <w:tc>
          <w:tcPr>
            <w:tcW w:w="475" w:type="pct"/>
            <w:tcBorders>
              <w:top w:val="single" w:sz="4" w:space="0" w:color="auto"/>
              <w:left w:val="single" w:sz="4" w:space="0" w:color="auto"/>
              <w:bottom w:val="single" w:sz="4" w:space="0" w:color="auto"/>
              <w:right w:val="single" w:sz="4" w:space="0" w:color="auto"/>
            </w:tcBorders>
          </w:tcPr>
          <w:p w14:paraId="743B731D"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1E"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1F"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20" w14:textId="77777777" w:rsidR="00CD3505" w:rsidRPr="00EC61C3" w:rsidRDefault="00CD3505" w:rsidP="00CD3505">
            <w:pPr>
              <w:pStyle w:val="TAC"/>
            </w:pPr>
          </w:p>
        </w:tc>
      </w:tr>
      <w:tr w:rsidR="00CD3505" w:rsidRPr="00EC61C3" w14:paraId="743B732B"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22" w14:textId="77777777" w:rsidR="00CD3505" w:rsidRPr="00EC61C3" w:rsidRDefault="00CD3505" w:rsidP="00CD3505">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43B7323"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24" w14:textId="77777777" w:rsidR="00CD3505" w:rsidRPr="00EC61C3" w:rsidRDefault="00CD3505" w:rsidP="00CD3505">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43B7325" w14:textId="546192A0" w:rsidR="00CD3505" w:rsidRPr="00CD3505" w:rsidRDefault="00CD3505" w:rsidP="00CD3505">
            <w:pPr>
              <w:pStyle w:val="TAC"/>
              <w:rPr>
                <w:lang w:eastAsia="zh-CN"/>
              </w:rPr>
            </w:pPr>
            <w:ins w:id="15" w:author="Rose, Ian" w:date="2021-01-14T12:23:00Z">
              <w:r w:rsidRPr="00CD3505">
                <w:rPr>
                  <w:lang w:eastAsia="zh-CN"/>
                  <w:rPrChange w:id="16" w:author="Rose, Ian" w:date="2021-01-14T12:23:00Z">
                    <w:rPr>
                      <w:color w:val="BFBFBF"/>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743B7326" w14:textId="3E42DD84" w:rsidR="00CD3505" w:rsidRPr="00CD3505" w:rsidRDefault="00CD3505" w:rsidP="00CD3505">
            <w:pPr>
              <w:pStyle w:val="TAC"/>
            </w:pPr>
            <w:ins w:id="17" w:author="Rose, Ian" w:date="2021-01-14T12:23:00Z">
              <w:r w:rsidRPr="00CD3505">
                <w:rPr>
                  <w:lang w:eastAsia="zh-CN"/>
                  <w:rPrChange w:id="18" w:author="Rose, Ian" w:date="2021-01-14T12:23:00Z">
                    <w:rPr>
                      <w:color w:val="FF0000"/>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743B7327"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28"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29"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2A" w14:textId="77777777" w:rsidR="00CD3505" w:rsidRPr="00EC61C3" w:rsidRDefault="00CD3505" w:rsidP="00CD3505">
            <w:pPr>
              <w:pStyle w:val="TAC"/>
            </w:pPr>
          </w:p>
        </w:tc>
      </w:tr>
      <w:tr w:rsidR="00CD3505" w:rsidRPr="00EC61C3" w14:paraId="743B7335"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2C" w14:textId="3D5B84A9" w:rsidR="00CD3505" w:rsidRPr="00EC61C3" w:rsidRDefault="00CD3505" w:rsidP="00CD3505">
            <w:pPr>
              <w:pStyle w:val="TAL"/>
            </w:pPr>
            <w:r w:rsidRPr="00EC61C3">
              <w:t>Allocated resource blocks for PDSCH</w:t>
            </w:r>
            <w:del w:id="19" w:author="Rose, Ian" w:date="2021-01-14T12:24:00Z">
              <w:r w:rsidRPr="00EC61C3" w:rsidDel="00CD3505">
                <w:delText xml:space="preserve"> </w:delText>
              </w:r>
              <w:r w:rsidRPr="00EC61C3" w:rsidDel="00CD3505">
                <w:rPr>
                  <w:vertAlign w:val="superscript"/>
                </w:rPr>
                <w:delText>Note 1</w:delText>
              </w:r>
            </w:del>
          </w:p>
        </w:tc>
        <w:tc>
          <w:tcPr>
            <w:tcW w:w="368" w:type="pct"/>
            <w:tcBorders>
              <w:top w:val="single" w:sz="4" w:space="0" w:color="auto"/>
              <w:left w:val="single" w:sz="4" w:space="0" w:color="auto"/>
              <w:bottom w:val="single" w:sz="4" w:space="0" w:color="auto"/>
              <w:right w:val="single" w:sz="4" w:space="0" w:color="auto"/>
            </w:tcBorders>
          </w:tcPr>
          <w:p w14:paraId="743B732D"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2E" w14:textId="5DE4F5F7" w:rsidR="00CD3505" w:rsidRPr="00EC61C3" w:rsidRDefault="00CD3505" w:rsidP="00CD3505">
            <w:pPr>
              <w:pStyle w:val="TAC"/>
              <w:rPr>
                <w:strike/>
              </w:rPr>
            </w:pPr>
            <w:r w:rsidRPr="00EC61C3">
              <w:rPr>
                <w:lang w:eastAsia="zh-CN"/>
              </w:rPr>
              <w:t>24</w:t>
            </w:r>
            <w:ins w:id="20" w:author="Rose, Ian" w:date="2021-01-14T12:25:00Z">
              <w:r w:rsidRPr="00EC61C3">
                <w:rPr>
                  <w:vertAlign w:val="superscript"/>
                </w:rPr>
                <w:t>Note 1</w:t>
              </w:r>
            </w:ins>
          </w:p>
        </w:tc>
        <w:tc>
          <w:tcPr>
            <w:tcW w:w="475" w:type="pct"/>
            <w:tcBorders>
              <w:top w:val="single" w:sz="4" w:space="0" w:color="auto"/>
              <w:left w:val="single" w:sz="4" w:space="0" w:color="auto"/>
              <w:bottom w:val="single" w:sz="4" w:space="0" w:color="auto"/>
              <w:right w:val="single" w:sz="4" w:space="0" w:color="auto"/>
            </w:tcBorders>
          </w:tcPr>
          <w:p w14:paraId="743B732F" w14:textId="2638DF2E" w:rsidR="00CD3505" w:rsidRPr="00CD3505" w:rsidRDefault="00CD3505" w:rsidP="00CD3505">
            <w:pPr>
              <w:pStyle w:val="TAC"/>
              <w:rPr>
                <w:lang w:eastAsia="zh-CN"/>
              </w:rPr>
            </w:pPr>
            <w:ins w:id="21" w:author="Rose, Ian" w:date="2021-01-14T12:23:00Z">
              <w:r w:rsidRPr="00CD3505">
                <w:rPr>
                  <w:lang w:eastAsia="zh-CN"/>
                  <w:rPrChange w:id="22" w:author="Rose, Ian" w:date="2021-01-14T12:23:00Z">
                    <w:rPr>
                      <w:color w:val="BFBFBF"/>
                      <w:lang w:eastAsia="zh-CN"/>
                    </w:rPr>
                  </w:rPrChange>
                </w:rPr>
                <w:t>24</w:t>
              </w:r>
              <w:r w:rsidRPr="00CD3505">
                <w:rPr>
                  <w:vertAlign w:val="superscript"/>
                  <w:rPrChange w:id="23" w:author="Rose, Ian" w:date="2021-01-14T12:23:00Z">
                    <w:rPr>
                      <w:color w:val="BFBFBF"/>
                      <w:vertAlign w:val="superscript"/>
                    </w:rPr>
                  </w:rPrChange>
                </w:rPr>
                <w:t>Note 7</w:t>
              </w:r>
            </w:ins>
          </w:p>
        </w:tc>
        <w:tc>
          <w:tcPr>
            <w:tcW w:w="475" w:type="pct"/>
            <w:tcBorders>
              <w:top w:val="single" w:sz="4" w:space="0" w:color="auto"/>
              <w:left w:val="single" w:sz="4" w:space="0" w:color="auto"/>
              <w:bottom w:val="single" w:sz="4" w:space="0" w:color="auto"/>
              <w:right w:val="single" w:sz="4" w:space="0" w:color="auto"/>
            </w:tcBorders>
          </w:tcPr>
          <w:p w14:paraId="743B7330" w14:textId="6ED6B376" w:rsidR="00CD3505" w:rsidRPr="00CD3505" w:rsidRDefault="00CD3505" w:rsidP="00CD3505">
            <w:pPr>
              <w:pStyle w:val="TAC"/>
            </w:pPr>
            <w:ins w:id="24" w:author="Rose, Ian" w:date="2021-01-14T12:23:00Z">
              <w:r w:rsidRPr="00CD3505">
                <w:rPr>
                  <w:lang w:eastAsia="zh-CN"/>
                  <w:rPrChange w:id="25" w:author="Rose, Ian" w:date="2021-01-14T12:23:00Z">
                    <w:rPr>
                      <w:color w:val="FF0000"/>
                      <w:lang w:eastAsia="zh-CN"/>
                    </w:rPr>
                  </w:rPrChange>
                </w:rPr>
                <w:t>48</w:t>
              </w:r>
              <w:r w:rsidRPr="00CD3505">
                <w:rPr>
                  <w:vertAlign w:val="superscript"/>
                  <w:rPrChange w:id="26" w:author="Rose, Ian" w:date="2021-01-14T12:23:00Z">
                    <w:rPr>
                      <w:color w:val="FF0000"/>
                      <w:vertAlign w:val="superscript"/>
                    </w:rPr>
                  </w:rPrChange>
                </w:rPr>
                <w:t>Note 7</w:t>
              </w:r>
            </w:ins>
          </w:p>
        </w:tc>
        <w:tc>
          <w:tcPr>
            <w:tcW w:w="475" w:type="pct"/>
            <w:tcBorders>
              <w:top w:val="single" w:sz="4" w:space="0" w:color="auto"/>
              <w:left w:val="single" w:sz="4" w:space="0" w:color="auto"/>
              <w:bottom w:val="single" w:sz="4" w:space="0" w:color="auto"/>
              <w:right w:val="single" w:sz="4" w:space="0" w:color="auto"/>
            </w:tcBorders>
          </w:tcPr>
          <w:p w14:paraId="743B7331"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2"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3"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34" w14:textId="77777777" w:rsidR="00CD3505" w:rsidRPr="00EC61C3" w:rsidRDefault="00CD3505" w:rsidP="00CD3505">
            <w:pPr>
              <w:pStyle w:val="TAC"/>
            </w:pPr>
          </w:p>
        </w:tc>
      </w:tr>
      <w:tr w:rsidR="00CD3505" w:rsidRPr="00EC61C3" w14:paraId="743B733F"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36" w14:textId="77777777" w:rsidR="00CD3505" w:rsidRPr="00EC61C3" w:rsidRDefault="00CD3505" w:rsidP="00CD3505">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43B7337"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tcPr>
          <w:p w14:paraId="743B7338"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9" w14:textId="77777777" w:rsidR="00CD3505" w:rsidRPr="00CD3505"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A" w14:textId="77777777" w:rsidR="00CD3505" w:rsidRPr="009445AE"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B"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C"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3D"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3E" w14:textId="77777777" w:rsidR="00CD3505" w:rsidRPr="00EC61C3" w:rsidRDefault="00CD3505" w:rsidP="00CD3505">
            <w:pPr>
              <w:pStyle w:val="TAC"/>
            </w:pPr>
          </w:p>
        </w:tc>
      </w:tr>
      <w:tr w:rsidR="00CD3505" w:rsidRPr="00EC61C3" w14:paraId="743B7349"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40" w14:textId="77777777" w:rsidR="00CD3505" w:rsidRPr="00EC61C3" w:rsidRDefault="00CD3505" w:rsidP="00CD3505">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43B7341" w14:textId="77777777" w:rsidR="00CD3505" w:rsidRPr="00EC61C3" w:rsidRDefault="00CD3505" w:rsidP="00CD3505">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743B7342" w14:textId="77777777" w:rsidR="00CD3505" w:rsidRPr="00EC61C3" w:rsidRDefault="00CD3505" w:rsidP="00CD3505">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43B7343" w14:textId="3DAFA835" w:rsidR="00CD3505" w:rsidRPr="00CD3505" w:rsidRDefault="00CD3505" w:rsidP="00CD3505">
            <w:pPr>
              <w:pStyle w:val="TAC"/>
            </w:pPr>
            <w:ins w:id="27" w:author="Rose, Ian" w:date="2021-01-14T12:23:00Z">
              <w:r w:rsidRPr="00CD3505">
                <w:rPr>
                  <w:lang w:eastAsia="zh-CN"/>
                  <w:rPrChange w:id="28" w:author="Rose, Ian" w:date="2021-01-14T12:23:00Z">
                    <w:rPr>
                      <w:color w:val="BFBFBF"/>
                      <w:lang w:eastAsia="zh-CN"/>
                    </w:rPr>
                  </w:rPrChange>
                </w:rPr>
                <w:t>Note 8</w:t>
              </w:r>
            </w:ins>
          </w:p>
        </w:tc>
        <w:tc>
          <w:tcPr>
            <w:tcW w:w="475" w:type="pct"/>
            <w:tcBorders>
              <w:top w:val="single" w:sz="4" w:space="0" w:color="auto"/>
              <w:left w:val="single" w:sz="4" w:space="0" w:color="auto"/>
              <w:bottom w:val="single" w:sz="4" w:space="0" w:color="auto"/>
              <w:right w:val="single" w:sz="4" w:space="0" w:color="auto"/>
            </w:tcBorders>
          </w:tcPr>
          <w:p w14:paraId="743B7344" w14:textId="16D4DA4A" w:rsidR="00CD3505" w:rsidRPr="00CD3505" w:rsidRDefault="00CD3505" w:rsidP="00CD3505">
            <w:pPr>
              <w:pStyle w:val="TAC"/>
            </w:pPr>
            <w:ins w:id="29" w:author="Rose, Ian" w:date="2021-01-14T12:23:00Z">
              <w:r w:rsidRPr="00CD3505">
                <w:rPr>
                  <w:lang w:eastAsia="zh-CN"/>
                  <w:rPrChange w:id="30" w:author="Rose, Ian" w:date="2021-01-14T12:23:00Z">
                    <w:rPr>
                      <w:color w:val="FF0000"/>
                      <w:lang w:eastAsia="zh-CN"/>
                    </w:rPr>
                  </w:rPrChange>
                </w:rPr>
                <w:t>Note 8</w:t>
              </w:r>
            </w:ins>
          </w:p>
        </w:tc>
        <w:tc>
          <w:tcPr>
            <w:tcW w:w="475" w:type="pct"/>
            <w:tcBorders>
              <w:top w:val="single" w:sz="4" w:space="0" w:color="auto"/>
              <w:left w:val="single" w:sz="4" w:space="0" w:color="auto"/>
              <w:bottom w:val="single" w:sz="4" w:space="0" w:color="auto"/>
              <w:right w:val="single" w:sz="4" w:space="0" w:color="auto"/>
            </w:tcBorders>
          </w:tcPr>
          <w:p w14:paraId="743B7345"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46"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47"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48" w14:textId="77777777" w:rsidR="00CD3505" w:rsidRPr="00EC61C3" w:rsidRDefault="00CD3505" w:rsidP="00CD3505">
            <w:pPr>
              <w:pStyle w:val="TAC"/>
            </w:pPr>
          </w:p>
        </w:tc>
      </w:tr>
      <w:tr w:rsidR="00CD3505" w:rsidRPr="00EC61C3" w14:paraId="743B7353"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4A" w14:textId="77777777" w:rsidR="00CD3505" w:rsidRPr="00EC61C3" w:rsidRDefault="00CD3505" w:rsidP="00CD3505">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43B734B" w14:textId="77777777" w:rsidR="00CD3505" w:rsidRPr="00EC61C3" w:rsidRDefault="00CD3505" w:rsidP="00CD3505">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743B734C" w14:textId="77777777" w:rsidR="00CD3505" w:rsidRPr="00EC61C3" w:rsidRDefault="00CD3505" w:rsidP="00CD3505">
            <w:pPr>
              <w:pStyle w:val="TAC"/>
              <w:rPr>
                <w:lang w:eastAsia="zh-CN"/>
              </w:rPr>
            </w:pPr>
            <w:r w:rsidRPr="00EC61C3">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743B734D" w14:textId="7EC704F9" w:rsidR="00CD3505" w:rsidRPr="00CD3505" w:rsidRDefault="00CD3505" w:rsidP="00CD3505">
            <w:pPr>
              <w:pStyle w:val="TAC"/>
            </w:pPr>
            <w:ins w:id="31" w:author="Rose, Ian" w:date="2021-01-14T12:23:00Z">
              <w:r w:rsidRPr="00CD3505">
                <w:rPr>
                  <w:lang w:eastAsia="zh-CN"/>
                  <w:rPrChange w:id="32" w:author="Rose, Ian" w:date="2021-01-14T12:23:00Z">
                    <w:rPr>
                      <w:color w:val="BFBFBF"/>
                      <w:lang w:eastAsia="zh-CN"/>
                    </w:rPr>
                  </w:rPrChange>
                </w:rPr>
                <w:t>48</w:t>
              </w:r>
            </w:ins>
          </w:p>
        </w:tc>
        <w:tc>
          <w:tcPr>
            <w:tcW w:w="475" w:type="pct"/>
            <w:tcBorders>
              <w:top w:val="single" w:sz="4" w:space="0" w:color="auto"/>
              <w:left w:val="single" w:sz="4" w:space="0" w:color="auto"/>
              <w:bottom w:val="single" w:sz="4" w:space="0" w:color="auto"/>
              <w:right w:val="single" w:sz="4" w:space="0" w:color="auto"/>
            </w:tcBorders>
          </w:tcPr>
          <w:p w14:paraId="743B734E" w14:textId="3416B839" w:rsidR="00CD3505" w:rsidRPr="00CD3505" w:rsidRDefault="00CD3505" w:rsidP="00CD3505">
            <w:pPr>
              <w:pStyle w:val="TAC"/>
            </w:pPr>
            <w:ins w:id="33" w:author="Rose, Ian" w:date="2021-01-14T12:23:00Z">
              <w:r w:rsidRPr="00CD3505">
                <w:rPr>
                  <w:lang w:eastAsia="zh-CN"/>
                  <w:rPrChange w:id="34" w:author="Rose, Ian" w:date="2021-01-14T12:23:00Z">
                    <w:rPr>
                      <w:color w:val="FF0000"/>
                      <w:lang w:eastAsia="zh-CN"/>
                    </w:rPr>
                  </w:rPrChange>
                </w:rPr>
                <w:t>48</w:t>
              </w:r>
            </w:ins>
          </w:p>
        </w:tc>
        <w:tc>
          <w:tcPr>
            <w:tcW w:w="475" w:type="pct"/>
            <w:tcBorders>
              <w:top w:val="single" w:sz="4" w:space="0" w:color="auto"/>
              <w:left w:val="single" w:sz="4" w:space="0" w:color="auto"/>
              <w:bottom w:val="single" w:sz="4" w:space="0" w:color="auto"/>
              <w:right w:val="single" w:sz="4" w:space="0" w:color="auto"/>
            </w:tcBorders>
          </w:tcPr>
          <w:p w14:paraId="743B734F"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50"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51"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52" w14:textId="77777777" w:rsidR="00CD3505" w:rsidRPr="00EC61C3" w:rsidRDefault="00CD3505" w:rsidP="00CD3505">
            <w:pPr>
              <w:pStyle w:val="TAC"/>
            </w:pPr>
          </w:p>
        </w:tc>
      </w:tr>
      <w:tr w:rsidR="00CD3505" w:rsidRPr="00EC61C3" w14:paraId="743B735D"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54" w14:textId="77777777" w:rsidR="00CD3505" w:rsidRPr="00EC61C3" w:rsidRDefault="00CD3505" w:rsidP="00CD3505">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743B7355"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56" w14:textId="77777777" w:rsidR="00CD3505" w:rsidRPr="00EC61C3" w:rsidRDefault="00CD3505" w:rsidP="00CD3505">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43B7357" w14:textId="66A62E9B" w:rsidR="00CD3505" w:rsidRPr="00CD3505" w:rsidRDefault="00CD3505" w:rsidP="00CD3505">
            <w:pPr>
              <w:pStyle w:val="TAC"/>
            </w:pPr>
            <w:ins w:id="35" w:author="Rose, Ian" w:date="2021-01-14T12:23:00Z">
              <w:r w:rsidRPr="00CD3505">
                <w:rPr>
                  <w:lang w:eastAsia="zh-CN"/>
                  <w:rPrChange w:id="36" w:author="Rose, Ian" w:date="2021-01-14T12:23:00Z">
                    <w:rPr>
                      <w:color w:val="BFBFBF"/>
                      <w:lang w:eastAsia="zh-CN"/>
                    </w:rPr>
                  </w:rPrChange>
                </w:rPr>
                <w:t>64QAM</w:t>
              </w:r>
            </w:ins>
          </w:p>
        </w:tc>
        <w:tc>
          <w:tcPr>
            <w:tcW w:w="475" w:type="pct"/>
            <w:tcBorders>
              <w:top w:val="single" w:sz="4" w:space="0" w:color="auto"/>
              <w:left w:val="single" w:sz="4" w:space="0" w:color="auto"/>
              <w:bottom w:val="single" w:sz="4" w:space="0" w:color="auto"/>
              <w:right w:val="single" w:sz="4" w:space="0" w:color="auto"/>
            </w:tcBorders>
          </w:tcPr>
          <w:p w14:paraId="743B7358" w14:textId="1056F097" w:rsidR="00CD3505" w:rsidRPr="00CD3505" w:rsidRDefault="00CD3505" w:rsidP="00CD3505">
            <w:pPr>
              <w:pStyle w:val="TAC"/>
            </w:pPr>
            <w:ins w:id="37" w:author="Rose, Ian" w:date="2021-01-14T12:23:00Z">
              <w:r w:rsidRPr="00CD3505">
                <w:rPr>
                  <w:lang w:eastAsia="zh-CN"/>
                  <w:rPrChange w:id="38" w:author="Rose, Ian" w:date="2021-01-14T12:23:00Z">
                    <w:rPr>
                      <w:color w:val="FF0000"/>
                      <w:lang w:eastAsia="zh-CN"/>
                    </w:rPr>
                  </w:rPrChange>
                </w:rPr>
                <w:t>64QAM</w:t>
              </w:r>
            </w:ins>
          </w:p>
        </w:tc>
        <w:tc>
          <w:tcPr>
            <w:tcW w:w="475" w:type="pct"/>
            <w:tcBorders>
              <w:top w:val="single" w:sz="4" w:space="0" w:color="auto"/>
              <w:left w:val="single" w:sz="4" w:space="0" w:color="auto"/>
              <w:bottom w:val="single" w:sz="4" w:space="0" w:color="auto"/>
              <w:right w:val="single" w:sz="4" w:space="0" w:color="auto"/>
            </w:tcBorders>
          </w:tcPr>
          <w:p w14:paraId="743B7359"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5A"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5B"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5C" w14:textId="77777777" w:rsidR="00CD3505" w:rsidRPr="00EC61C3" w:rsidRDefault="00CD3505" w:rsidP="00CD3505">
            <w:pPr>
              <w:pStyle w:val="TAC"/>
            </w:pPr>
          </w:p>
        </w:tc>
      </w:tr>
      <w:tr w:rsidR="00CD3505" w:rsidRPr="00EC61C3" w14:paraId="743B7367"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5E" w14:textId="77777777" w:rsidR="00CD3505" w:rsidRPr="00EC61C3" w:rsidRDefault="00CD3505" w:rsidP="00CD3505">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743B735F"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60" w14:textId="77777777" w:rsidR="00CD3505" w:rsidRPr="00EC61C3" w:rsidRDefault="00CD3505" w:rsidP="00CD3505">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743B7361" w14:textId="72588321" w:rsidR="00CD3505" w:rsidRPr="00CD3505" w:rsidRDefault="00CD3505" w:rsidP="00CD3505">
            <w:pPr>
              <w:pStyle w:val="TAC"/>
            </w:pPr>
            <w:ins w:id="39" w:author="Rose, Ian" w:date="2021-01-14T12:23:00Z">
              <w:r w:rsidRPr="00CD3505">
                <w:rPr>
                  <w:lang w:eastAsia="zh-CN"/>
                  <w:rPrChange w:id="40" w:author="Rose, Ian" w:date="2021-01-14T12:23:00Z">
                    <w:rPr>
                      <w:color w:val="BFBFBF"/>
                      <w:lang w:eastAsia="zh-CN"/>
                    </w:rPr>
                  </w:rPrChange>
                </w:rPr>
                <w:t>4</w:t>
              </w:r>
            </w:ins>
          </w:p>
        </w:tc>
        <w:tc>
          <w:tcPr>
            <w:tcW w:w="475" w:type="pct"/>
            <w:tcBorders>
              <w:top w:val="single" w:sz="4" w:space="0" w:color="auto"/>
              <w:left w:val="single" w:sz="4" w:space="0" w:color="auto"/>
              <w:bottom w:val="single" w:sz="4" w:space="0" w:color="auto"/>
              <w:right w:val="single" w:sz="4" w:space="0" w:color="auto"/>
            </w:tcBorders>
          </w:tcPr>
          <w:p w14:paraId="743B7362" w14:textId="48AB849F" w:rsidR="00CD3505" w:rsidRPr="00CD3505" w:rsidRDefault="00CD3505" w:rsidP="00CD3505">
            <w:pPr>
              <w:pStyle w:val="TAC"/>
            </w:pPr>
            <w:ins w:id="41" w:author="Rose, Ian" w:date="2021-01-14T12:23:00Z">
              <w:r w:rsidRPr="00CD3505">
                <w:rPr>
                  <w:lang w:eastAsia="zh-CN"/>
                  <w:rPrChange w:id="42" w:author="Rose, Ian" w:date="2021-01-14T12:23:00Z">
                    <w:rPr>
                      <w:color w:val="FF0000"/>
                      <w:lang w:eastAsia="zh-CN"/>
                    </w:rPr>
                  </w:rPrChange>
                </w:rPr>
                <w:t>4</w:t>
              </w:r>
            </w:ins>
          </w:p>
        </w:tc>
        <w:tc>
          <w:tcPr>
            <w:tcW w:w="475" w:type="pct"/>
            <w:tcBorders>
              <w:top w:val="single" w:sz="4" w:space="0" w:color="auto"/>
              <w:left w:val="single" w:sz="4" w:space="0" w:color="auto"/>
              <w:bottom w:val="single" w:sz="4" w:space="0" w:color="auto"/>
              <w:right w:val="single" w:sz="4" w:space="0" w:color="auto"/>
            </w:tcBorders>
          </w:tcPr>
          <w:p w14:paraId="743B7363"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64"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65"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66" w14:textId="77777777" w:rsidR="00CD3505" w:rsidRPr="00EC61C3" w:rsidRDefault="00CD3505" w:rsidP="00CD3505">
            <w:pPr>
              <w:pStyle w:val="TAC"/>
            </w:pPr>
          </w:p>
        </w:tc>
      </w:tr>
      <w:tr w:rsidR="00CD3505" w:rsidRPr="00EC61C3" w14:paraId="743B7371"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68" w14:textId="77777777" w:rsidR="00CD3505" w:rsidRPr="00EC61C3" w:rsidRDefault="00CD3505" w:rsidP="00CD3505">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743B7369"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6A" w14:textId="77777777" w:rsidR="00CD3505" w:rsidRPr="00EC61C3" w:rsidRDefault="00CD3505" w:rsidP="00CD3505">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43B736B" w14:textId="770B9682" w:rsidR="00CD3505" w:rsidRPr="00CD3505" w:rsidRDefault="00CD3505" w:rsidP="00CD3505">
            <w:pPr>
              <w:pStyle w:val="TAC"/>
            </w:pPr>
            <w:ins w:id="43" w:author="Rose, Ian" w:date="2021-01-14T12:23:00Z">
              <w:r w:rsidRPr="00CD3505">
                <w:rPr>
                  <w:lang w:eastAsia="zh-CN"/>
                  <w:rPrChange w:id="44" w:author="Rose, Ian" w:date="2021-01-14T12:23:00Z">
                    <w:rPr>
                      <w:color w:val="BFBFBF"/>
                      <w:lang w:eastAsia="zh-CN"/>
                    </w:rPr>
                  </w:rPrChange>
                </w:rPr>
                <w:t>QPSK</w:t>
              </w:r>
            </w:ins>
          </w:p>
        </w:tc>
        <w:tc>
          <w:tcPr>
            <w:tcW w:w="475" w:type="pct"/>
            <w:tcBorders>
              <w:top w:val="single" w:sz="4" w:space="0" w:color="auto"/>
              <w:left w:val="single" w:sz="4" w:space="0" w:color="auto"/>
              <w:bottom w:val="single" w:sz="4" w:space="0" w:color="auto"/>
              <w:right w:val="single" w:sz="4" w:space="0" w:color="auto"/>
            </w:tcBorders>
          </w:tcPr>
          <w:p w14:paraId="743B736C" w14:textId="1299F5C3" w:rsidR="00CD3505" w:rsidRPr="00CD3505" w:rsidRDefault="00CD3505" w:rsidP="00CD3505">
            <w:pPr>
              <w:pStyle w:val="TAC"/>
            </w:pPr>
            <w:ins w:id="45" w:author="Rose, Ian" w:date="2021-01-14T12:23:00Z">
              <w:r w:rsidRPr="00CD3505">
                <w:rPr>
                  <w:lang w:eastAsia="zh-CN"/>
                  <w:rPrChange w:id="46" w:author="Rose, Ian" w:date="2021-01-14T12:23:00Z">
                    <w:rPr>
                      <w:color w:val="FF0000"/>
                      <w:lang w:eastAsia="zh-CN"/>
                    </w:rPr>
                  </w:rPrChange>
                </w:rPr>
                <w:t>QPSK</w:t>
              </w:r>
            </w:ins>
          </w:p>
        </w:tc>
        <w:tc>
          <w:tcPr>
            <w:tcW w:w="475" w:type="pct"/>
            <w:tcBorders>
              <w:top w:val="single" w:sz="4" w:space="0" w:color="auto"/>
              <w:left w:val="single" w:sz="4" w:space="0" w:color="auto"/>
              <w:bottom w:val="single" w:sz="4" w:space="0" w:color="auto"/>
              <w:right w:val="single" w:sz="4" w:space="0" w:color="auto"/>
            </w:tcBorders>
          </w:tcPr>
          <w:p w14:paraId="743B736D"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6E"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6F"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70" w14:textId="77777777" w:rsidR="00CD3505" w:rsidRPr="00EC61C3" w:rsidRDefault="00CD3505" w:rsidP="00CD3505">
            <w:pPr>
              <w:pStyle w:val="TAC"/>
            </w:pPr>
          </w:p>
        </w:tc>
      </w:tr>
      <w:tr w:rsidR="00CD3505" w:rsidRPr="00EC61C3" w14:paraId="743B737B"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72" w14:textId="77777777" w:rsidR="00CD3505" w:rsidRPr="00EC61C3" w:rsidRDefault="00CD3505" w:rsidP="00CD3505">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743B7373"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74" w14:textId="77777777" w:rsidR="00CD3505" w:rsidRPr="00EC61C3" w:rsidRDefault="00CD3505" w:rsidP="00CD3505">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43B7375" w14:textId="3775E91F" w:rsidR="00CD3505" w:rsidRPr="00CD3505" w:rsidRDefault="00CD3505" w:rsidP="00CD3505">
            <w:pPr>
              <w:pStyle w:val="TAC"/>
            </w:pPr>
            <w:ins w:id="47" w:author="Rose, Ian" w:date="2021-01-14T12:23:00Z">
              <w:r w:rsidRPr="00CD3505">
                <w:rPr>
                  <w:lang w:eastAsia="zh-CN"/>
                  <w:rPrChange w:id="48" w:author="Rose, Ian" w:date="2021-01-14T12:23:00Z">
                    <w:rPr>
                      <w:color w:val="BFBFBF"/>
                      <w:lang w:eastAsia="zh-CN"/>
                    </w:rPr>
                  </w:rPrChange>
                </w:rPr>
                <w:t>1/3</w:t>
              </w:r>
            </w:ins>
          </w:p>
        </w:tc>
        <w:tc>
          <w:tcPr>
            <w:tcW w:w="475" w:type="pct"/>
            <w:tcBorders>
              <w:top w:val="single" w:sz="4" w:space="0" w:color="auto"/>
              <w:left w:val="single" w:sz="4" w:space="0" w:color="auto"/>
              <w:bottom w:val="single" w:sz="4" w:space="0" w:color="auto"/>
              <w:right w:val="single" w:sz="4" w:space="0" w:color="auto"/>
            </w:tcBorders>
          </w:tcPr>
          <w:p w14:paraId="743B7376" w14:textId="417D1557" w:rsidR="00CD3505" w:rsidRPr="00CD3505" w:rsidRDefault="00CD3505" w:rsidP="00CD3505">
            <w:pPr>
              <w:pStyle w:val="TAC"/>
            </w:pPr>
            <w:ins w:id="49" w:author="Rose, Ian" w:date="2021-01-14T12:23:00Z">
              <w:r w:rsidRPr="00CD3505">
                <w:rPr>
                  <w:lang w:eastAsia="zh-CN"/>
                  <w:rPrChange w:id="50" w:author="Rose, Ian" w:date="2021-01-14T12:23:00Z">
                    <w:rPr>
                      <w:color w:val="FF0000"/>
                      <w:lang w:eastAsia="zh-CN"/>
                    </w:rPr>
                  </w:rPrChange>
                </w:rPr>
                <w:t>1/3</w:t>
              </w:r>
            </w:ins>
          </w:p>
        </w:tc>
        <w:tc>
          <w:tcPr>
            <w:tcW w:w="475" w:type="pct"/>
            <w:tcBorders>
              <w:top w:val="single" w:sz="4" w:space="0" w:color="auto"/>
              <w:left w:val="single" w:sz="4" w:space="0" w:color="auto"/>
              <w:bottom w:val="single" w:sz="4" w:space="0" w:color="auto"/>
              <w:right w:val="single" w:sz="4" w:space="0" w:color="auto"/>
            </w:tcBorders>
          </w:tcPr>
          <w:p w14:paraId="743B7377"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78"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79"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7A" w14:textId="77777777" w:rsidR="00CD3505" w:rsidRPr="00EC61C3" w:rsidRDefault="00CD3505" w:rsidP="00CD3505">
            <w:pPr>
              <w:pStyle w:val="TAC"/>
            </w:pPr>
          </w:p>
        </w:tc>
      </w:tr>
      <w:tr w:rsidR="00CD3505" w:rsidRPr="00EC61C3" w14:paraId="743B7385"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7C" w14:textId="77777777" w:rsidR="00CD3505" w:rsidRPr="00EC61C3" w:rsidRDefault="00CD3505" w:rsidP="00CD3505">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43B737D"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7E" w14:textId="77777777" w:rsidR="00CD3505" w:rsidRPr="00EC61C3" w:rsidRDefault="00CD3505" w:rsidP="00CD3505">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743B737F" w14:textId="76A88497" w:rsidR="00CD3505" w:rsidRPr="00CD3505" w:rsidRDefault="00CD3505" w:rsidP="00CD3505">
            <w:pPr>
              <w:pStyle w:val="TAC"/>
              <w:rPr>
                <w:lang w:eastAsia="zh-CN"/>
              </w:rPr>
            </w:pPr>
            <w:ins w:id="51" w:author="Rose, Ian" w:date="2021-01-14T12:23:00Z">
              <w:r w:rsidRPr="00CD3505">
                <w:rPr>
                  <w:lang w:eastAsia="zh-CN"/>
                  <w:rPrChange w:id="52" w:author="Rose, Ian" w:date="2021-01-14T12:23:00Z">
                    <w:rPr>
                      <w:color w:val="BFBFBF"/>
                      <w:lang w:eastAsia="zh-CN"/>
                    </w:rPr>
                  </w:rPrChange>
                </w:rPr>
                <w:t>2</w:t>
              </w:r>
            </w:ins>
          </w:p>
        </w:tc>
        <w:tc>
          <w:tcPr>
            <w:tcW w:w="475" w:type="pct"/>
            <w:tcBorders>
              <w:top w:val="single" w:sz="4" w:space="0" w:color="auto"/>
              <w:left w:val="single" w:sz="4" w:space="0" w:color="auto"/>
              <w:bottom w:val="single" w:sz="4" w:space="0" w:color="auto"/>
              <w:right w:val="single" w:sz="4" w:space="0" w:color="auto"/>
            </w:tcBorders>
          </w:tcPr>
          <w:p w14:paraId="743B7380" w14:textId="39F39AD4" w:rsidR="00CD3505" w:rsidRPr="00CD3505" w:rsidRDefault="00CD3505" w:rsidP="00CD3505">
            <w:pPr>
              <w:pStyle w:val="TAC"/>
            </w:pPr>
            <w:ins w:id="53" w:author="Rose, Ian" w:date="2021-01-14T12:23:00Z">
              <w:r w:rsidRPr="00CD3505">
                <w:rPr>
                  <w:lang w:eastAsia="zh-CN"/>
                  <w:rPrChange w:id="54" w:author="Rose, Ian" w:date="2021-01-14T12:23:00Z">
                    <w:rPr>
                      <w:color w:val="FF0000"/>
                      <w:lang w:eastAsia="zh-CN"/>
                    </w:rPr>
                  </w:rPrChange>
                </w:rPr>
                <w:t>2</w:t>
              </w:r>
            </w:ins>
          </w:p>
        </w:tc>
        <w:tc>
          <w:tcPr>
            <w:tcW w:w="475" w:type="pct"/>
            <w:tcBorders>
              <w:top w:val="single" w:sz="4" w:space="0" w:color="auto"/>
              <w:left w:val="single" w:sz="4" w:space="0" w:color="auto"/>
              <w:bottom w:val="single" w:sz="4" w:space="0" w:color="auto"/>
              <w:right w:val="single" w:sz="4" w:space="0" w:color="auto"/>
            </w:tcBorders>
          </w:tcPr>
          <w:p w14:paraId="743B7381"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82"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83"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84" w14:textId="77777777" w:rsidR="00CD3505" w:rsidRPr="00EC61C3" w:rsidRDefault="00CD3505" w:rsidP="00CD3505">
            <w:pPr>
              <w:pStyle w:val="TAC"/>
            </w:pPr>
          </w:p>
        </w:tc>
      </w:tr>
      <w:tr w:rsidR="00CD3505" w:rsidRPr="00EC61C3" w14:paraId="743B738F"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86" w14:textId="77777777" w:rsidR="00CD3505" w:rsidRPr="00EC61C3" w:rsidRDefault="00CD3505" w:rsidP="00CD3505">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43B7387"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88" w14:textId="77777777" w:rsidR="00CD3505" w:rsidRPr="00EC61C3" w:rsidRDefault="00CD3505" w:rsidP="00CD3505">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43B7389" w14:textId="5187882A" w:rsidR="00CD3505" w:rsidRPr="00CD3505" w:rsidRDefault="00CD3505" w:rsidP="00CD3505">
            <w:pPr>
              <w:pStyle w:val="TAC"/>
              <w:rPr>
                <w:lang w:eastAsia="zh-CN"/>
              </w:rPr>
            </w:pPr>
            <w:ins w:id="55" w:author="Rose, Ian" w:date="2021-01-14T12:23:00Z">
              <w:r w:rsidRPr="00CD3505">
                <w:rPr>
                  <w:lang w:eastAsia="zh-CN"/>
                  <w:rPrChange w:id="56" w:author="Rose, Ian" w:date="2021-01-14T12:23:00Z">
                    <w:rPr>
                      <w:color w:val="BFBFBF"/>
                      <w:lang w:eastAsia="zh-CN"/>
                    </w:rPr>
                  </w:rPrChange>
                </w:rPr>
                <w:t>Type A</w:t>
              </w:r>
            </w:ins>
          </w:p>
        </w:tc>
        <w:tc>
          <w:tcPr>
            <w:tcW w:w="475" w:type="pct"/>
            <w:tcBorders>
              <w:top w:val="single" w:sz="4" w:space="0" w:color="auto"/>
              <w:left w:val="single" w:sz="4" w:space="0" w:color="auto"/>
              <w:bottom w:val="single" w:sz="4" w:space="0" w:color="auto"/>
              <w:right w:val="single" w:sz="4" w:space="0" w:color="auto"/>
            </w:tcBorders>
          </w:tcPr>
          <w:p w14:paraId="743B738A" w14:textId="577F823B" w:rsidR="00CD3505" w:rsidRPr="00CD3505" w:rsidRDefault="00CD3505" w:rsidP="00CD3505">
            <w:pPr>
              <w:pStyle w:val="TAC"/>
            </w:pPr>
            <w:ins w:id="57" w:author="Rose, Ian" w:date="2021-01-14T12:23:00Z">
              <w:r w:rsidRPr="00CD3505">
                <w:rPr>
                  <w:lang w:eastAsia="zh-CN"/>
                  <w:rPrChange w:id="58" w:author="Rose, Ian" w:date="2021-01-14T12:23:00Z">
                    <w:rPr>
                      <w:color w:val="FF0000"/>
                      <w:lang w:eastAsia="zh-CN"/>
                    </w:rPr>
                  </w:rPrChange>
                </w:rPr>
                <w:t>Type A</w:t>
              </w:r>
            </w:ins>
          </w:p>
        </w:tc>
        <w:tc>
          <w:tcPr>
            <w:tcW w:w="475" w:type="pct"/>
            <w:tcBorders>
              <w:top w:val="single" w:sz="4" w:space="0" w:color="auto"/>
              <w:left w:val="single" w:sz="4" w:space="0" w:color="auto"/>
              <w:bottom w:val="single" w:sz="4" w:space="0" w:color="auto"/>
              <w:right w:val="single" w:sz="4" w:space="0" w:color="auto"/>
            </w:tcBorders>
          </w:tcPr>
          <w:p w14:paraId="743B738B"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8C"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8D"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8E" w14:textId="77777777" w:rsidR="00CD3505" w:rsidRPr="00EC61C3" w:rsidRDefault="00CD3505" w:rsidP="00CD3505">
            <w:pPr>
              <w:pStyle w:val="TAC"/>
            </w:pPr>
          </w:p>
        </w:tc>
      </w:tr>
      <w:tr w:rsidR="00CD3505" w:rsidRPr="00EC61C3" w14:paraId="743B7399"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90" w14:textId="77777777" w:rsidR="00CD3505" w:rsidRPr="00EC61C3" w:rsidRDefault="00CD3505" w:rsidP="00CD3505">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743B7391"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tcPr>
          <w:p w14:paraId="743B7392"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3" w14:textId="77777777" w:rsidR="00CD3505" w:rsidRPr="00CD3505"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4" w14:textId="77777777" w:rsidR="00CD3505" w:rsidRPr="009445AE"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5"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6"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97"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98" w14:textId="77777777" w:rsidR="00CD3505" w:rsidRPr="00EC61C3" w:rsidRDefault="00CD3505" w:rsidP="00CD3505">
            <w:pPr>
              <w:pStyle w:val="TAC"/>
            </w:pPr>
          </w:p>
        </w:tc>
      </w:tr>
      <w:tr w:rsidR="00CD3505" w:rsidRPr="00EC61C3" w14:paraId="743B73A3"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9A" w14:textId="2C08B58A" w:rsidR="00CD3505" w:rsidRPr="00EC61C3" w:rsidRDefault="00CD3505" w:rsidP="00CD3505">
            <w:pPr>
              <w:pStyle w:val="TAL"/>
            </w:pPr>
            <w:r w:rsidRPr="00EC61C3">
              <w:t xml:space="preserve">  For slots with </w:t>
            </w:r>
            <w:r w:rsidRPr="00EC61C3">
              <w:rPr>
                <w:szCs w:val="16"/>
              </w:rPr>
              <w:t>RMSI</w:t>
            </w:r>
            <w:del w:id="59" w:author="Rose, Ian" w:date="2021-01-14T12:25:00Z">
              <w:r w:rsidRPr="00EC61C3" w:rsidDel="00CD3505">
                <w:rPr>
                  <w:vertAlign w:val="superscript"/>
                </w:rPr>
                <w:delText xml:space="preserve"> Note 2</w:delText>
              </w:r>
            </w:del>
          </w:p>
        </w:tc>
        <w:tc>
          <w:tcPr>
            <w:tcW w:w="368" w:type="pct"/>
            <w:tcBorders>
              <w:top w:val="single" w:sz="4" w:space="0" w:color="auto"/>
              <w:left w:val="single" w:sz="4" w:space="0" w:color="auto"/>
              <w:bottom w:val="single" w:sz="4" w:space="0" w:color="auto"/>
              <w:right w:val="single" w:sz="4" w:space="0" w:color="auto"/>
            </w:tcBorders>
            <w:hideMark/>
          </w:tcPr>
          <w:p w14:paraId="743B739B" w14:textId="76F922A4" w:rsidR="00CD3505" w:rsidRPr="00EC61C3" w:rsidRDefault="00CD3505" w:rsidP="00CD3505">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743B739C" w14:textId="0E2DA364" w:rsidR="00CD3505" w:rsidRPr="00EC61C3" w:rsidRDefault="00CD3505" w:rsidP="00CD3505">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43B739D" w14:textId="51B3FC81" w:rsidR="00CD3505" w:rsidRPr="00CD3505" w:rsidRDefault="00CD3505" w:rsidP="00CD3505">
            <w:pPr>
              <w:pStyle w:val="TAC"/>
            </w:pPr>
            <w:ins w:id="60" w:author="Rose, Ian" w:date="2021-01-14T12:23:00Z">
              <w:r w:rsidRPr="00CD3505">
                <w:rPr>
                  <w:lang w:eastAsia="zh-CN"/>
                  <w:rPrChange w:id="61" w:author="Rose, Ian" w:date="2021-01-14T12:23:00Z">
                    <w:rPr>
                      <w:color w:val="BFBFBF"/>
                      <w:lang w:eastAsia="zh-CN"/>
                    </w:rPr>
                  </w:rPrChange>
                </w:rPr>
                <w:t>1608</w:t>
              </w:r>
            </w:ins>
          </w:p>
        </w:tc>
        <w:tc>
          <w:tcPr>
            <w:tcW w:w="475" w:type="pct"/>
            <w:tcBorders>
              <w:top w:val="single" w:sz="4" w:space="0" w:color="auto"/>
              <w:left w:val="single" w:sz="4" w:space="0" w:color="auto"/>
              <w:bottom w:val="single" w:sz="4" w:space="0" w:color="auto"/>
              <w:right w:val="single" w:sz="4" w:space="0" w:color="auto"/>
            </w:tcBorders>
          </w:tcPr>
          <w:p w14:paraId="743B739E" w14:textId="00EAD05C" w:rsidR="00CD3505" w:rsidRPr="00CD3505" w:rsidRDefault="00CD3505" w:rsidP="00CD3505">
            <w:pPr>
              <w:pStyle w:val="TAC"/>
            </w:pPr>
            <w:ins w:id="62" w:author="Rose, Ian" w:date="2021-01-14T12:23:00Z">
              <w:r w:rsidRPr="00CD3505">
                <w:rPr>
                  <w:lang w:eastAsia="zh-CN"/>
                  <w:rPrChange w:id="63" w:author="Rose, Ian" w:date="2021-01-14T12:23:00Z">
                    <w:rPr>
                      <w:color w:val="FF0000"/>
                      <w:lang w:eastAsia="zh-CN"/>
                    </w:rPr>
                  </w:rPrChange>
                </w:rPr>
                <w:t>3104</w:t>
              </w:r>
            </w:ins>
          </w:p>
        </w:tc>
        <w:tc>
          <w:tcPr>
            <w:tcW w:w="475" w:type="pct"/>
            <w:tcBorders>
              <w:top w:val="single" w:sz="4" w:space="0" w:color="auto"/>
              <w:left w:val="single" w:sz="4" w:space="0" w:color="auto"/>
              <w:bottom w:val="single" w:sz="4" w:space="0" w:color="auto"/>
              <w:right w:val="single" w:sz="4" w:space="0" w:color="auto"/>
            </w:tcBorders>
          </w:tcPr>
          <w:p w14:paraId="743B739F"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A0"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A1"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A2" w14:textId="77777777" w:rsidR="00CD3505" w:rsidRPr="00EC61C3" w:rsidRDefault="00CD3505" w:rsidP="00CD3505">
            <w:pPr>
              <w:pStyle w:val="TAC"/>
            </w:pPr>
          </w:p>
        </w:tc>
      </w:tr>
      <w:tr w:rsidR="00CD3505" w:rsidRPr="00EC61C3" w14:paraId="50148A5B"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tcPr>
          <w:p w14:paraId="1FCC82B5" w14:textId="76756CBB" w:rsidR="00CD3505" w:rsidRPr="00EC61C3" w:rsidRDefault="00CD3505" w:rsidP="00CD3505">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03BF280F" w14:textId="11D9296A" w:rsidR="00CD3505" w:rsidRPr="00EC61C3" w:rsidRDefault="00CD3505" w:rsidP="00CD3505">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577073CE" w14:textId="53167523" w:rsidR="00CD3505" w:rsidRPr="00EC61C3" w:rsidRDefault="00CD3505" w:rsidP="00CD3505">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017940F" w14:textId="4B4817B0" w:rsidR="00CD3505" w:rsidRPr="00CD3505" w:rsidRDefault="00CD3505" w:rsidP="00CD3505">
            <w:pPr>
              <w:pStyle w:val="TAC"/>
            </w:pPr>
            <w:ins w:id="64" w:author="Rose, Ian" w:date="2021-01-14T12:23:00Z">
              <w:r w:rsidRPr="00CD3505">
                <w:rPr>
                  <w:lang w:eastAsia="zh-CN"/>
                  <w:rPrChange w:id="65" w:author="Rose, Ian" w:date="2021-01-14T12:23:00Z">
                    <w:rPr>
                      <w:color w:val="BFBFBF"/>
                      <w:lang w:eastAsia="zh-CN"/>
                    </w:rPr>
                  </w:rPrChange>
                </w:rPr>
                <w:t>1864</w:t>
              </w:r>
            </w:ins>
          </w:p>
        </w:tc>
        <w:tc>
          <w:tcPr>
            <w:tcW w:w="475" w:type="pct"/>
            <w:tcBorders>
              <w:top w:val="single" w:sz="4" w:space="0" w:color="auto"/>
              <w:left w:val="single" w:sz="4" w:space="0" w:color="auto"/>
              <w:bottom w:val="single" w:sz="4" w:space="0" w:color="auto"/>
              <w:right w:val="single" w:sz="4" w:space="0" w:color="auto"/>
            </w:tcBorders>
          </w:tcPr>
          <w:p w14:paraId="7397BE57" w14:textId="27C1929B" w:rsidR="00CD3505" w:rsidRPr="00CD3505" w:rsidRDefault="00CD3505" w:rsidP="00CD3505">
            <w:pPr>
              <w:pStyle w:val="TAC"/>
            </w:pPr>
            <w:ins w:id="66" w:author="Rose, Ian" w:date="2021-01-14T12:23:00Z">
              <w:r w:rsidRPr="00CD3505">
                <w:rPr>
                  <w:lang w:eastAsia="zh-CN"/>
                  <w:rPrChange w:id="67" w:author="Rose, Ian" w:date="2021-01-14T12:23:00Z">
                    <w:rPr>
                      <w:color w:val="FF0000"/>
                      <w:lang w:eastAsia="zh-CN"/>
                    </w:rPr>
                  </w:rPrChange>
                </w:rPr>
                <w:t>3624</w:t>
              </w:r>
            </w:ins>
          </w:p>
        </w:tc>
        <w:tc>
          <w:tcPr>
            <w:tcW w:w="475" w:type="pct"/>
            <w:tcBorders>
              <w:top w:val="single" w:sz="4" w:space="0" w:color="auto"/>
              <w:left w:val="single" w:sz="4" w:space="0" w:color="auto"/>
              <w:bottom w:val="single" w:sz="4" w:space="0" w:color="auto"/>
              <w:right w:val="single" w:sz="4" w:space="0" w:color="auto"/>
            </w:tcBorders>
          </w:tcPr>
          <w:p w14:paraId="1F6E06F8"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5B0E1935"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46E9DA2C"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1463B49C" w14:textId="77777777" w:rsidR="00CD3505" w:rsidRPr="00EC61C3" w:rsidRDefault="00CD3505" w:rsidP="00CD3505">
            <w:pPr>
              <w:pStyle w:val="TAC"/>
            </w:pPr>
          </w:p>
        </w:tc>
      </w:tr>
      <w:tr w:rsidR="00CD3505" w:rsidRPr="00EC61C3" w14:paraId="743B73AD"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A4" w14:textId="77777777" w:rsidR="00CD3505" w:rsidRPr="00EC61C3" w:rsidRDefault="00CD3505" w:rsidP="00CD3505">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43B73A5"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43B73A6" w14:textId="77777777" w:rsidR="00CD3505" w:rsidRPr="00EC61C3" w:rsidRDefault="00CD3505" w:rsidP="00CD3505">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43B73A7" w14:textId="4822172E" w:rsidR="00CD3505" w:rsidRPr="00CD3505" w:rsidRDefault="00CD3505" w:rsidP="00CD3505">
            <w:pPr>
              <w:pStyle w:val="TAC"/>
              <w:rPr>
                <w:lang w:eastAsia="zh-CN"/>
              </w:rPr>
            </w:pPr>
            <w:ins w:id="68" w:author="Rose, Ian" w:date="2021-01-14T12:23:00Z">
              <w:r w:rsidRPr="00CD3505">
                <w:rPr>
                  <w:lang w:eastAsia="zh-CN"/>
                  <w:rPrChange w:id="69" w:author="Rose, Ian" w:date="2021-01-14T12:23:00Z">
                    <w:rPr>
                      <w:color w:val="BFBFBF"/>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743B73A8" w14:textId="5EE01581" w:rsidR="00CD3505" w:rsidRPr="00CD3505" w:rsidRDefault="00CD3505" w:rsidP="00CD3505">
            <w:pPr>
              <w:pStyle w:val="TAC"/>
            </w:pPr>
            <w:ins w:id="70" w:author="Rose, Ian" w:date="2021-01-14T12:23:00Z">
              <w:r w:rsidRPr="00CD3505">
                <w:rPr>
                  <w:lang w:eastAsia="zh-CN"/>
                  <w:rPrChange w:id="71" w:author="Rose, Ian" w:date="2021-01-14T12:23:00Z">
                    <w:rPr>
                      <w:color w:val="FF0000"/>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743B73A9"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AA"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AB"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AC" w14:textId="77777777" w:rsidR="00CD3505" w:rsidRPr="00EC61C3" w:rsidRDefault="00CD3505" w:rsidP="00CD3505">
            <w:pPr>
              <w:pStyle w:val="TAC"/>
            </w:pPr>
          </w:p>
        </w:tc>
      </w:tr>
      <w:tr w:rsidR="00CD3505" w:rsidRPr="00EC61C3" w14:paraId="743B73B7"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AE" w14:textId="77777777" w:rsidR="00CD3505" w:rsidRPr="00EC61C3" w:rsidRDefault="00CD3505" w:rsidP="00CD3505">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43B73AF" w14:textId="77777777" w:rsidR="00CD3505" w:rsidRPr="00EC61C3" w:rsidRDefault="00CD3505" w:rsidP="00CD3505">
            <w:pPr>
              <w:pStyle w:val="TAC"/>
            </w:pPr>
          </w:p>
        </w:tc>
        <w:tc>
          <w:tcPr>
            <w:tcW w:w="544" w:type="pct"/>
            <w:tcBorders>
              <w:top w:val="single" w:sz="4" w:space="0" w:color="auto"/>
              <w:left w:val="single" w:sz="4" w:space="0" w:color="auto"/>
              <w:bottom w:val="single" w:sz="4" w:space="0" w:color="auto"/>
              <w:right w:val="single" w:sz="4" w:space="0" w:color="auto"/>
            </w:tcBorders>
          </w:tcPr>
          <w:p w14:paraId="743B73B0"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1" w14:textId="77777777" w:rsidR="00CD3505" w:rsidRPr="00CD3505"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2" w14:textId="77777777" w:rsidR="00CD3505" w:rsidRPr="009445AE"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3"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4"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5"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B6" w14:textId="77777777" w:rsidR="00CD3505" w:rsidRPr="00EC61C3" w:rsidRDefault="00CD3505" w:rsidP="00CD3505">
            <w:pPr>
              <w:pStyle w:val="TAC"/>
            </w:pPr>
          </w:p>
        </w:tc>
      </w:tr>
      <w:tr w:rsidR="00CD3505" w:rsidRPr="00EC61C3" w14:paraId="743B73C1"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hideMark/>
          </w:tcPr>
          <w:p w14:paraId="743B73B8" w14:textId="380E1A3E" w:rsidR="00CD3505" w:rsidRPr="00EC61C3" w:rsidRDefault="00CD3505" w:rsidP="00CD3505">
            <w:pPr>
              <w:pStyle w:val="TAL"/>
            </w:pPr>
            <w:r w:rsidRPr="00EC61C3">
              <w:t xml:space="preserve">For slots with </w:t>
            </w:r>
            <w:r w:rsidRPr="00EC61C3">
              <w:rPr>
                <w:szCs w:val="16"/>
              </w:rPr>
              <w:t>RMSI</w:t>
            </w:r>
            <w:r w:rsidRPr="00EC61C3">
              <w:rPr>
                <w:vertAlign w:val="superscript"/>
              </w:rPr>
              <w:t xml:space="preserve"> </w:t>
            </w:r>
            <w:del w:id="72" w:author="Rose, Ian" w:date="2021-01-14T12:25:00Z">
              <w:r w:rsidRPr="00EC61C3" w:rsidDel="00CD3505">
                <w:rPr>
                  <w:vertAlign w:val="superscript"/>
                </w:rPr>
                <w:delText xml:space="preserve">Note 2, </w:delText>
              </w:r>
            </w:del>
            <w:r w:rsidRPr="00EC61C3">
              <w:rPr>
                <w:vertAlign w:val="superscript"/>
              </w:rPr>
              <w:t>Note 4</w:t>
            </w:r>
          </w:p>
        </w:tc>
        <w:tc>
          <w:tcPr>
            <w:tcW w:w="368" w:type="pct"/>
            <w:tcBorders>
              <w:top w:val="single" w:sz="4" w:space="0" w:color="auto"/>
              <w:left w:val="single" w:sz="4" w:space="0" w:color="auto"/>
              <w:bottom w:val="single" w:sz="4" w:space="0" w:color="auto"/>
              <w:right w:val="single" w:sz="4" w:space="0" w:color="auto"/>
            </w:tcBorders>
            <w:hideMark/>
          </w:tcPr>
          <w:p w14:paraId="743B73B9" w14:textId="0D10077B" w:rsidR="00CD3505" w:rsidRPr="00EC61C3" w:rsidRDefault="00CD3505" w:rsidP="00CD3505">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743B73BA" w14:textId="07E1FA97" w:rsidR="00CD3505" w:rsidRPr="00EC61C3" w:rsidRDefault="00CD3505" w:rsidP="00CD3505">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43B73BB" w14:textId="55A5CEE1" w:rsidR="00CD3505" w:rsidRPr="00CD3505" w:rsidRDefault="00CD3505" w:rsidP="00CD3505">
            <w:pPr>
              <w:pStyle w:val="TAC"/>
            </w:pPr>
            <w:ins w:id="73" w:author="Rose, Ian" w:date="2021-01-14T12:23:00Z">
              <w:r w:rsidRPr="00CD3505">
                <w:rPr>
                  <w:lang w:eastAsia="zh-CN"/>
                  <w:rPrChange w:id="74" w:author="Rose, Ian" w:date="2021-01-14T12:23:00Z">
                    <w:rPr>
                      <w:color w:val="BFBFBF"/>
                      <w:lang w:eastAsia="zh-CN"/>
                    </w:rPr>
                  </w:rPrChange>
                </w:rPr>
                <w:t>5184</w:t>
              </w:r>
            </w:ins>
          </w:p>
        </w:tc>
        <w:tc>
          <w:tcPr>
            <w:tcW w:w="475" w:type="pct"/>
            <w:tcBorders>
              <w:top w:val="single" w:sz="4" w:space="0" w:color="auto"/>
              <w:left w:val="single" w:sz="4" w:space="0" w:color="auto"/>
              <w:bottom w:val="single" w:sz="4" w:space="0" w:color="auto"/>
              <w:right w:val="single" w:sz="4" w:space="0" w:color="auto"/>
            </w:tcBorders>
          </w:tcPr>
          <w:p w14:paraId="743B73BC" w14:textId="54FE5F7C" w:rsidR="00CD3505" w:rsidRPr="00CD3505" w:rsidRDefault="00CD3505" w:rsidP="00CD3505">
            <w:pPr>
              <w:pStyle w:val="TAC"/>
            </w:pPr>
            <w:ins w:id="75" w:author="Rose, Ian" w:date="2021-01-14T12:23:00Z">
              <w:r w:rsidRPr="00CD3505">
                <w:rPr>
                  <w:lang w:eastAsia="zh-CN"/>
                  <w:rPrChange w:id="76" w:author="Rose, Ian" w:date="2021-01-14T12:23:00Z">
                    <w:rPr>
                      <w:color w:val="FF0000"/>
                      <w:lang w:eastAsia="zh-CN"/>
                    </w:rPr>
                  </w:rPrChange>
                </w:rPr>
                <w:t>10368</w:t>
              </w:r>
            </w:ins>
          </w:p>
        </w:tc>
        <w:tc>
          <w:tcPr>
            <w:tcW w:w="475" w:type="pct"/>
            <w:tcBorders>
              <w:top w:val="single" w:sz="4" w:space="0" w:color="auto"/>
              <w:left w:val="single" w:sz="4" w:space="0" w:color="auto"/>
              <w:bottom w:val="single" w:sz="4" w:space="0" w:color="auto"/>
              <w:right w:val="single" w:sz="4" w:space="0" w:color="auto"/>
            </w:tcBorders>
          </w:tcPr>
          <w:p w14:paraId="743B73BD"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E"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743B73BF"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743B73C0" w14:textId="77777777" w:rsidR="00CD3505" w:rsidRPr="00EC61C3" w:rsidRDefault="00CD3505" w:rsidP="00CD3505">
            <w:pPr>
              <w:pStyle w:val="TAC"/>
            </w:pPr>
          </w:p>
        </w:tc>
      </w:tr>
      <w:tr w:rsidR="00CD3505" w:rsidRPr="00EC61C3" w14:paraId="0BB702DB" w14:textId="77777777" w:rsidTr="00CD3505">
        <w:trPr>
          <w:jc w:val="center"/>
        </w:trPr>
        <w:tc>
          <w:tcPr>
            <w:tcW w:w="1243" w:type="pct"/>
            <w:tcBorders>
              <w:top w:val="single" w:sz="4" w:space="0" w:color="auto"/>
              <w:left w:val="single" w:sz="4" w:space="0" w:color="auto"/>
              <w:bottom w:val="single" w:sz="4" w:space="0" w:color="auto"/>
              <w:right w:val="single" w:sz="4" w:space="0" w:color="auto"/>
            </w:tcBorders>
          </w:tcPr>
          <w:p w14:paraId="7F93D1B7" w14:textId="6F8240E6" w:rsidR="00CD3505" w:rsidRPr="00EC61C3" w:rsidRDefault="00CD3505" w:rsidP="00CD3505">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64E15569" w14:textId="7E7C54E0" w:rsidR="00CD3505" w:rsidRPr="00EC61C3" w:rsidRDefault="00CD3505" w:rsidP="00CD3505">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339687C5" w14:textId="27C8BC73" w:rsidR="00CD3505" w:rsidRPr="00EC61C3" w:rsidRDefault="00CD3505" w:rsidP="00CD3505">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30E35640" w14:textId="3DA1F868" w:rsidR="00CD3505" w:rsidRPr="00CD3505" w:rsidRDefault="00CD3505" w:rsidP="00CD3505">
            <w:pPr>
              <w:pStyle w:val="TAC"/>
            </w:pPr>
            <w:ins w:id="77" w:author="Rose, Ian" w:date="2021-01-14T12:23:00Z">
              <w:r w:rsidRPr="00CD3505">
                <w:rPr>
                  <w:lang w:eastAsia="zh-CN"/>
                  <w:rPrChange w:id="78" w:author="Rose, Ian" w:date="2021-01-14T12:23:00Z">
                    <w:rPr>
                      <w:color w:val="BFBFBF"/>
                      <w:lang w:eastAsia="zh-CN"/>
                    </w:rPr>
                  </w:rPrChange>
                </w:rPr>
                <w:t>6048</w:t>
              </w:r>
            </w:ins>
          </w:p>
        </w:tc>
        <w:tc>
          <w:tcPr>
            <w:tcW w:w="475" w:type="pct"/>
            <w:tcBorders>
              <w:top w:val="single" w:sz="4" w:space="0" w:color="auto"/>
              <w:left w:val="single" w:sz="4" w:space="0" w:color="auto"/>
              <w:bottom w:val="single" w:sz="4" w:space="0" w:color="auto"/>
              <w:right w:val="single" w:sz="4" w:space="0" w:color="auto"/>
            </w:tcBorders>
          </w:tcPr>
          <w:p w14:paraId="1C70AC3F" w14:textId="09C377E4" w:rsidR="00CD3505" w:rsidRPr="00CD3505" w:rsidRDefault="00CD3505" w:rsidP="00CD3505">
            <w:pPr>
              <w:pStyle w:val="TAC"/>
            </w:pPr>
            <w:ins w:id="79" w:author="Rose, Ian" w:date="2021-01-14T12:23:00Z">
              <w:r w:rsidRPr="00CD3505">
                <w:rPr>
                  <w:lang w:eastAsia="zh-CN"/>
                  <w:rPrChange w:id="80" w:author="Rose, Ian" w:date="2021-01-14T12:23:00Z">
                    <w:rPr>
                      <w:color w:val="FF0000"/>
                      <w:lang w:eastAsia="zh-CN"/>
                    </w:rPr>
                  </w:rPrChange>
                </w:rPr>
                <w:t>12096</w:t>
              </w:r>
            </w:ins>
          </w:p>
        </w:tc>
        <w:tc>
          <w:tcPr>
            <w:tcW w:w="475" w:type="pct"/>
            <w:tcBorders>
              <w:top w:val="single" w:sz="4" w:space="0" w:color="auto"/>
              <w:left w:val="single" w:sz="4" w:space="0" w:color="auto"/>
              <w:bottom w:val="single" w:sz="4" w:space="0" w:color="auto"/>
              <w:right w:val="single" w:sz="4" w:space="0" w:color="auto"/>
            </w:tcBorders>
          </w:tcPr>
          <w:p w14:paraId="298C9BF2"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12474917" w14:textId="77777777" w:rsidR="00CD3505" w:rsidRPr="00EC61C3" w:rsidRDefault="00CD3505" w:rsidP="00CD3505">
            <w:pPr>
              <w:pStyle w:val="TAC"/>
            </w:pPr>
          </w:p>
        </w:tc>
        <w:tc>
          <w:tcPr>
            <w:tcW w:w="475" w:type="pct"/>
            <w:tcBorders>
              <w:top w:val="single" w:sz="4" w:space="0" w:color="auto"/>
              <w:left w:val="single" w:sz="4" w:space="0" w:color="auto"/>
              <w:bottom w:val="single" w:sz="4" w:space="0" w:color="auto"/>
              <w:right w:val="single" w:sz="4" w:space="0" w:color="auto"/>
            </w:tcBorders>
          </w:tcPr>
          <w:p w14:paraId="53CBB758" w14:textId="77777777" w:rsidR="00CD3505" w:rsidRPr="00EC61C3" w:rsidRDefault="00CD3505" w:rsidP="00CD3505">
            <w:pPr>
              <w:pStyle w:val="TAC"/>
            </w:pPr>
          </w:p>
        </w:tc>
        <w:tc>
          <w:tcPr>
            <w:tcW w:w="471" w:type="pct"/>
            <w:tcBorders>
              <w:top w:val="single" w:sz="4" w:space="0" w:color="auto"/>
              <w:left w:val="single" w:sz="4" w:space="0" w:color="auto"/>
              <w:bottom w:val="single" w:sz="4" w:space="0" w:color="auto"/>
              <w:right w:val="single" w:sz="4" w:space="0" w:color="auto"/>
            </w:tcBorders>
          </w:tcPr>
          <w:p w14:paraId="49458974" w14:textId="77777777" w:rsidR="00CD3505" w:rsidRPr="00EC61C3" w:rsidRDefault="00CD3505" w:rsidP="00CD3505">
            <w:pPr>
              <w:pStyle w:val="TAC"/>
            </w:pPr>
          </w:p>
        </w:tc>
      </w:tr>
      <w:tr w:rsidR="007A274A" w:rsidRPr="00EC61C3" w14:paraId="743B73C7" w14:textId="77777777" w:rsidTr="008053C9">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43B73C2" w14:textId="77777777" w:rsidR="007A274A" w:rsidRPr="00EC61C3" w:rsidRDefault="007A274A" w:rsidP="007A274A">
            <w:pPr>
              <w:pStyle w:val="TAN"/>
              <w:rPr>
                <w:lang w:eastAsia="zh-CN"/>
              </w:rPr>
            </w:pPr>
            <w:r w:rsidRPr="00EC61C3">
              <w:t>Note 1:</w:t>
            </w:r>
            <w:r w:rsidRPr="00EC61C3">
              <w:tab/>
              <w:t>Allocated</w:t>
            </w:r>
            <w:del w:id="81" w:author="Rose, Ian" w:date="2021-01-14T12:26:00Z">
              <w:r w:rsidRPr="00EC61C3" w:rsidDel="009445AE">
                <w:delText xml:space="preserve"> outside the SMTC duration in time and</w:delText>
              </w:r>
            </w:del>
            <w:r w:rsidRPr="00EC61C3">
              <w:t xml:space="preserve"> in resource blocks which do not overlap with the resource blocks allocated for SS/PBCH block</w:t>
            </w:r>
          </w:p>
          <w:p w14:paraId="743B73C3" w14:textId="4FC90C33" w:rsidR="007A274A" w:rsidRPr="00EC61C3" w:rsidRDefault="007A274A" w:rsidP="007A274A">
            <w:pPr>
              <w:pStyle w:val="TAN"/>
            </w:pPr>
            <w:r w:rsidRPr="00EC61C3">
              <w:t>Note 2:</w:t>
            </w:r>
            <w:r w:rsidRPr="00EC61C3">
              <w:tab/>
            </w:r>
            <w:ins w:id="82" w:author="Rose, Ian" w:date="2021-01-14T12:26:00Z">
              <w:r w:rsidR="009445AE">
                <w:t>Void</w:t>
              </w:r>
            </w:ins>
            <w:del w:id="83" w:author="Rose, Ian" w:date="2021-01-14T12:26:00Z">
              <w:r w:rsidRPr="00EC61C3" w:rsidDel="009445AE">
                <w:delText>PDSCH is scheduled on the slots with RMSI.</w:delText>
              </w:r>
            </w:del>
          </w:p>
          <w:p w14:paraId="743B73C4" w14:textId="77777777" w:rsidR="007A274A" w:rsidRPr="00EC61C3" w:rsidRDefault="007A274A" w:rsidP="007A274A">
            <w:pPr>
              <w:pStyle w:val="TAN"/>
            </w:pPr>
            <w:r w:rsidRPr="00EC61C3">
              <w:t>Note 3:</w:t>
            </w:r>
            <w:r w:rsidRPr="00EC61C3">
              <w:tab/>
              <w:t xml:space="preserve">If </w:t>
            </w:r>
            <w:proofErr w:type="gramStart"/>
            <w:r w:rsidRPr="00EC61C3">
              <w:t>necessary</w:t>
            </w:r>
            <w:proofErr w:type="gramEnd"/>
            <w:r w:rsidRPr="00EC61C3">
              <w:t xml:space="preserve"> the information bit payload size can be adjusted to facilitate the test implementation. The payload sizes are defined in TS 38.213 [3].</w:t>
            </w:r>
          </w:p>
          <w:p w14:paraId="31EA2977" w14:textId="6EE5E30E" w:rsidR="007A274A" w:rsidRPr="00EC61C3" w:rsidRDefault="007A274A" w:rsidP="007A274A">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ins w:id="84" w:author="Rose, Ian" w:date="2021-01-14T12:27:00Z">
              <w:r w:rsidR="009445AE">
                <w:t>i</w:t>
              </w:r>
            </w:ins>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7F45902B" w14:textId="77777777" w:rsidR="007A274A" w:rsidRPr="00EC61C3" w:rsidRDefault="007A274A" w:rsidP="007A274A">
            <w:pPr>
              <w:pStyle w:val="TAN"/>
            </w:pPr>
            <w:r w:rsidRPr="00EC61C3">
              <w:t>Note 5:</w:t>
            </w:r>
            <w:r w:rsidRPr="00EC61C3">
              <w:tab/>
              <w:t>PDSCH is not scheduled in slots containing SSB according to the SSB configuration used in the test. SSB configurations are defined in clause A.3.10.</w:t>
            </w:r>
          </w:p>
          <w:p w14:paraId="755806B2" w14:textId="77777777" w:rsidR="007A274A" w:rsidRDefault="007A274A" w:rsidP="007A274A">
            <w:pPr>
              <w:pStyle w:val="TAN"/>
              <w:rPr>
                <w:ins w:id="85" w:author="Rose, Ian" w:date="2021-01-14T12:27:00Z"/>
              </w:rPr>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ins w:id="86" w:author="Rose, Ian" w:date="2021-01-14T12:27:00Z">
              <w:r w:rsidR="009445AE">
                <w:t>i</w:t>
              </w:r>
            </w:ins>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205B63E7" w14:textId="77777777" w:rsidR="009445AE" w:rsidRPr="009445AE" w:rsidRDefault="009445AE" w:rsidP="009445AE">
            <w:pPr>
              <w:keepNext/>
              <w:keepLines/>
              <w:spacing w:after="0"/>
              <w:ind w:left="851" w:hanging="851"/>
              <w:rPr>
                <w:ins w:id="87" w:author="Rose, Ian" w:date="2021-01-14T12:27:00Z"/>
                <w:rFonts w:ascii="Arial" w:hAnsi="Arial"/>
                <w:sz w:val="18"/>
                <w:rPrChange w:id="88" w:author="Rose, Ian" w:date="2021-01-14T12:27:00Z">
                  <w:rPr>
                    <w:ins w:id="89" w:author="Rose, Ian" w:date="2021-01-14T12:27:00Z"/>
                    <w:rFonts w:ascii="Arial" w:hAnsi="Arial"/>
                    <w:color w:val="FF0000"/>
                    <w:sz w:val="18"/>
                  </w:rPr>
                </w:rPrChange>
              </w:rPr>
            </w:pPr>
            <w:ins w:id="90" w:author="Rose, Ian" w:date="2021-01-14T12:27:00Z">
              <w:r w:rsidRPr="009445AE">
                <w:rPr>
                  <w:rFonts w:ascii="Arial" w:hAnsi="Arial"/>
                  <w:sz w:val="18"/>
                  <w:rPrChange w:id="91" w:author="Rose, Ian" w:date="2021-01-14T12:27:00Z">
                    <w:rPr>
                      <w:rFonts w:ascii="Arial" w:hAnsi="Arial"/>
                      <w:color w:val="FF0000"/>
                      <w:sz w:val="18"/>
                    </w:rPr>
                  </w:rPrChange>
                </w:rPr>
                <w:t>Note 7:</w:t>
              </w:r>
              <w:r w:rsidRPr="009445AE">
                <w:rPr>
                  <w:rFonts w:ascii="Arial" w:hAnsi="Arial"/>
                  <w:sz w:val="18"/>
                  <w:rPrChange w:id="92" w:author="Rose, Ian" w:date="2021-01-14T12:27:00Z">
                    <w:rPr>
                      <w:rFonts w:ascii="Arial" w:hAnsi="Arial"/>
                      <w:color w:val="FF0000"/>
                      <w:sz w:val="18"/>
                    </w:rPr>
                  </w:rPrChange>
                </w:rPr>
                <w:tab/>
                <w:t>Allocated in the same resource blocks as the CORESET.</w:t>
              </w:r>
            </w:ins>
          </w:p>
          <w:p w14:paraId="743B73C6" w14:textId="6D145AAC" w:rsidR="009445AE" w:rsidRPr="00EC61C3" w:rsidRDefault="009445AE" w:rsidP="009445AE">
            <w:pPr>
              <w:pStyle w:val="TAN"/>
            </w:pPr>
            <w:ins w:id="93" w:author="Rose, Ian" w:date="2021-01-14T12:27:00Z">
              <w:r w:rsidRPr="009445AE">
                <w:rPr>
                  <w:rPrChange w:id="94" w:author="Rose, Ian" w:date="2021-01-14T12:27:00Z">
                    <w:rPr>
                      <w:color w:val="FF0000"/>
                    </w:rPr>
                  </w:rPrChange>
                </w:rPr>
                <w:t>Note 8:</w:t>
              </w:r>
              <w:r w:rsidRPr="009445AE">
                <w:rPr>
                  <w:rPrChange w:id="95" w:author="Rose, Ian" w:date="2021-01-14T12:27:00Z">
                    <w:rPr>
                      <w:color w:val="FF0000"/>
                    </w:rPr>
                  </w:rPrChange>
                </w:rPr>
                <w:tab/>
                <w:t>PDSCH is not scheduled in slots containing SSB according to the SSB configuration used in the test, and is not scheduled in slots containing CORESET.</w:t>
              </w:r>
            </w:ins>
          </w:p>
        </w:tc>
      </w:tr>
    </w:tbl>
    <w:p w14:paraId="743B73C8" w14:textId="77777777" w:rsidR="001268B4" w:rsidRPr="00EC61C3" w:rsidRDefault="001268B4" w:rsidP="001268B4">
      <w:pPr>
        <w:rPr>
          <w:rFonts w:eastAsia="MS Mincho"/>
          <w:snapToGrid w:val="0"/>
        </w:rPr>
      </w:pPr>
    </w:p>
    <w:p w14:paraId="6D693659" w14:textId="77777777" w:rsidR="001D54F2" w:rsidRDefault="001D54F2" w:rsidP="001D54F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B75F7" w14:textId="77777777" w:rsidR="001268B4" w:rsidRPr="00EC61C3" w:rsidRDefault="001268B4" w:rsidP="001268B4">
      <w:pPr>
        <w:pStyle w:val="TH"/>
      </w:pPr>
      <w:bookmarkStart w:id="96" w:name="_Toc535476076"/>
      <w:bookmarkEnd w:id="2"/>
      <w:r w:rsidRPr="00EC61C3">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877"/>
        <w:gridCol w:w="1077"/>
        <w:gridCol w:w="1077"/>
        <w:gridCol w:w="815"/>
        <w:gridCol w:w="815"/>
        <w:gridCol w:w="815"/>
        <w:gridCol w:w="818"/>
        <w:gridCol w:w="814"/>
      </w:tblGrid>
      <w:tr w:rsidR="001268B4" w:rsidRPr="00EC61C3" w14:paraId="743B75FB"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5F8" w14:textId="77777777" w:rsidR="001268B4" w:rsidRPr="00EC61C3" w:rsidRDefault="001268B4" w:rsidP="008053C9">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43B75F9" w14:textId="77777777" w:rsidR="001268B4" w:rsidRPr="00EC61C3" w:rsidRDefault="001268B4" w:rsidP="008053C9">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43B75FA" w14:textId="77777777" w:rsidR="001268B4" w:rsidRPr="00EC61C3" w:rsidRDefault="001268B4" w:rsidP="008053C9">
            <w:pPr>
              <w:pStyle w:val="TAH"/>
              <w:rPr>
                <w:rFonts w:cs="Arial"/>
              </w:rPr>
            </w:pPr>
            <w:r w:rsidRPr="00EC61C3">
              <w:rPr>
                <w:rFonts w:cs="Arial"/>
              </w:rPr>
              <w:t>Value</w:t>
            </w:r>
          </w:p>
        </w:tc>
      </w:tr>
      <w:tr w:rsidR="0013418C" w:rsidRPr="00EC61C3" w14:paraId="743B7605"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5FC" w14:textId="77777777" w:rsidR="0013418C" w:rsidRPr="00EC61C3" w:rsidRDefault="0013418C" w:rsidP="0013418C">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43B75FD" w14:textId="77777777" w:rsidR="0013418C" w:rsidRPr="00EC61C3" w:rsidRDefault="0013418C" w:rsidP="0013418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5FE" w14:textId="77777777" w:rsidR="0013418C" w:rsidRPr="00EC61C3" w:rsidRDefault="0013418C" w:rsidP="0013418C">
            <w:pPr>
              <w:pStyle w:val="TAC"/>
              <w:rPr>
                <w:rFonts w:cs="Arial"/>
              </w:rPr>
            </w:pPr>
            <w:r w:rsidRPr="00EC61C3">
              <w:rPr>
                <w:rFonts w:cs="Arial"/>
              </w:rPr>
              <w:t>CR.3.1 TDD</w:t>
            </w:r>
          </w:p>
        </w:tc>
        <w:tc>
          <w:tcPr>
            <w:tcW w:w="456" w:type="pct"/>
            <w:tcBorders>
              <w:top w:val="single" w:sz="4" w:space="0" w:color="auto"/>
              <w:left w:val="single" w:sz="4" w:space="0" w:color="auto"/>
              <w:bottom w:val="single" w:sz="4" w:space="0" w:color="auto"/>
              <w:right w:val="single" w:sz="4" w:space="0" w:color="auto"/>
            </w:tcBorders>
          </w:tcPr>
          <w:p w14:paraId="743B75FF" w14:textId="201583F0" w:rsidR="0013418C" w:rsidRPr="0013418C" w:rsidRDefault="0013418C" w:rsidP="0013418C">
            <w:pPr>
              <w:pStyle w:val="TAC"/>
              <w:rPr>
                <w:rFonts w:cs="Arial"/>
              </w:rPr>
            </w:pPr>
            <w:ins w:id="97" w:author="Rose, Ian" w:date="2021-01-14T12:30:00Z">
              <w:r w:rsidRPr="0013418C">
                <w:rPr>
                  <w:rFonts w:cs="Arial"/>
                  <w:rPrChange w:id="98" w:author="Rose, Ian" w:date="2021-01-14T12:30:00Z">
                    <w:rPr>
                      <w:rFonts w:cs="Arial"/>
                      <w:color w:val="FF0000"/>
                    </w:rPr>
                  </w:rPrChange>
                </w:rPr>
                <w:t>CR.3.2 TDD</w:t>
              </w:r>
            </w:ins>
          </w:p>
        </w:tc>
        <w:tc>
          <w:tcPr>
            <w:tcW w:w="456" w:type="pct"/>
            <w:tcBorders>
              <w:top w:val="single" w:sz="4" w:space="0" w:color="auto"/>
              <w:left w:val="single" w:sz="4" w:space="0" w:color="auto"/>
              <w:bottom w:val="single" w:sz="4" w:space="0" w:color="auto"/>
              <w:right w:val="single" w:sz="4" w:space="0" w:color="auto"/>
            </w:tcBorders>
          </w:tcPr>
          <w:p w14:paraId="743B7600"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01"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02"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03"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04" w14:textId="77777777" w:rsidR="0013418C" w:rsidRPr="00EC61C3" w:rsidRDefault="0013418C" w:rsidP="0013418C">
            <w:pPr>
              <w:pStyle w:val="TAC"/>
              <w:rPr>
                <w:rFonts w:cs="Arial"/>
              </w:rPr>
            </w:pPr>
          </w:p>
        </w:tc>
      </w:tr>
      <w:tr w:rsidR="0013418C" w:rsidRPr="00EC61C3" w14:paraId="743B760F"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06" w14:textId="77777777" w:rsidR="0013418C" w:rsidRPr="00EC61C3" w:rsidRDefault="0013418C" w:rsidP="0013418C">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43B7607" w14:textId="77777777" w:rsidR="0013418C" w:rsidRPr="00EC61C3" w:rsidRDefault="0013418C" w:rsidP="0013418C">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43B7608" w14:textId="77777777" w:rsidR="0013418C" w:rsidRPr="00EC61C3" w:rsidRDefault="0013418C" w:rsidP="0013418C">
            <w:pPr>
              <w:pStyle w:val="TAC"/>
              <w:rPr>
                <w:rFonts w:cs="Arial"/>
              </w:rPr>
            </w:pPr>
            <w:r w:rsidRPr="00EC61C3">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743B7609" w14:textId="747364BA" w:rsidR="0013418C" w:rsidRPr="0013418C" w:rsidRDefault="0013418C" w:rsidP="0013418C">
            <w:pPr>
              <w:pStyle w:val="TAC"/>
              <w:rPr>
                <w:rFonts w:cs="Arial"/>
                <w:lang w:eastAsia="zh-CN"/>
              </w:rPr>
            </w:pPr>
            <w:ins w:id="99" w:author="Rose, Ian" w:date="2021-01-14T12:30:00Z">
              <w:r w:rsidRPr="0013418C">
                <w:rPr>
                  <w:rFonts w:cs="Arial"/>
                  <w:rPrChange w:id="100" w:author="Rose, Ian" w:date="2021-01-14T12:30:00Z">
                    <w:rPr>
                      <w:rFonts w:cs="Arial"/>
                      <w:color w:val="FF0000"/>
                    </w:rPr>
                  </w:rPrChange>
                </w:rPr>
                <w:t>100</w:t>
              </w:r>
            </w:ins>
          </w:p>
        </w:tc>
        <w:tc>
          <w:tcPr>
            <w:tcW w:w="456" w:type="pct"/>
            <w:tcBorders>
              <w:top w:val="single" w:sz="4" w:space="0" w:color="auto"/>
              <w:left w:val="single" w:sz="4" w:space="0" w:color="auto"/>
              <w:bottom w:val="single" w:sz="4" w:space="0" w:color="auto"/>
              <w:right w:val="single" w:sz="4" w:space="0" w:color="auto"/>
            </w:tcBorders>
          </w:tcPr>
          <w:p w14:paraId="743B760A"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0B"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0C"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0D"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0E" w14:textId="77777777" w:rsidR="0013418C" w:rsidRPr="00EC61C3" w:rsidRDefault="0013418C" w:rsidP="0013418C">
            <w:pPr>
              <w:pStyle w:val="TAC"/>
              <w:rPr>
                <w:rFonts w:cs="Arial"/>
              </w:rPr>
            </w:pPr>
          </w:p>
        </w:tc>
      </w:tr>
      <w:tr w:rsidR="0013418C" w:rsidRPr="00EC61C3" w14:paraId="743B7619"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10" w14:textId="77777777" w:rsidR="0013418C" w:rsidRPr="00EC61C3" w:rsidRDefault="0013418C" w:rsidP="0013418C">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43B7611" w14:textId="77777777" w:rsidR="0013418C" w:rsidRPr="00EC61C3" w:rsidRDefault="0013418C" w:rsidP="0013418C">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43B7612" w14:textId="77777777" w:rsidR="0013418C" w:rsidRPr="00EC61C3" w:rsidRDefault="0013418C" w:rsidP="0013418C">
            <w:pPr>
              <w:pStyle w:val="TAC"/>
              <w:rPr>
                <w:rFonts w:cs="Arial"/>
                <w:lang w:eastAsia="zh-CN"/>
              </w:rPr>
            </w:pPr>
            <w:r w:rsidRPr="00EC61C3">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743B7613" w14:textId="09EC2BE9" w:rsidR="0013418C" w:rsidRPr="0013418C" w:rsidRDefault="0013418C" w:rsidP="0013418C">
            <w:pPr>
              <w:pStyle w:val="TAC"/>
              <w:rPr>
                <w:rFonts w:cs="Arial"/>
                <w:lang w:eastAsia="zh-CN"/>
              </w:rPr>
            </w:pPr>
            <w:ins w:id="101" w:author="Rose, Ian" w:date="2021-01-14T12:30:00Z">
              <w:r w:rsidRPr="0013418C">
                <w:rPr>
                  <w:rFonts w:cs="Arial"/>
                  <w:lang w:eastAsia="zh-CN"/>
                  <w:rPrChange w:id="102" w:author="Rose, Ian" w:date="2021-01-14T12:30:00Z">
                    <w:rPr>
                      <w:rFonts w:cs="Arial"/>
                      <w:color w:val="FF0000"/>
                      <w:lang w:eastAsia="zh-CN"/>
                    </w:rPr>
                  </w:rPrChange>
                </w:rPr>
                <w:t>120</w:t>
              </w:r>
            </w:ins>
          </w:p>
        </w:tc>
        <w:tc>
          <w:tcPr>
            <w:tcW w:w="456" w:type="pct"/>
            <w:tcBorders>
              <w:top w:val="single" w:sz="4" w:space="0" w:color="auto"/>
              <w:left w:val="single" w:sz="4" w:space="0" w:color="auto"/>
              <w:bottom w:val="single" w:sz="4" w:space="0" w:color="auto"/>
              <w:right w:val="single" w:sz="4" w:space="0" w:color="auto"/>
            </w:tcBorders>
          </w:tcPr>
          <w:p w14:paraId="743B7614"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15"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16"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17"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18" w14:textId="77777777" w:rsidR="0013418C" w:rsidRPr="00EC61C3" w:rsidRDefault="0013418C" w:rsidP="0013418C">
            <w:pPr>
              <w:pStyle w:val="TAC"/>
              <w:rPr>
                <w:rFonts w:cs="Arial"/>
              </w:rPr>
            </w:pPr>
          </w:p>
        </w:tc>
      </w:tr>
      <w:tr w:rsidR="0013418C" w:rsidRPr="00EC61C3" w14:paraId="743B7623"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1A" w14:textId="4BBFC751" w:rsidR="0013418C" w:rsidRPr="00EC61C3" w:rsidRDefault="0013418C" w:rsidP="0013418C">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del w:id="103" w:author="Rose, Ian" w:date="2021-01-14T12:30:00Z">
              <w:r w:rsidRPr="00EC61C3" w:rsidDel="0013418C">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tcPr>
          <w:p w14:paraId="743B761B" w14:textId="77777777" w:rsidR="0013418C" w:rsidRPr="00EC61C3" w:rsidRDefault="0013418C" w:rsidP="0013418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43B761C" w14:textId="174E5634" w:rsidR="0013418C" w:rsidRPr="00EC61C3" w:rsidRDefault="0013418C" w:rsidP="0013418C">
            <w:pPr>
              <w:pStyle w:val="TAC"/>
              <w:rPr>
                <w:rFonts w:cs="Arial"/>
                <w:lang w:eastAsia="zh-CN"/>
              </w:rPr>
            </w:pPr>
            <w:r w:rsidRPr="00EC61C3">
              <w:rPr>
                <w:rFonts w:cs="Arial"/>
                <w:lang w:eastAsia="zh-CN"/>
              </w:rPr>
              <w:t>24</w:t>
            </w:r>
            <w:ins w:id="104" w:author="Rose, Ian" w:date="2021-01-14T12:30:00Z">
              <w:r w:rsidRPr="00EC61C3">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43B761D" w14:textId="445D3255" w:rsidR="0013418C" w:rsidRPr="0013418C" w:rsidRDefault="0013418C" w:rsidP="0013418C">
            <w:pPr>
              <w:pStyle w:val="TAC"/>
              <w:rPr>
                <w:rFonts w:cs="Arial"/>
                <w:lang w:eastAsia="zh-CN"/>
              </w:rPr>
            </w:pPr>
            <w:ins w:id="105" w:author="Rose, Ian" w:date="2021-01-14T12:30:00Z">
              <w:r w:rsidRPr="0013418C">
                <w:rPr>
                  <w:rFonts w:cs="Arial"/>
                  <w:lang w:eastAsia="zh-CN"/>
                  <w:rPrChange w:id="106" w:author="Rose, Ian" w:date="2021-01-14T12:30:00Z">
                    <w:rPr>
                      <w:rFonts w:cs="Arial"/>
                      <w:color w:val="FF0000"/>
                      <w:lang w:eastAsia="zh-CN"/>
                    </w:rPr>
                  </w:rPrChange>
                </w:rPr>
                <w:t xml:space="preserve">48 </w:t>
              </w:r>
              <w:r w:rsidRPr="0013418C">
                <w:rPr>
                  <w:rFonts w:cs="Arial"/>
                  <w:vertAlign w:val="superscript"/>
                  <w:lang w:eastAsia="zh-CN"/>
                  <w:rPrChange w:id="107"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43B761E"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1F"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20"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21"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22" w14:textId="77777777" w:rsidR="0013418C" w:rsidRPr="00EC61C3" w:rsidRDefault="0013418C" w:rsidP="0013418C">
            <w:pPr>
              <w:pStyle w:val="TAC"/>
              <w:rPr>
                <w:rFonts w:cs="Arial"/>
              </w:rPr>
            </w:pPr>
          </w:p>
        </w:tc>
      </w:tr>
      <w:tr w:rsidR="0013418C" w:rsidRPr="00EC61C3" w14:paraId="743B7637"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2E" w14:textId="18A80AA5" w:rsidR="0013418C" w:rsidRPr="00EC61C3" w:rsidRDefault="0013418C" w:rsidP="0013418C">
            <w:pPr>
              <w:pStyle w:val="TAL"/>
              <w:rPr>
                <w:rFonts w:cs="Arial"/>
                <w:lang w:eastAsia="zh-CN"/>
              </w:rPr>
            </w:pPr>
            <w:r w:rsidRPr="00EC61C3">
              <w:rPr>
                <w:rFonts w:cs="Arial"/>
                <w:lang w:eastAsia="zh-CN"/>
              </w:rPr>
              <w:t>SSB and RMSI CORESET multiplexing configuration</w:t>
            </w:r>
            <w:del w:id="108" w:author="Rose, Ian" w:date="2021-01-14T12:31:00Z">
              <w:r w:rsidRPr="00EC61C3" w:rsidDel="0013418C">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tcPr>
          <w:p w14:paraId="743B762F" w14:textId="77777777" w:rsidR="0013418C" w:rsidRPr="00EC61C3" w:rsidRDefault="0013418C" w:rsidP="0013418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43B7630" w14:textId="01AD24DA" w:rsidR="0013418C" w:rsidRPr="00EC61C3" w:rsidRDefault="0013418C" w:rsidP="0013418C">
            <w:pPr>
              <w:pStyle w:val="TAC"/>
              <w:rPr>
                <w:rFonts w:cs="Arial"/>
                <w:lang w:eastAsia="zh-CN"/>
              </w:rPr>
            </w:pPr>
            <w:r w:rsidRPr="00EC61C3">
              <w:rPr>
                <w:rFonts w:cs="Arial"/>
                <w:lang w:eastAsia="zh-CN"/>
              </w:rPr>
              <w:t>Pattern 1</w:t>
            </w:r>
            <w:ins w:id="109" w:author="Rose, Ian" w:date="2021-01-14T12:31:00Z">
              <w:r w:rsidRPr="00EC61C3">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43B7631" w14:textId="4660B28E" w:rsidR="0013418C" w:rsidRPr="0013418C" w:rsidRDefault="0013418C" w:rsidP="0013418C">
            <w:pPr>
              <w:pStyle w:val="TAC"/>
              <w:rPr>
                <w:rFonts w:cs="Arial"/>
                <w:lang w:eastAsia="zh-CN"/>
              </w:rPr>
            </w:pPr>
            <w:ins w:id="110" w:author="Rose, Ian" w:date="2021-01-14T12:30:00Z">
              <w:r w:rsidRPr="0013418C">
                <w:rPr>
                  <w:rFonts w:cs="Arial"/>
                  <w:lang w:eastAsia="zh-CN"/>
                  <w:rPrChange w:id="111" w:author="Rose, Ian" w:date="2021-01-14T12:30:00Z">
                    <w:rPr>
                      <w:rFonts w:cs="Arial"/>
                      <w:color w:val="FF0000"/>
                      <w:lang w:eastAsia="zh-CN"/>
                    </w:rPr>
                  </w:rPrChange>
                </w:rPr>
                <w:t xml:space="preserve">Pattern 1 </w:t>
              </w:r>
              <w:r w:rsidRPr="0013418C">
                <w:rPr>
                  <w:rFonts w:cs="Arial"/>
                  <w:vertAlign w:val="superscript"/>
                  <w:lang w:eastAsia="zh-CN"/>
                  <w:rPrChange w:id="112"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43B7632"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33"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34"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35"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36" w14:textId="77777777" w:rsidR="0013418C" w:rsidRPr="00EC61C3" w:rsidRDefault="0013418C" w:rsidP="0013418C">
            <w:pPr>
              <w:pStyle w:val="TAC"/>
              <w:rPr>
                <w:rFonts w:cs="Arial"/>
              </w:rPr>
            </w:pPr>
          </w:p>
        </w:tc>
      </w:tr>
      <w:tr w:rsidR="0013418C" w:rsidRPr="00EC61C3" w14:paraId="743B7641"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38" w14:textId="77777777" w:rsidR="0013418C" w:rsidRPr="00EC61C3" w:rsidRDefault="0013418C" w:rsidP="0013418C">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w:t>
            </w:r>
            <w:del w:id="113" w:author="Rose, Ian" w:date="2021-01-14T12:31:00Z">
              <w:r w:rsidRPr="00EC61C3" w:rsidDel="0013418C">
                <w:rPr>
                  <w:rFonts w:cs="Arial"/>
                  <w:vertAlign w:val="superscript"/>
                </w:rPr>
                <w:delText>, 7</w:delText>
              </w:r>
            </w:del>
          </w:p>
        </w:tc>
        <w:tc>
          <w:tcPr>
            <w:tcW w:w="469" w:type="pct"/>
            <w:tcBorders>
              <w:top w:val="single" w:sz="4" w:space="0" w:color="auto"/>
              <w:left w:val="single" w:sz="4" w:space="0" w:color="auto"/>
              <w:bottom w:val="single" w:sz="4" w:space="0" w:color="auto"/>
              <w:right w:val="single" w:sz="4" w:space="0" w:color="auto"/>
            </w:tcBorders>
            <w:hideMark/>
          </w:tcPr>
          <w:p w14:paraId="743B7639" w14:textId="77777777" w:rsidR="0013418C" w:rsidRPr="00EC61C3" w:rsidRDefault="0013418C" w:rsidP="0013418C">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43B763A" w14:textId="7B0CD1AE" w:rsidR="0013418C" w:rsidRPr="00EC61C3" w:rsidRDefault="0013418C" w:rsidP="0013418C">
            <w:pPr>
              <w:pStyle w:val="TAC"/>
              <w:rPr>
                <w:rFonts w:cs="Arial"/>
                <w:lang w:eastAsia="zh-CN"/>
              </w:rPr>
            </w:pPr>
            <w:r w:rsidRPr="00EC61C3">
              <w:rPr>
                <w:rFonts w:cs="Arial"/>
                <w:lang w:eastAsia="zh-CN"/>
              </w:rPr>
              <w:t>0 (Note 8)</w:t>
            </w:r>
            <w:ins w:id="114" w:author="Rose, Ian" w:date="2021-01-14T12:31:00Z">
              <w:r w:rsidRPr="00EC61C3">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43B763B" w14:textId="06AEDCF6" w:rsidR="0013418C" w:rsidRPr="0013418C" w:rsidRDefault="0013418C" w:rsidP="0013418C">
            <w:pPr>
              <w:pStyle w:val="TAC"/>
              <w:rPr>
                <w:rFonts w:cs="Arial"/>
                <w:lang w:eastAsia="zh-CN"/>
              </w:rPr>
            </w:pPr>
            <w:ins w:id="115" w:author="Rose, Ian" w:date="2021-01-14T12:30:00Z">
              <w:r w:rsidRPr="0013418C">
                <w:rPr>
                  <w:rFonts w:cs="Arial"/>
                  <w:lang w:eastAsia="zh-CN"/>
                  <w:rPrChange w:id="116" w:author="Rose, Ian" w:date="2021-01-14T12:30:00Z">
                    <w:rPr>
                      <w:rFonts w:cs="Arial"/>
                      <w:color w:val="FF0000"/>
                      <w:lang w:eastAsia="zh-CN"/>
                    </w:rPr>
                  </w:rPrChange>
                </w:rPr>
                <w:t xml:space="preserve">0 (Note 8) </w:t>
              </w:r>
              <w:r w:rsidRPr="0013418C">
                <w:rPr>
                  <w:rFonts w:cs="Arial"/>
                  <w:vertAlign w:val="superscript"/>
                  <w:lang w:eastAsia="zh-CN"/>
                  <w:rPrChange w:id="117"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43B763C"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3D"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3E"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3F"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40" w14:textId="77777777" w:rsidR="0013418C" w:rsidRPr="00EC61C3" w:rsidRDefault="0013418C" w:rsidP="0013418C">
            <w:pPr>
              <w:pStyle w:val="TAC"/>
              <w:rPr>
                <w:rFonts w:cs="Arial"/>
              </w:rPr>
            </w:pPr>
          </w:p>
        </w:tc>
      </w:tr>
      <w:tr w:rsidR="0013418C" w:rsidRPr="00EC61C3" w14:paraId="743B764B"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42" w14:textId="77777777" w:rsidR="0013418C" w:rsidRPr="00EC61C3" w:rsidRDefault="0013418C" w:rsidP="0013418C">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43B7643" w14:textId="77777777" w:rsidR="0013418C" w:rsidRPr="00EC61C3" w:rsidRDefault="0013418C" w:rsidP="0013418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43B7644" w14:textId="77777777" w:rsidR="0013418C" w:rsidRPr="00EC61C3" w:rsidRDefault="0013418C" w:rsidP="0013418C">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43B7645" w14:textId="7D5F8801" w:rsidR="0013418C" w:rsidRPr="0013418C" w:rsidRDefault="0013418C" w:rsidP="0013418C">
            <w:pPr>
              <w:pStyle w:val="TAC"/>
              <w:rPr>
                <w:rFonts w:cs="Arial"/>
                <w:lang w:eastAsia="zh-CN"/>
              </w:rPr>
            </w:pPr>
            <w:ins w:id="118" w:author="Rose, Ian" w:date="2021-01-14T12:30:00Z">
              <w:r w:rsidRPr="0013418C">
                <w:rPr>
                  <w:rFonts w:cs="Arial"/>
                  <w:lang w:eastAsia="zh-CN"/>
                  <w:rPrChange w:id="119" w:author="Rose, Ian" w:date="2021-01-14T12:30:00Z">
                    <w:rPr>
                      <w:rFonts w:cs="Arial"/>
                      <w:color w:val="FF0000"/>
                      <w:lang w:eastAsia="zh-CN"/>
                    </w:rPr>
                  </w:rPrChange>
                </w:rPr>
                <w:t>Index 4</w:t>
              </w:r>
            </w:ins>
          </w:p>
        </w:tc>
        <w:tc>
          <w:tcPr>
            <w:tcW w:w="456" w:type="pct"/>
            <w:tcBorders>
              <w:top w:val="single" w:sz="4" w:space="0" w:color="auto"/>
              <w:left w:val="single" w:sz="4" w:space="0" w:color="auto"/>
              <w:bottom w:val="single" w:sz="4" w:space="0" w:color="auto"/>
              <w:right w:val="single" w:sz="4" w:space="0" w:color="auto"/>
            </w:tcBorders>
          </w:tcPr>
          <w:p w14:paraId="743B7646"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47"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48"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49"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4A" w14:textId="77777777" w:rsidR="0013418C" w:rsidRPr="00EC61C3" w:rsidRDefault="0013418C" w:rsidP="0013418C">
            <w:pPr>
              <w:pStyle w:val="TAC"/>
              <w:rPr>
                <w:rFonts w:cs="Arial"/>
              </w:rPr>
            </w:pPr>
          </w:p>
        </w:tc>
      </w:tr>
      <w:tr w:rsidR="0013418C" w:rsidRPr="00EC61C3" w14:paraId="743B7655"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4C" w14:textId="77777777" w:rsidR="0013418C" w:rsidRPr="00EC61C3" w:rsidRDefault="0013418C" w:rsidP="0013418C">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43B764D" w14:textId="77777777" w:rsidR="0013418C" w:rsidRPr="00EC61C3" w:rsidRDefault="0013418C" w:rsidP="0013418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4E" w14:textId="77777777" w:rsidR="0013418C" w:rsidRPr="00EC61C3" w:rsidRDefault="0013418C" w:rsidP="0013418C">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43B764F" w14:textId="54F188DF" w:rsidR="0013418C" w:rsidRPr="0013418C" w:rsidRDefault="0013418C" w:rsidP="0013418C">
            <w:pPr>
              <w:pStyle w:val="TAC"/>
              <w:rPr>
                <w:rFonts w:cs="Arial"/>
              </w:rPr>
            </w:pPr>
            <w:ins w:id="120" w:author="Rose, Ian" w:date="2021-01-14T12:30:00Z">
              <w:r w:rsidRPr="0013418C">
                <w:rPr>
                  <w:rFonts w:cs="Arial"/>
                  <w:rPrChange w:id="121" w:author="Rose, Ian" w:date="2021-01-14T12:30:00Z">
                    <w:rPr>
                      <w:rFonts w:cs="Arial"/>
                      <w:color w:val="FF0000"/>
                    </w:rPr>
                  </w:rPrChange>
                </w:rPr>
                <w:t>1</w:t>
              </w:r>
            </w:ins>
          </w:p>
        </w:tc>
        <w:tc>
          <w:tcPr>
            <w:tcW w:w="456" w:type="pct"/>
            <w:tcBorders>
              <w:top w:val="single" w:sz="4" w:space="0" w:color="auto"/>
              <w:left w:val="single" w:sz="4" w:space="0" w:color="auto"/>
              <w:bottom w:val="single" w:sz="4" w:space="0" w:color="auto"/>
              <w:right w:val="single" w:sz="4" w:space="0" w:color="auto"/>
            </w:tcBorders>
          </w:tcPr>
          <w:p w14:paraId="743B7650"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51"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52"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53"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54" w14:textId="77777777" w:rsidR="0013418C" w:rsidRPr="00EC61C3" w:rsidRDefault="0013418C" w:rsidP="0013418C">
            <w:pPr>
              <w:pStyle w:val="TAC"/>
              <w:rPr>
                <w:rFonts w:cs="Arial"/>
              </w:rPr>
            </w:pPr>
          </w:p>
        </w:tc>
      </w:tr>
      <w:tr w:rsidR="0013418C" w:rsidRPr="00EC61C3" w14:paraId="743B765F"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56" w14:textId="778A6D75" w:rsidR="0013418C" w:rsidRPr="00EC61C3" w:rsidRDefault="0013418C" w:rsidP="0013418C">
            <w:pPr>
              <w:pStyle w:val="TAL"/>
              <w:rPr>
                <w:rFonts w:cs="Arial"/>
              </w:rPr>
            </w:pPr>
            <w:r w:rsidRPr="00EC61C3">
              <w:rPr>
                <w:rFonts w:cs="Arial"/>
              </w:rPr>
              <w:t>Duration of RMSI CORESET</w:t>
            </w:r>
            <w:del w:id="122" w:author="Rose, Ian" w:date="2021-01-14T12:31:00Z">
              <w:r w:rsidRPr="00EC61C3" w:rsidDel="00092875">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hideMark/>
          </w:tcPr>
          <w:p w14:paraId="743B7657" w14:textId="77777777" w:rsidR="0013418C" w:rsidRPr="00EC61C3" w:rsidRDefault="0013418C" w:rsidP="0013418C">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43B7658" w14:textId="149606F6" w:rsidR="0013418C" w:rsidRPr="00EC61C3" w:rsidRDefault="0013418C" w:rsidP="0013418C">
            <w:pPr>
              <w:pStyle w:val="TAC"/>
              <w:rPr>
                <w:rFonts w:cs="Arial"/>
              </w:rPr>
            </w:pPr>
            <w:r w:rsidRPr="00EC61C3">
              <w:rPr>
                <w:rFonts w:cs="Arial"/>
              </w:rPr>
              <w:t>2</w:t>
            </w:r>
            <w:ins w:id="123" w:author="Rose, Ian" w:date="2021-01-14T12:32:00Z">
              <w:r w:rsidR="00092875" w:rsidRPr="00EC61C3">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43B7659" w14:textId="511CAC40" w:rsidR="0013418C" w:rsidRPr="0013418C" w:rsidRDefault="0013418C" w:rsidP="0013418C">
            <w:pPr>
              <w:pStyle w:val="TAC"/>
              <w:rPr>
                <w:rFonts w:cs="Arial"/>
              </w:rPr>
            </w:pPr>
            <w:ins w:id="124" w:author="Rose, Ian" w:date="2021-01-14T12:30:00Z">
              <w:r w:rsidRPr="0013418C">
                <w:rPr>
                  <w:rFonts w:cs="Arial"/>
                  <w:rPrChange w:id="125" w:author="Rose, Ian" w:date="2021-01-14T12:30:00Z">
                    <w:rPr>
                      <w:rFonts w:cs="Arial"/>
                      <w:color w:val="FF0000"/>
                    </w:rPr>
                  </w:rPrChange>
                </w:rPr>
                <w:t>2</w:t>
              </w:r>
              <w:r w:rsidRPr="0013418C">
                <w:rPr>
                  <w:rFonts w:cs="Arial"/>
                  <w:lang w:eastAsia="zh-CN"/>
                  <w:rPrChange w:id="126" w:author="Rose, Ian" w:date="2021-01-14T12:30:00Z">
                    <w:rPr>
                      <w:rFonts w:cs="Arial"/>
                      <w:color w:val="FF0000"/>
                      <w:lang w:eastAsia="zh-CN"/>
                    </w:rPr>
                  </w:rPrChange>
                </w:rPr>
                <w:t xml:space="preserve"> </w:t>
              </w:r>
              <w:r w:rsidRPr="0013418C">
                <w:rPr>
                  <w:rFonts w:cs="Arial"/>
                  <w:vertAlign w:val="superscript"/>
                  <w:lang w:eastAsia="zh-CN"/>
                  <w:rPrChange w:id="127"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43B765A"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5B"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5C"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5D"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5E" w14:textId="77777777" w:rsidR="0013418C" w:rsidRPr="00EC61C3" w:rsidRDefault="0013418C" w:rsidP="0013418C">
            <w:pPr>
              <w:pStyle w:val="TAC"/>
              <w:rPr>
                <w:rFonts w:cs="Arial"/>
              </w:rPr>
            </w:pPr>
          </w:p>
        </w:tc>
      </w:tr>
      <w:tr w:rsidR="0013418C" w:rsidRPr="00EC61C3" w14:paraId="743B7669"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60" w14:textId="77777777" w:rsidR="0013418C" w:rsidRPr="00EC61C3" w:rsidRDefault="0013418C" w:rsidP="0013418C">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43B7661" w14:textId="77777777" w:rsidR="0013418C" w:rsidRPr="00EC61C3" w:rsidRDefault="0013418C" w:rsidP="0013418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62" w14:textId="77777777" w:rsidR="0013418C" w:rsidRPr="00EC61C3" w:rsidRDefault="0013418C" w:rsidP="0013418C">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43B7663" w14:textId="5408F9E7" w:rsidR="0013418C" w:rsidRPr="0013418C" w:rsidRDefault="0013418C" w:rsidP="0013418C">
            <w:pPr>
              <w:pStyle w:val="TAC"/>
              <w:rPr>
                <w:rFonts w:cs="Arial"/>
              </w:rPr>
            </w:pPr>
            <w:ins w:id="128" w:author="Rose, Ian" w:date="2021-01-14T12:30:00Z">
              <w:r w:rsidRPr="0013418C">
                <w:rPr>
                  <w:rFonts w:cs="Arial"/>
                  <w:rPrChange w:id="129" w:author="Rose, Ian" w:date="2021-01-14T12:30:00Z">
                    <w:rPr>
                      <w:rFonts w:cs="Arial"/>
                      <w:color w:val="FF0000"/>
                    </w:rPr>
                  </w:rPrChange>
                </w:rPr>
                <w:t>Note 2</w:t>
              </w:r>
            </w:ins>
          </w:p>
        </w:tc>
        <w:tc>
          <w:tcPr>
            <w:tcW w:w="456" w:type="pct"/>
            <w:tcBorders>
              <w:top w:val="single" w:sz="4" w:space="0" w:color="auto"/>
              <w:left w:val="single" w:sz="4" w:space="0" w:color="auto"/>
              <w:bottom w:val="single" w:sz="4" w:space="0" w:color="auto"/>
              <w:right w:val="single" w:sz="4" w:space="0" w:color="auto"/>
            </w:tcBorders>
          </w:tcPr>
          <w:p w14:paraId="743B7664"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65"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66"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67"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68" w14:textId="77777777" w:rsidR="0013418C" w:rsidRPr="00EC61C3" w:rsidRDefault="0013418C" w:rsidP="0013418C">
            <w:pPr>
              <w:pStyle w:val="TAC"/>
              <w:rPr>
                <w:rFonts w:cs="Arial"/>
              </w:rPr>
            </w:pPr>
          </w:p>
        </w:tc>
      </w:tr>
      <w:tr w:rsidR="0013418C" w:rsidRPr="00EC61C3" w14:paraId="743B7673"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6A" w14:textId="77777777" w:rsidR="0013418C" w:rsidRPr="00EC61C3" w:rsidRDefault="0013418C" w:rsidP="0013418C">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43B766B" w14:textId="77777777" w:rsidR="0013418C" w:rsidRPr="00EC61C3" w:rsidRDefault="0013418C" w:rsidP="0013418C">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43B766C" w14:textId="77777777" w:rsidR="0013418C" w:rsidRPr="00EC61C3" w:rsidRDefault="0013418C" w:rsidP="0013418C">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43B766D" w14:textId="7767E6E9" w:rsidR="0013418C" w:rsidRPr="0013418C" w:rsidRDefault="0013418C" w:rsidP="0013418C">
            <w:pPr>
              <w:pStyle w:val="TAC"/>
              <w:rPr>
                <w:rFonts w:cs="Arial"/>
              </w:rPr>
            </w:pPr>
            <w:ins w:id="130" w:author="Rose, Ian" w:date="2021-01-14T12:30:00Z">
              <w:r w:rsidRPr="0013418C">
                <w:rPr>
                  <w:rFonts w:cs="Arial"/>
                  <w:rPrChange w:id="131" w:author="Rose, Ian" w:date="2021-01-14T12:30:00Z">
                    <w:rPr>
                      <w:rFonts w:cs="Arial"/>
                      <w:color w:val="FF0000"/>
                    </w:rPr>
                  </w:rPrChange>
                </w:rPr>
                <w:t>8</w:t>
              </w:r>
            </w:ins>
          </w:p>
        </w:tc>
        <w:tc>
          <w:tcPr>
            <w:tcW w:w="456" w:type="pct"/>
            <w:tcBorders>
              <w:top w:val="single" w:sz="4" w:space="0" w:color="auto"/>
              <w:left w:val="single" w:sz="4" w:space="0" w:color="auto"/>
              <w:bottom w:val="single" w:sz="4" w:space="0" w:color="auto"/>
              <w:right w:val="single" w:sz="4" w:space="0" w:color="auto"/>
            </w:tcBorders>
          </w:tcPr>
          <w:p w14:paraId="743B766E"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6F"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70"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71"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72" w14:textId="77777777" w:rsidR="0013418C" w:rsidRPr="00EC61C3" w:rsidRDefault="0013418C" w:rsidP="0013418C">
            <w:pPr>
              <w:pStyle w:val="TAC"/>
              <w:rPr>
                <w:rFonts w:cs="Arial"/>
              </w:rPr>
            </w:pPr>
          </w:p>
        </w:tc>
      </w:tr>
      <w:tr w:rsidR="0013418C" w:rsidRPr="00EC61C3" w14:paraId="743B767D"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43B7674" w14:textId="77777777" w:rsidR="0013418C" w:rsidRPr="00EC61C3" w:rsidRDefault="0013418C" w:rsidP="0013418C">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43B7675" w14:textId="77777777" w:rsidR="0013418C" w:rsidRPr="00EC61C3" w:rsidRDefault="0013418C" w:rsidP="0013418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76" w14:textId="77777777" w:rsidR="0013418C" w:rsidRPr="00EC61C3" w:rsidRDefault="0013418C" w:rsidP="0013418C">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43B7677" w14:textId="68126A3C" w:rsidR="0013418C" w:rsidRPr="0013418C" w:rsidRDefault="0013418C" w:rsidP="0013418C">
            <w:pPr>
              <w:pStyle w:val="TAC"/>
              <w:rPr>
                <w:rFonts w:cs="Arial"/>
                <w:lang w:eastAsia="zh-CN"/>
              </w:rPr>
            </w:pPr>
            <w:ins w:id="132" w:author="Rose, Ian" w:date="2021-01-14T12:30:00Z">
              <w:r w:rsidRPr="0013418C">
                <w:rPr>
                  <w:rFonts w:cs="Arial"/>
                  <w:lang w:eastAsia="zh-CN"/>
                  <w:rPrChange w:id="133" w:author="Rose, Ian" w:date="2021-01-14T12:30:00Z">
                    <w:rPr>
                      <w:rFonts w:cs="Arial"/>
                      <w:color w:val="FF0000"/>
                      <w:lang w:eastAsia="zh-CN"/>
                    </w:rPr>
                  </w:rPrChange>
                </w:rPr>
                <w:t>6</w:t>
              </w:r>
            </w:ins>
          </w:p>
        </w:tc>
        <w:tc>
          <w:tcPr>
            <w:tcW w:w="456" w:type="pct"/>
            <w:tcBorders>
              <w:top w:val="single" w:sz="4" w:space="0" w:color="auto"/>
              <w:left w:val="single" w:sz="4" w:space="0" w:color="auto"/>
              <w:bottom w:val="single" w:sz="4" w:space="0" w:color="auto"/>
              <w:right w:val="single" w:sz="4" w:space="0" w:color="auto"/>
            </w:tcBorders>
          </w:tcPr>
          <w:p w14:paraId="743B7678"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79"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7A"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7B"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7C" w14:textId="77777777" w:rsidR="0013418C" w:rsidRPr="00EC61C3" w:rsidRDefault="0013418C" w:rsidP="0013418C">
            <w:pPr>
              <w:pStyle w:val="TAC"/>
              <w:rPr>
                <w:rFonts w:cs="Arial"/>
              </w:rPr>
            </w:pPr>
          </w:p>
        </w:tc>
      </w:tr>
      <w:tr w:rsidR="0013418C" w:rsidRPr="00EC61C3" w14:paraId="743B7687"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43B767E" w14:textId="77777777" w:rsidR="0013418C" w:rsidRPr="00EC61C3" w:rsidRDefault="0013418C" w:rsidP="0013418C">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43B767F" w14:textId="77777777" w:rsidR="0013418C" w:rsidRPr="00EC61C3" w:rsidRDefault="0013418C" w:rsidP="0013418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80" w14:textId="77777777" w:rsidR="0013418C" w:rsidRPr="00EC61C3" w:rsidRDefault="0013418C" w:rsidP="0013418C">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43B7681" w14:textId="258267B9" w:rsidR="0013418C" w:rsidRPr="0013418C" w:rsidRDefault="0013418C" w:rsidP="0013418C">
            <w:pPr>
              <w:pStyle w:val="TAC"/>
              <w:rPr>
                <w:rFonts w:cs="Arial"/>
                <w:lang w:eastAsia="zh-CN"/>
              </w:rPr>
            </w:pPr>
            <w:ins w:id="134" w:author="Rose, Ian" w:date="2021-01-14T12:30:00Z">
              <w:r w:rsidRPr="0013418C">
                <w:rPr>
                  <w:rFonts w:cs="Arial"/>
                  <w:lang w:eastAsia="zh-CN"/>
                  <w:rPrChange w:id="135" w:author="Rose, Ian" w:date="2021-01-14T12:30:00Z">
                    <w:rPr>
                      <w:rFonts w:cs="Arial"/>
                      <w:color w:val="FF0000"/>
                      <w:lang w:eastAsia="zh-CN"/>
                    </w:rPr>
                  </w:rPrChange>
                </w:rPr>
                <w:t>6</w:t>
              </w:r>
            </w:ins>
          </w:p>
        </w:tc>
        <w:tc>
          <w:tcPr>
            <w:tcW w:w="456" w:type="pct"/>
            <w:tcBorders>
              <w:top w:val="single" w:sz="4" w:space="0" w:color="auto"/>
              <w:left w:val="single" w:sz="4" w:space="0" w:color="auto"/>
              <w:bottom w:val="single" w:sz="4" w:space="0" w:color="auto"/>
              <w:right w:val="single" w:sz="4" w:space="0" w:color="auto"/>
            </w:tcBorders>
          </w:tcPr>
          <w:p w14:paraId="743B7682"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83"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84"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85"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86" w14:textId="77777777" w:rsidR="0013418C" w:rsidRPr="00EC61C3" w:rsidRDefault="0013418C" w:rsidP="0013418C">
            <w:pPr>
              <w:pStyle w:val="TAC"/>
              <w:rPr>
                <w:rFonts w:cs="Arial"/>
              </w:rPr>
            </w:pPr>
          </w:p>
        </w:tc>
      </w:tr>
      <w:tr w:rsidR="0013418C" w:rsidRPr="00EC61C3" w14:paraId="743B7691"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43B7688" w14:textId="77777777" w:rsidR="0013418C" w:rsidRPr="00EC61C3" w:rsidRDefault="0013418C" w:rsidP="0013418C">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43B7689" w14:textId="77777777" w:rsidR="0013418C" w:rsidRPr="00EC61C3" w:rsidRDefault="0013418C" w:rsidP="0013418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8A" w14:textId="77777777" w:rsidR="0013418C" w:rsidRPr="00EC61C3" w:rsidRDefault="0013418C" w:rsidP="0013418C">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43B768B" w14:textId="16D1FB94" w:rsidR="0013418C" w:rsidRPr="0013418C" w:rsidRDefault="0013418C" w:rsidP="0013418C">
            <w:pPr>
              <w:pStyle w:val="TAC"/>
              <w:jc w:val="left"/>
              <w:rPr>
                <w:rFonts w:cs="Arial"/>
              </w:rPr>
            </w:pPr>
            <w:ins w:id="136" w:author="Rose, Ian" w:date="2021-01-14T12:30:00Z">
              <w:r w:rsidRPr="0013418C">
                <w:rPr>
                  <w:rFonts w:cs="Arial"/>
                  <w:rPrChange w:id="137" w:author="Rose, Ian" w:date="2021-01-14T12:30:00Z">
                    <w:rPr>
                      <w:rFonts w:cs="Arial"/>
                      <w:color w:val="FF0000"/>
                    </w:rPr>
                  </w:rPrChange>
                </w:rPr>
                <w:t>Distributed</w:t>
              </w:r>
            </w:ins>
          </w:p>
        </w:tc>
        <w:tc>
          <w:tcPr>
            <w:tcW w:w="456" w:type="pct"/>
            <w:tcBorders>
              <w:top w:val="single" w:sz="4" w:space="0" w:color="auto"/>
              <w:left w:val="single" w:sz="4" w:space="0" w:color="auto"/>
              <w:bottom w:val="single" w:sz="4" w:space="0" w:color="auto"/>
              <w:right w:val="single" w:sz="4" w:space="0" w:color="auto"/>
            </w:tcBorders>
          </w:tcPr>
          <w:p w14:paraId="743B768C"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8D"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8E"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8F"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90" w14:textId="77777777" w:rsidR="0013418C" w:rsidRPr="00EC61C3" w:rsidRDefault="0013418C" w:rsidP="0013418C">
            <w:pPr>
              <w:pStyle w:val="TAC"/>
              <w:rPr>
                <w:rFonts w:cs="Arial"/>
              </w:rPr>
            </w:pPr>
          </w:p>
        </w:tc>
      </w:tr>
      <w:tr w:rsidR="0013418C" w:rsidRPr="00EC61C3" w14:paraId="743B769B"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92" w14:textId="77777777" w:rsidR="0013418C" w:rsidRPr="00EC61C3" w:rsidRDefault="0013418C" w:rsidP="0013418C">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43B7693" w14:textId="77777777" w:rsidR="0013418C" w:rsidRPr="00EC61C3" w:rsidRDefault="0013418C" w:rsidP="0013418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3B7694" w14:textId="77777777" w:rsidR="0013418C" w:rsidRPr="00EC61C3" w:rsidRDefault="0013418C" w:rsidP="0013418C">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43B7695" w14:textId="10AD084D" w:rsidR="0013418C" w:rsidRPr="0013418C" w:rsidRDefault="0013418C" w:rsidP="0013418C">
            <w:pPr>
              <w:pStyle w:val="TAC"/>
              <w:rPr>
                <w:rFonts w:cs="Arial"/>
              </w:rPr>
            </w:pPr>
            <w:ins w:id="138" w:author="Rose, Ian" w:date="2021-01-14T12:30:00Z">
              <w:r w:rsidRPr="0013418C">
                <w:rPr>
                  <w:rFonts w:cs="Arial"/>
                  <w:rPrChange w:id="139" w:author="Rose, Ian" w:date="2021-01-14T12:30:00Z">
                    <w:rPr>
                      <w:rFonts w:cs="Arial"/>
                      <w:color w:val="FF0000"/>
                    </w:rPr>
                  </w:rPrChange>
                </w:rPr>
                <w:t>Note 5</w:t>
              </w:r>
            </w:ins>
          </w:p>
        </w:tc>
        <w:tc>
          <w:tcPr>
            <w:tcW w:w="456" w:type="pct"/>
            <w:tcBorders>
              <w:top w:val="single" w:sz="4" w:space="0" w:color="auto"/>
              <w:left w:val="single" w:sz="4" w:space="0" w:color="auto"/>
              <w:bottom w:val="single" w:sz="4" w:space="0" w:color="auto"/>
              <w:right w:val="single" w:sz="4" w:space="0" w:color="auto"/>
            </w:tcBorders>
          </w:tcPr>
          <w:p w14:paraId="743B7696"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97"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98"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99"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9A" w14:textId="77777777" w:rsidR="0013418C" w:rsidRPr="00EC61C3" w:rsidRDefault="0013418C" w:rsidP="0013418C">
            <w:pPr>
              <w:pStyle w:val="TAC"/>
              <w:rPr>
                <w:rFonts w:cs="Arial"/>
              </w:rPr>
            </w:pPr>
          </w:p>
        </w:tc>
      </w:tr>
      <w:tr w:rsidR="0013418C" w:rsidRPr="00EC61C3" w14:paraId="743B76A5" w14:textId="77777777" w:rsidTr="00D06177">
        <w:trPr>
          <w:jc w:val="center"/>
        </w:trPr>
        <w:tc>
          <w:tcPr>
            <w:tcW w:w="1219" w:type="pct"/>
            <w:tcBorders>
              <w:top w:val="single" w:sz="4" w:space="0" w:color="auto"/>
              <w:left w:val="single" w:sz="4" w:space="0" w:color="auto"/>
              <w:bottom w:val="single" w:sz="4" w:space="0" w:color="auto"/>
              <w:right w:val="single" w:sz="4" w:space="0" w:color="auto"/>
            </w:tcBorders>
            <w:hideMark/>
          </w:tcPr>
          <w:p w14:paraId="743B769C" w14:textId="77777777" w:rsidR="0013418C" w:rsidRPr="00EC61C3" w:rsidRDefault="0013418C" w:rsidP="0013418C">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43B769D" w14:textId="77777777" w:rsidR="0013418C" w:rsidRPr="00EC61C3" w:rsidRDefault="0013418C" w:rsidP="0013418C">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43B769E" w14:textId="77777777" w:rsidR="0013418C" w:rsidRPr="00EC61C3" w:rsidRDefault="0013418C" w:rsidP="0013418C">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43B769F" w14:textId="592439E7" w:rsidR="0013418C" w:rsidRPr="0013418C" w:rsidRDefault="0013418C" w:rsidP="0013418C">
            <w:pPr>
              <w:pStyle w:val="TAC"/>
              <w:rPr>
                <w:rFonts w:cs="Arial"/>
              </w:rPr>
            </w:pPr>
            <w:ins w:id="140" w:author="Rose, Ian" w:date="2021-01-14T12:30:00Z">
              <w:r w:rsidRPr="0013418C">
                <w:rPr>
                  <w:rFonts w:cs="Arial"/>
                  <w:rPrChange w:id="141" w:author="Rose, Ian" w:date="2021-01-14T12:30:00Z">
                    <w:rPr>
                      <w:rFonts w:cs="Arial"/>
                      <w:color w:val="FF0000"/>
                    </w:rPr>
                  </w:rPrChange>
                </w:rPr>
                <w:t>Note 6</w:t>
              </w:r>
            </w:ins>
          </w:p>
        </w:tc>
        <w:tc>
          <w:tcPr>
            <w:tcW w:w="456" w:type="pct"/>
            <w:tcBorders>
              <w:top w:val="single" w:sz="4" w:space="0" w:color="auto"/>
              <w:left w:val="single" w:sz="4" w:space="0" w:color="auto"/>
              <w:bottom w:val="single" w:sz="4" w:space="0" w:color="auto"/>
              <w:right w:val="single" w:sz="4" w:space="0" w:color="auto"/>
            </w:tcBorders>
          </w:tcPr>
          <w:p w14:paraId="743B76A0"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A1" w14:textId="77777777" w:rsidR="0013418C" w:rsidRPr="00EC61C3" w:rsidRDefault="0013418C" w:rsidP="0013418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3B76A2" w14:textId="77777777" w:rsidR="0013418C" w:rsidRPr="00EC61C3" w:rsidRDefault="0013418C" w:rsidP="0013418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3B76A3" w14:textId="77777777" w:rsidR="0013418C" w:rsidRPr="00EC61C3" w:rsidRDefault="0013418C" w:rsidP="0013418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B76A4" w14:textId="77777777" w:rsidR="0013418C" w:rsidRPr="00EC61C3" w:rsidRDefault="0013418C" w:rsidP="0013418C">
            <w:pPr>
              <w:pStyle w:val="TAC"/>
              <w:rPr>
                <w:rFonts w:cs="Arial"/>
              </w:rPr>
            </w:pPr>
          </w:p>
        </w:tc>
      </w:tr>
      <w:tr w:rsidR="001268B4" w:rsidRPr="00EC61C3" w14:paraId="743B76AE" w14:textId="77777777" w:rsidTr="008053C9">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43B76A6" w14:textId="77777777" w:rsidR="001268B4" w:rsidRPr="00EC61C3" w:rsidRDefault="001268B4" w:rsidP="008053C9">
            <w:pPr>
              <w:pStyle w:val="TAN"/>
              <w:rPr>
                <w:rFonts w:cs="Arial"/>
              </w:rPr>
            </w:pPr>
            <w:r w:rsidRPr="00EC61C3">
              <w:rPr>
                <w:rFonts w:cs="Arial"/>
              </w:rPr>
              <w:t>Note 1:</w:t>
            </w:r>
            <w:r w:rsidRPr="00EC61C3">
              <w:rPr>
                <w:rFonts w:cs="Arial"/>
              </w:rPr>
              <w:tab/>
              <w:t>DCI formats are defined in TS 38.212.</w:t>
            </w:r>
          </w:p>
          <w:p w14:paraId="743B76A7" w14:textId="77777777" w:rsidR="001268B4" w:rsidRPr="00EC61C3" w:rsidRDefault="001268B4" w:rsidP="008053C9">
            <w:pPr>
              <w:pStyle w:val="TAN"/>
              <w:rPr>
                <w:rFonts w:cs="Arial"/>
              </w:rPr>
            </w:pPr>
            <w:r w:rsidRPr="00EC61C3">
              <w:rPr>
                <w:rFonts w:cs="Arial"/>
              </w:rPr>
              <w:t>Note 2:</w:t>
            </w:r>
            <w:r w:rsidRPr="00EC61C3">
              <w:rPr>
                <w:rFonts w:cs="Arial"/>
              </w:rPr>
              <w:tab/>
              <w:t>DCI format shall depend upon the test configuration.</w:t>
            </w:r>
          </w:p>
          <w:p w14:paraId="743B76A8" w14:textId="77777777" w:rsidR="001268B4" w:rsidRPr="00EC61C3" w:rsidRDefault="001268B4" w:rsidP="008053C9">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743B76A9" w14:textId="77777777" w:rsidR="001268B4" w:rsidRPr="00EC61C3" w:rsidRDefault="001268B4" w:rsidP="008053C9">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13-12 in TS 38.213 [3].</w:t>
            </w:r>
          </w:p>
          <w:p w14:paraId="743B76AA" w14:textId="77777777" w:rsidR="001268B4" w:rsidRPr="00EC61C3" w:rsidRDefault="001268B4" w:rsidP="008053C9">
            <w:pPr>
              <w:pStyle w:val="TAN"/>
              <w:rPr>
                <w:rFonts w:cs="Arial"/>
              </w:rPr>
            </w:pPr>
            <w:r w:rsidRPr="00EC61C3">
              <w:rPr>
                <w:rFonts w:cs="Arial"/>
              </w:rPr>
              <w:t>Note 5:</w:t>
            </w:r>
            <w:r w:rsidRPr="00EC61C3">
              <w:rPr>
                <w:rFonts w:cs="Arial"/>
              </w:rPr>
              <w:tab/>
              <w:t>Cell ID shall depend upon the test configuration.</w:t>
            </w:r>
          </w:p>
          <w:p w14:paraId="743B76AB" w14:textId="77777777" w:rsidR="001268B4" w:rsidRPr="00EC61C3" w:rsidRDefault="001268B4" w:rsidP="008053C9">
            <w:pPr>
              <w:pStyle w:val="TAN"/>
              <w:rPr>
                <w:rFonts w:cs="Arial"/>
              </w:rPr>
            </w:pPr>
            <w:r w:rsidRPr="00EC61C3">
              <w:rPr>
                <w:rFonts w:cs="Arial"/>
              </w:rPr>
              <w:t>Note 6:</w:t>
            </w:r>
            <w:r w:rsidRPr="00EC61C3">
              <w:rPr>
                <w:rFonts w:cs="Arial"/>
              </w:rPr>
              <w:tab/>
              <w:t>Payload size shall depend upon the test configuration.</w:t>
            </w:r>
          </w:p>
          <w:p w14:paraId="743B76AC" w14:textId="77777777" w:rsidR="001268B4" w:rsidRPr="00EC61C3" w:rsidRDefault="001268B4" w:rsidP="008053C9">
            <w:pPr>
              <w:pStyle w:val="TAN"/>
              <w:rPr>
                <w:lang w:eastAsia="ja-JP"/>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13-8 in TS 38.213 [3].</w:t>
            </w:r>
          </w:p>
          <w:p w14:paraId="257C6676" w14:textId="77777777" w:rsidR="001268B4" w:rsidRDefault="001268B4" w:rsidP="008053C9">
            <w:pPr>
              <w:pStyle w:val="TAN"/>
              <w:rPr>
                <w:ins w:id="142" w:author="Rose, Ian" w:date="2021-01-14T12:32:00Z"/>
              </w:rPr>
            </w:pPr>
            <w:r w:rsidRPr="00EC61C3">
              <w:t>Note 8:</w:t>
            </w:r>
            <w:r w:rsidRPr="00EC61C3">
              <w:tab/>
              <w:t xml:space="preserve">Other values can be used to align with GSCN [13] </w:t>
            </w:r>
            <w:proofErr w:type="gramStart"/>
            <w:r w:rsidRPr="00EC61C3">
              <w:t>as long as</w:t>
            </w:r>
            <w:proofErr w:type="gramEnd"/>
            <w:r w:rsidRPr="00EC61C3">
              <w:t xml:space="preserve"> SSB does not overlap the RMC.</w:t>
            </w:r>
          </w:p>
          <w:p w14:paraId="743B76AD" w14:textId="30737EE1" w:rsidR="008157B6" w:rsidRPr="00EC61C3" w:rsidRDefault="008157B6" w:rsidP="008053C9">
            <w:pPr>
              <w:pStyle w:val="TAN"/>
              <w:rPr>
                <w:rFonts w:cs="Arial"/>
              </w:rPr>
            </w:pPr>
            <w:ins w:id="143" w:author="Rose, Ian" w:date="2021-01-14T12:32:00Z">
              <w:r w:rsidRPr="00D36837">
                <w:rPr>
                  <w:rFonts w:cs="Arial"/>
                  <w:rPrChange w:id="144" w:author="Rose, Ian" w:date="2021-01-14T12:34:00Z">
                    <w:rPr>
                      <w:rFonts w:cs="Arial"/>
                      <w:color w:val="FF0000"/>
                      <w:highlight w:val="lightGray"/>
                    </w:rPr>
                  </w:rPrChange>
                </w:rPr>
                <w:t xml:space="preserve">Note 9: </w:t>
              </w:r>
              <w:r w:rsidRPr="00D36837">
                <w:rPr>
                  <w:rFonts w:cs="Arial"/>
                  <w:rPrChange w:id="145" w:author="Rose, Ian" w:date="2021-01-14T12:34:00Z">
                    <w:rPr>
                      <w:rFonts w:cs="Arial"/>
                      <w:color w:val="FF0000"/>
                      <w:highlight w:val="lightGray"/>
                    </w:rPr>
                  </w:rPrChange>
                </w:rPr>
                <w:tab/>
              </w:r>
              <w:r w:rsidRPr="00D36837">
                <w:rPr>
                  <w:lang w:eastAsia="ja-JP"/>
                  <w:rPrChange w:id="146" w:author="Rose, Ian" w:date="2021-01-14T12:34:00Z">
                    <w:rPr>
                      <w:color w:val="FF0000"/>
                      <w:highlight w:val="lightGray"/>
                      <w:lang w:eastAsia="ja-JP"/>
                    </w:rPr>
                  </w:rPrChange>
                </w:rPr>
                <w:t>The configuration of set of resource blocks and slot symbols of control resource set for Type0-PDCCH search space corresponds to index 2 in Table 13-10 in TS 38.213 [3].</w:t>
              </w:r>
            </w:ins>
          </w:p>
        </w:tc>
      </w:tr>
    </w:tbl>
    <w:p w14:paraId="743B76AF" w14:textId="77777777" w:rsidR="001268B4" w:rsidRPr="00EC61C3" w:rsidRDefault="001268B4" w:rsidP="001268B4">
      <w:pPr>
        <w:rPr>
          <w:rFonts w:eastAsia="MS Mincho"/>
          <w:snapToGrid w:val="0"/>
        </w:rPr>
      </w:pPr>
    </w:p>
    <w:p w14:paraId="6F4C6097" w14:textId="77777777" w:rsidR="001D54F2" w:rsidRDefault="001D54F2" w:rsidP="001D54F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B7893" w14:textId="77777777" w:rsidR="001268B4" w:rsidRPr="00EC61C3" w:rsidRDefault="001268B4" w:rsidP="001268B4">
      <w:pPr>
        <w:pStyle w:val="TH"/>
      </w:pPr>
      <w:bookmarkStart w:id="147" w:name="_Toc535476079"/>
      <w:bookmarkStart w:id="148" w:name="_Toc535476080"/>
      <w:bookmarkStart w:id="149" w:name="_Hlk61520386"/>
      <w:bookmarkEnd w:id="96"/>
      <w:r w:rsidRPr="00EC61C3">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5"/>
        <w:gridCol w:w="416"/>
        <w:gridCol w:w="895"/>
        <w:gridCol w:w="894"/>
        <w:gridCol w:w="894"/>
        <w:gridCol w:w="894"/>
        <w:gridCol w:w="894"/>
        <w:gridCol w:w="894"/>
        <w:gridCol w:w="894"/>
      </w:tblGrid>
      <w:tr w:rsidR="001268B4" w:rsidRPr="00EC61C3" w14:paraId="743B7897"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4" w14:textId="77777777" w:rsidR="001268B4" w:rsidRPr="00EC61C3" w:rsidRDefault="001268B4" w:rsidP="008053C9">
            <w:pPr>
              <w:pStyle w:val="TAH"/>
              <w:spacing w:line="252" w:lineRule="auto"/>
              <w:rPr>
                <w:rFonts w:cs="Arial"/>
              </w:rPr>
            </w:pPr>
            <w:r w:rsidRPr="00EC61C3">
              <w:rPr>
                <w:rFonts w:cs="Arial"/>
              </w:rPr>
              <w:t>Parameter</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5" w14:textId="77777777" w:rsidR="001268B4" w:rsidRPr="00EC61C3" w:rsidRDefault="001268B4" w:rsidP="008053C9">
            <w:pPr>
              <w:pStyle w:val="TAH"/>
              <w:spacing w:line="252" w:lineRule="auto"/>
              <w:rPr>
                <w:rFonts w:cs="Arial"/>
              </w:rPr>
            </w:pPr>
            <w:r w:rsidRPr="00EC61C3">
              <w:rPr>
                <w:rFonts w:cs="Arial"/>
              </w:rPr>
              <w:t>Unit</w:t>
            </w:r>
          </w:p>
        </w:tc>
        <w:tc>
          <w:tcPr>
            <w:tcW w:w="3135"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743B7896" w14:textId="77777777" w:rsidR="001268B4" w:rsidRPr="00EC61C3" w:rsidRDefault="001268B4" w:rsidP="008053C9">
            <w:pPr>
              <w:pStyle w:val="TAH"/>
              <w:spacing w:line="252" w:lineRule="auto"/>
              <w:rPr>
                <w:rFonts w:cs="Arial"/>
              </w:rPr>
            </w:pPr>
            <w:r w:rsidRPr="00EC61C3">
              <w:rPr>
                <w:rFonts w:cs="Arial"/>
              </w:rPr>
              <w:t>Value</w:t>
            </w:r>
          </w:p>
        </w:tc>
      </w:tr>
      <w:tr w:rsidR="00D36837" w:rsidRPr="00EC61C3" w14:paraId="743B78A1"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8" w14:textId="77777777" w:rsidR="00D36837" w:rsidRPr="00EC61C3" w:rsidRDefault="00D36837" w:rsidP="00D36837">
            <w:pPr>
              <w:pStyle w:val="TAL"/>
              <w:spacing w:line="252" w:lineRule="auto"/>
              <w:rPr>
                <w:rFonts w:cs="Arial"/>
              </w:rPr>
            </w:pPr>
            <w:r w:rsidRPr="00EC61C3">
              <w:rPr>
                <w:rFonts w:cs="Arial"/>
              </w:rPr>
              <w:t>Reference channel</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99" w14:textId="77777777" w:rsidR="00D36837" w:rsidRPr="00EC61C3" w:rsidRDefault="00D36837" w:rsidP="00D36837">
            <w:pPr>
              <w:pStyle w:val="TAC"/>
              <w:spacing w:line="252" w:lineRule="auto"/>
              <w:ind w:left="454" w:hanging="454"/>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A" w14:textId="77777777" w:rsidR="00D36837" w:rsidRPr="00EC61C3" w:rsidRDefault="00D36837" w:rsidP="00D36837">
            <w:pPr>
              <w:pStyle w:val="TAC"/>
              <w:spacing w:line="252" w:lineRule="auto"/>
            </w:pPr>
            <w:r w:rsidRPr="00EC61C3">
              <w:t>CCR.3.1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9B" w14:textId="77777777" w:rsidR="00D36837" w:rsidRPr="00EC61C3" w:rsidRDefault="00D36837" w:rsidP="00D36837">
            <w:pPr>
              <w:pStyle w:val="TAC"/>
              <w:spacing w:line="252" w:lineRule="auto"/>
              <w:rPr>
                <w:rFonts w:cs="Arial"/>
                <w:lang w:eastAsia="zh-CN"/>
              </w:rPr>
            </w:pPr>
            <w:r w:rsidRPr="00EC61C3">
              <w:rPr>
                <w:rFonts w:cs="Arial"/>
                <w:lang w:eastAsia="zh-CN"/>
              </w:rPr>
              <w:t>CCR.3.2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9C" w14:textId="7B8CBBEC" w:rsidR="00D36837" w:rsidRPr="00EC61C3" w:rsidRDefault="00D36837" w:rsidP="00D36837">
            <w:pPr>
              <w:pStyle w:val="TAC"/>
              <w:rPr>
                <w:rFonts w:cs="Arial"/>
              </w:rPr>
            </w:pPr>
            <w:r w:rsidRPr="00EC61C3">
              <w:t>CCR.3.3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9D" w14:textId="606475B2" w:rsidR="00D36837" w:rsidRPr="00EC61C3" w:rsidRDefault="00D36837" w:rsidP="00D36837">
            <w:pPr>
              <w:pStyle w:val="TAC"/>
              <w:spacing w:line="252" w:lineRule="auto"/>
              <w:rPr>
                <w:rFonts w:cs="Arial"/>
              </w:rPr>
            </w:pPr>
            <w:r w:rsidRPr="00EC61C3">
              <w:t>CCR.3.</w:t>
            </w:r>
            <w:r>
              <w:t>4</w:t>
            </w:r>
            <w:r w:rsidRPr="00EC61C3">
              <w:t xml:space="preserve">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9E" w14:textId="090405A2" w:rsidR="00D36837" w:rsidRPr="00EC61C3" w:rsidRDefault="00D36837" w:rsidP="00D36837">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9F" w14:textId="7A58D4C4" w:rsidR="00D36837" w:rsidRPr="00EC61C3" w:rsidRDefault="00D36837" w:rsidP="00D36837">
            <w:pPr>
              <w:pStyle w:val="TAC"/>
              <w:spacing w:line="252" w:lineRule="auto"/>
              <w:rPr>
                <w:rFonts w:cs="Arial"/>
              </w:rPr>
            </w:pPr>
            <w:r w:rsidRPr="00EC61C3">
              <w:t>CCR.3.</w:t>
            </w:r>
            <w:r>
              <w:t>6</w:t>
            </w:r>
            <w:r w:rsidRPr="00EC61C3">
              <w:t xml:space="preserve"> TDD</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A0" w14:textId="6339C6B4" w:rsidR="00D36837" w:rsidRPr="00D36837" w:rsidRDefault="00D36837" w:rsidP="00D36837">
            <w:pPr>
              <w:pStyle w:val="TAC"/>
              <w:spacing w:line="252" w:lineRule="auto"/>
              <w:rPr>
                <w:rFonts w:cs="Arial"/>
              </w:rPr>
            </w:pPr>
            <w:ins w:id="150" w:author="Rose, Ian" w:date="2021-01-14T12:35:00Z">
              <w:r w:rsidRPr="00D36837">
                <w:rPr>
                  <w:rPrChange w:id="151" w:author="Rose, Ian" w:date="2021-01-14T12:39:00Z">
                    <w:rPr>
                      <w:color w:val="FF0000"/>
                    </w:rPr>
                  </w:rPrChange>
                </w:rPr>
                <w:t>CCR.3.</w:t>
              </w:r>
            </w:ins>
            <w:ins w:id="152" w:author="Rose, Ian" w:date="2021-01-14T12:36:00Z">
              <w:r w:rsidRPr="00D36837">
                <w:rPr>
                  <w:rPrChange w:id="153" w:author="Rose, Ian" w:date="2021-01-14T12:39:00Z">
                    <w:rPr>
                      <w:color w:val="FF0000"/>
                    </w:rPr>
                  </w:rPrChange>
                </w:rPr>
                <w:t>7</w:t>
              </w:r>
            </w:ins>
            <w:ins w:id="154" w:author="Rose, Ian" w:date="2021-01-14T12:35:00Z">
              <w:r w:rsidRPr="00D36837">
                <w:rPr>
                  <w:rPrChange w:id="155" w:author="Rose, Ian" w:date="2021-01-14T12:39:00Z">
                    <w:rPr>
                      <w:color w:val="FF0000"/>
                    </w:rPr>
                  </w:rPrChange>
                </w:rPr>
                <w:t xml:space="preserve"> TDD</w:t>
              </w:r>
            </w:ins>
          </w:p>
        </w:tc>
      </w:tr>
      <w:tr w:rsidR="00D36837" w:rsidRPr="00EC61C3" w14:paraId="743B78AB"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2" w14:textId="77777777" w:rsidR="00D36837" w:rsidRPr="00EC61C3" w:rsidRDefault="00D36837" w:rsidP="00D36837">
            <w:pPr>
              <w:pStyle w:val="TAL"/>
              <w:spacing w:line="252" w:lineRule="auto"/>
              <w:rPr>
                <w:rFonts w:cs="Arial"/>
              </w:rPr>
            </w:pPr>
            <w:r w:rsidRPr="00EC61C3">
              <w:rPr>
                <w:rFonts w:cs="Arial"/>
              </w:rPr>
              <w:t>Channel bandwidth</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3" w14:textId="77777777" w:rsidR="00D36837" w:rsidRPr="00EC61C3" w:rsidRDefault="00D36837" w:rsidP="00D36837">
            <w:pPr>
              <w:pStyle w:val="TAC"/>
              <w:spacing w:line="252" w:lineRule="auto"/>
              <w:rPr>
                <w:rFonts w:cs="Arial"/>
              </w:rPr>
            </w:pPr>
            <w:r w:rsidRPr="00EC61C3">
              <w:rPr>
                <w:rFonts w:cs="Arial"/>
              </w:rPr>
              <w:t>MHz</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4" w14:textId="77777777" w:rsidR="00D36837" w:rsidRPr="00EC61C3" w:rsidRDefault="00D36837" w:rsidP="00D36837">
            <w:pPr>
              <w:pStyle w:val="TAC"/>
              <w:spacing w:line="252" w:lineRule="auto"/>
            </w:pPr>
            <w:r w:rsidRPr="00EC61C3">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5" w14:textId="77777777" w:rsidR="00D36837" w:rsidRPr="00EC61C3" w:rsidRDefault="00D36837" w:rsidP="00D36837">
            <w:pPr>
              <w:pStyle w:val="TAC"/>
              <w:spacing w:line="252" w:lineRule="auto"/>
              <w:rPr>
                <w:rFonts w:cs="Arial"/>
                <w:lang w:eastAsia="zh-CN"/>
              </w:rPr>
            </w:pPr>
            <w:r w:rsidRPr="00EC61C3">
              <w:rPr>
                <w:rFonts w:cs="Arial"/>
                <w:lang w:eastAsia="zh-CN"/>
              </w:rPr>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A6" w14:textId="611245D1" w:rsidR="00D36837" w:rsidRPr="00EC61C3" w:rsidRDefault="00D36837" w:rsidP="00D36837">
            <w:pPr>
              <w:pStyle w:val="TAC"/>
              <w:rPr>
                <w:rFonts w:cs="Arial"/>
              </w:rPr>
            </w:pPr>
            <w:r w:rsidRPr="00EC61C3">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A7" w14:textId="3CE756E5" w:rsidR="00D36837" w:rsidRPr="00EC61C3" w:rsidRDefault="00D36837" w:rsidP="00D36837">
            <w:pPr>
              <w:pStyle w:val="TAC"/>
              <w:spacing w:line="252" w:lineRule="auto"/>
              <w:rPr>
                <w:rFonts w:cs="Arial"/>
              </w:rPr>
            </w:pPr>
            <w:r w:rsidRPr="00EC61C3">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A8" w14:textId="11FD540E" w:rsidR="00D36837" w:rsidRPr="00EC61C3" w:rsidRDefault="00D36837" w:rsidP="00D36837">
            <w:pPr>
              <w:pStyle w:val="TAC"/>
              <w:spacing w:line="252" w:lineRule="auto"/>
              <w:rPr>
                <w:rFonts w:cs="Arial"/>
              </w:rPr>
            </w:pPr>
            <w:r w:rsidRPr="00EC61C3">
              <w:rPr>
                <w:rFonts w:cs="Arial"/>
                <w:lang w:eastAsia="zh-CN"/>
              </w:rPr>
              <w:t>100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A9" w14:textId="3E8E4DCA" w:rsidR="00D36837" w:rsidRPr="00EC61C3" w:rsidRDefault="00D36837" w:rsidP="00D36837">
            <w:pPr>
              <w:pStyle w:val="TAC"/>
              <w:spacing w:line="252" w:lineRule="auto"/>
              <w:rPr>
                <w:rFonts w:cs="Arial"/>
              </w:rPr>
            </w:pPr>
            <w:r w:rsidRPr="00EC61C3">
              <w:t>100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AA" w14:textId="7C0630F4" w:rsidR="00D36837" w:rsidRPr="00D36837" w:rsidRDefault="00D36837" w:rsidP="00D36837">
            <w:pPr>
              <w:pStyle w:val="TAC"/>
              <w:spacing w:line="252" w:lineRule="auto"/>
              <w:rPr>
                <w:rFonts w:cs="Arial"/>
              </w:rPr>
            </w:pPr>
            <w:ins w:id="156" w:author="Rose, Ian" w:date="2021-01-14T12:35:00Z">
              <w:r w:rsidRPr="00D36837">
                <w:rPr>
                  <w:rPrChange w:id="157" w:author="Rose, Ian" w:date="2021-01-14T12:39:00Z">
                    <w:rPr>
                      <w:color w:val="FF0000"/>
                    </w:rPr>
                  </w:rPrChange>
                </w:rPr>
                <w:t>100</w:t>
              </w:r>
            </w:ins>
          </w:p>
        </w:tc>
      </w:tr>
      <w:tr w:rsidR="00D36837" w:rsidRPr="00EC61C3" w14:paraId="743B78B5"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C" w14:textId="77777777" w:rsidR="00D36837" w:rsidRPr="00EC61C3" w:rsidRDefault="00D36837" w:rsidP="00D36837">
            <w:pPr>
              <w:pStyle w:val="TAL"/>
              <w:spacing w:line="252" w:lineRule="auto"/>
              <w:rPr>
                <w:rFonts w:cs="Arial"/>
                <w:lang w:eastAsia="zh-CN"/>
              </w:rPr>
            </w:pPr>
            <w:r w:rsidRPr="00EC61C3">
              <w:rPr>
                <w:rFonts w:cs="Arial"/>
                <w:lang w:eastAsia="zh-CN"/>
              </w:rPr>
              <w:t>Subcarrier spacing</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D" w14:textId="77777777" w:rsidR="00D36837" w:rsidRPr="00EC61C3" w:rsidRDefault="00D36837" w:rsidP="00D36837">
            <w:pPr>
              <w:pStyle w:val="TAC"/>
              <w:spacing w:line="252" w:lineRule="auto"/>
              <w:rPr>
                <w:rFonts w:cs="Arial"/>
                <w:lang w:eastAsia="zh-CN"/>
              </w:rPr>
            </w:pPr>
            <w:r w:rsidRPr="00EC61C3">
              <w:rPr>
                <w:rFonts w:cs="Arial"/>
                <w:lang w:eastAsia="zh-CN"/>
              </w:rPr>
              <w:t>kHz</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E" w14:textId="77777777" w:rsidR="00D36837" w:rsidRPr="00EC61C3" w:rsidRDefault="00D36837" w:rsidP="00D36837">
            <w:pPr>
              <w:pStyle w:val="TAC"/>
              <w:spacing w:line="252" w:lineRule="auto"/>
              <w:rPr>
                <w:lang w:eastAsia="zh-CN"/>
              </w:rPr>
            </w:pPr>
            <w:r w:rsidRPr="00EC61C3">
              <w:rPr>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AF" w14:textId="77777777" w:rsidR="00D36837" w:rsidRPr="00EC61C3" w:rsidRDefault="00D36837" w:rsidP="00D36837">
            <w:pPr>
              <w:pStyle w:val="TAC"/>
              <w:spacing w:line="252" w:lineRule="auto"/>
              <w:rPr>
                <w:rFonts w:cs="Arial"/>
                <w:lang w:eastAsia="zh-CN"/>
              </w:rPr>
            </w:pPr>
            <w:r w:rsidRPr="00EC61C3">
              <w:rPr>
                <w:rFonts w:cs="Arial"/>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0" w14:textId="150D5126" w:rsidR="00D36837" w:rsidRPr="00EC61C3" w:rsidRDefault="00D36837" w:rsidP="00D36837">
            <w:pPr>
              <w:pStyle w:val="TAC"/>
              <w:rPr>
                <w:rFonts w:cs="Arial"/>
              </w:rPr>
            </w:pPr>
            <w:r w:rsidRPr="00EC61C3">
              <w:rPr>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1" w14:textId="744B1AC4" w:rsidR="00D36837" w:rsidRPr="00EC61C3" w:rsidRDefault="00D36837" w:rsidP="00D36837">
            <w:pPr>
              <w:pStyle w:val="TAC"/>
              <w:spacing w:line="252" w:lineRule="auto"/>
              <w:rPr>
                <w:rFonts w:cs="Arial"/>
              </w:rPr>
            </w:pPr>
            <w:r w:rsidRPr="00EC61C3">
              <w:rPr>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2" w14:textId="004ECFFC" w:rsidR="00D36837" w:rsidRPr="00EC61C3" w:rsidRDefault="00D36837" w:rsidP="00D36837">
            <w:pPr>
              <w:pStyle w:val="TAC"/>
              <w:spacing w:line="252" w:lineRule="auto"/>
              <w:rPr>
                <w:rFonts w:cs="Arial"/>
              </w:rPr>
            </w:pPr>
            <w:r w:rsidRPr="00EC61C3">
              <w:rPr>
                <w:rFonts w:cs="Arial"/>
                <w:lang w:eastAsia="zh-CN"/>
              </w:rPr>
              <w:t>120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3" w14:textId="6A8DB6E8" w:rsidR="00D36837" w:rsidRPr="00EC61C3" w:rsidRDefault="00D36837" w:rsidP="00D36837">
            <w:pPr>
              <w:pStyle w:val="TAC"/>
              <w:spacing w:line="252" w:lineRule="auto"/>
              <w:rPr>
                <w:rFonts w:cs="Arial"/>
              </w:rPr>
            </w:pPr>
            <w:r w:rsidRPr="00EC61C3">
              <w:rPr>
                <w:lang w:eastAsia="zh-CN"/>
              </w:rPr>
              <w:t>120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B4" w14:textId="14910A83" w:rsidR="00D36837" w:rsidRPr="00D36837" w:rsidRDefault="00D36837" w:rsidP="00D36837">
            <w:pPr>
              <w:pStyle w:val="TAC"/>
              <w:spacing w:line="252" w:lineRule="auto"/>
              <w:rPr>
                <w:rFonts w:cs="Arial"/>
              </w:rPr>
            </w:pPr>
            <w:ins w:id="158" w:author="Rose, Ian" w:date="2021-01-14T12:35:00Z">
              <w:r w:rsidRPr="00D36837">
                <w:rPr>
                  <w:lang w:eastAsia="zh-CN"/>
                  <w:rPrChange w:id="159" w:author="Rose, Ian" w:date="2021-01-14T12:39:00Z">
                    <w:rPr>
                      <w:color w:val="FF0000"/>
                      <w:lang w:eastAsia="zh-CN"/>
                    </w:rPr>
                  </w:rPrChange>
                </w:rPr>
                <w:t>120</w:t>
              </w:r>
            </w:ins>
          </w:p>
        </w:tc>
      </w:tr>
      <w:tr w:rsidR="00D36837" w:rsidRPr="00EC61C3" w14:paraId="743B78BF"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B6" w14:textId="77777777" w:rsidR="00D36837" w:rsidRPr="00EC61C3" w:rsidRDefault="00D36837" w:rsidP="00D36837">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B7" w14:textId="77777777" w:rsidR="00D36837" w:rsidRPr="00EC61C3" w:rsidRDefault="00D36837" w:rsidP="00D36837">
            <w:pPr>
              <w:pStyle w:val="TAC"/>
              <w:spacing w:line="252" w:lineRule="auto"/>
              <w:rPr>
                <w:rFonts w:cs="Arial"/>
                <w:lang w:eastAsia="zh-CN"/>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B8" w14:textId="77777777" w:rsidR="00D36837" w:rsidRPr="00EC61C3" w:rsidRDefault="00D36837" w:rsidP="00D36837">
            <w:pPr>
              <w:pStyle w:val="TAC"/>
              <w:spacing w:line="252" w:lineRule="auto"/>
              <w:rPr>
                <w:lang w:eastAsia="zh-CN"/>
              </w:rPr>
            </w:pPr>
            <w:r w:rsidRPr="00EC61C3">
              <w:rPr>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B9" w14:textId="77777777" w:rsidR="00D36837" w:rsidRPr="00EC61C3" w:rsidRDefault="00D36837" w:rsidP="00D36837">
            <w:pPr>
              <w:pStyle w:val="TAC"/>
              <w:spacing w:line="252" w:lineRule="auto"/>
              <w:rPr>
                <w:rFonts w:cs="Arial"/>
                <w:lang w:eastAsia="zh-CN"/>
              </w:rPr>
            </w:pPr>
            <w:r w:rsidRPr="00EC61C3">
              <w:rPr>
                <w:rFonts w:cs="Arial"/>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A" w14:textId="3AEED9B3" w:rsidR="00D36837" w:rsidRPr="00EC61C3" w:rsidRDefault="00D36837" w:rsidP="00D36837">
            <w:pPr>
              <w:pStyle w:val="TAC"/>
              <w:rPr>
                <w:rFonts w:cs="Arial"/>
              </w:rPr>
            </w:pPr>
            <w:r w:rsidRPr="00EC61C3">
              <w:rPr>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B" w14:textId="59AEE39C" w:rsidR="00D36837" w:rsidRPr="00EC61C3" w:rsidRDefault="00D36837" w:rsidP="00D36837">
            <w:pPr>
              <w:pStyle w:val="TAC"/>
              <w:spacing w:line="252" w:lineRule="auto"/>
              <w:rPr>
                <w:rFonts w:cs="Arial"/>
              </w:rPr>
            </w:pPr>
            <w:r w:rsidRPr="00EC61C3">
              <w:rPr>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C" w14:textId="255EAD2B" w:rsidR="00D36837" w:rsidRPr="00EC61C3" w:rsidRDefault="00D36837" w:rsidP="00D36837">
            <w:pPr>
              <w:pStyle w:val="TAC"/>
              <w:spacing w:line="252" w:lineRule="auto"/>
              <w:rPr>
                <w:rFonts w:cs="Arial"/>
              </w:rPr>
            </w:pPr>
            <w:r w:rsidRPr="00EC61C3">
              <w:rPr>
                <w:rFonts w:cs="Arial"/>
                <w:lang w:eastAsia="zh-CN"/>
              </w:rPr>
              <w:t>24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BD" w14:textId="3C2607C3" w:rsidR="00D36837" w:rsidRPr="00EC61C3" w:rsidRDefault="00D36837" w:rsidP="00D36837">
            <w:pPr>
              <w:pStyle w:val="TAC"/>
              <w:spacing w:line="252" w:lineRule="auto"/>
              <w:rPr>
                <w:rFonts w:cs="Arial"/>
              </w:rPr>
            </w:pPr>
            <w:r w:rsidRPr="00EC61C3">
              <w:rPr>
                <w:lang w:eastAsia="zh-CN"/>
              </w:rPr>
              <w:t>24</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BE" w14:textId="1B4CFF76" w:rsidR="00D36837" w:rsidRPr="00D36837" w:rsidRDefault="00D36837" w:rsidP="00D36837">
            <w:pPr>
              <w:pStyle w:val="TAC"/>
              <w:spacing w:line="252" w:lineRule="auto"/>
              <w:rPr>
                <w:rFonts w:cs="Arial"/>
              </w:rPr>
            </w:pPr>
            <w:ins w:id="160" w:author="Rose, Ian" w:date="2021-01-14T12:35:00Z">
              <w:r w:rsidRPr="00D36837">
                <w:rPr>
                  <w:rFonts w:cs="Arial"/>
                  <w:rPrChange w:id="161" w:author="Rose, Ian" w:date="2021-01-14T12:39:00Z">
                    <w:rPr>
                      <w:rFonts w:cs="Arial"/>
                      <w:color w:val="FF0000"/>
                    </w:rPr>
                  </w:rPrChange>
                </w:rPr>
                <w:t>48</w:t>
              </w:r>
            </w:ins>
          </w:p>
        </w:tc>
      </w:tr>
      <w:tr w:rsidR="00D36837" w:rsidRPr="00EC61C3" w14:paraId="743B78C9"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0" w14:textId="77777777" w:rsidR="00D36837" w:rsidRPr="00EC61C3" w:rsidRDefault="00D36837" w:rsidP="00D36837">
            <w:pPr>
              <w:pStyle w:val="TAL"/>
              <w:spacing w:line="252" w:lineRule="auto"/>
              <w:rPr>
                <w:rFonts w:cs="Arial"/>
              </w:rPr>
            </w:pPr>
            <w:r w:rsidRPr="00EC61C3">
              <w:rPr>
                <w:rFonts w:cs="Arial"/>
              </w:rPr>
              <w:t>Number of transmitter antennas</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C1" w14:textId="77777777" w:rsidR="00D36837" w:rsidRPr="00EC61C3" w:rsidRDefault="00D36837" w:rsidP="00D36837">
            <w:pPr>
              <w:pStyle w:val="TAC"/>
              <w:spacing w:line="252" w:lineRule="auto"/>
              <w:ind w:left="454" w:hanging="454"/>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2" w14:textId="77777777" w:rsidR="00D36837" w:rsidRPr="00EC61C3" w:rsidRDefault="00D36837" w:rsidP="00D36837">
            <w:pPr>
              <w:pStyle w:val="TAC"/>
              <w:spacing w:line="252" w:lineRule="auto"/>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3" w14:textId="77777777" w:rsidR="00D36837" w:rsidRPr="00EC61C3" w:rsidRDefault="00D36837" w:rsidP="00D36837">
            <w:pPr>
              <w:pStyle w:val="TAC"/>
              <w:spacing w:line="252" w:lineRule="auto"/>
              <w:rPr>
                <w:rFonts w:cs="Arial"/>
                <w:lang w:eastAsia="zh-CN"/>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C4" w14:textId="78227906" w:rsidR="00D36837" w:rsidRPr="00EC61C3" w:rsidRDefault="00D36837" w:rsidP="00D36837">
            <w:pPr>
              <w:pStyle w:val="TAC"/>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C5" w14:textId="1A04A613" w:rsidR="00D36837" w:rsidRPr="00EC61C3" w:rsidRDefault="00D36837" w:rsidP="00D36837">
            <w:pPr>
              <w:pStyle w:val="TAC"/>
              <w:spacing w:line="252" w:lineRule="auto"/>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C6" w14:textId="3F63DF66" w:rsidR="00D36837" w:rsidRPr="00EC61C3" w:rsidRDefault="00D36837" w:rsidP="00D36837">
            <w:pPr>
              <w:pStyle w:val="TAC"/>
              <w:spacing w:line="252" w:lineRule="auto"/>
              <w:rPr>
                <w:rFonts w:cs="Arial"/>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C7" w14:textId="757E243E" w:rsidR="00D36837" w:rsidRPr="00EC61C3" w:rsidRDefault="00D36837" w:rsidP="00D36837">
            <w:pPr>
              <w:pStyle w:val="TAC"/>
              <w:spacing w:line="252" w:lineRule="auto"/>
              <w:rPr>
                <w:rFonts w:cs="Arial"/>
              </w:rPr>
            </w:pPr>
            <w:r w:rsidRPr="00EC61C3">
              <w:t>1</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C8" w14:textId="73F10A5C" w:rsidR="00D36837" w:rsidRPr="00D36837" w:rsidRDefault="00D36837" w:rsidP="00D36837">
            <w:pPr>
              <w:pStyle w:val="TAC"/>
              <w:spacing w:line="252" w:lineRule="auto"/>
              <w:rPr>
                <w:rFonts w:cs="Arial"/>
              </w:rPr>
            </w:pPr>
            <w:ins w:id="162" w:author="Rose, Ian" w:date="2021-01-14T12:35:00Z">
              <w:r w:rsidRPr="00D36837">
                <w:rPr>
                  <w:rPrChange w:id="163" w:author="Rose, Ian" w:date="2021-01-14T12:39:00Z">
                    <w:rPr>
                      <w:color w:val="FF0000"/>
                    </w:rPr>
                  </w:rPrChange>
                </w:rPr>
                <w:t>1</w:t>
              </w:r>
            </w:ins>
          </w:p>
        </w:tc>
      </w:tr>
      <w:tr w:rsidR="00D36837" w:rsidRPr="00EC61C3" w14:paraId="743B78D5"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A" w14:textId="77777777" w:rsidR="00D36837" w:rsidRPr="00EC61C3" w:rsidRDefault="00D36837" w:rsidP="00D36837">
            <w:pPr>
              <w:pStyle w:val="TAL"/>
              <w:spacing w:line="252" w:lineRule="auto"/>
              <w:rPr>
                <w:rFonts w:cs="Arial"/>
                <w:lang w:eastAsia="zh-CN"/>
              </w:rPr>
            </w:pPr>
            <w:proofErr w:type="spellStart"/>
            <w:r w:rsidRPr="00EC61C3">
              <w:rPr>
                <w:rFonts w:cs="Arial"/>
                <w:lang w:eastAsia="zh-CN"/>
              </w:rPr>
              <w:t>monitoringSlotPeriodicityAndOffset</w:t>
            </w:r>
            <w:proofErr w:type="spellEnd"/>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CB"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C" w14:textId="77777777" w:rsidR="00D36837" w:rsidRPr="00EC61C3" w:rsidRDefault="00D36837" w:rsidP="00D36837">
            <w:pPr>
              <w:pStyle w:val="TAC"/>
              <w:spacing w:line="252" w:lineRule="auto"/>
              <w:rPr>
                <w:lang w:eastAsia="zh-CN"/>
              </w:rPr>
            </w:pPr>
            <w:r w:rsidRPr="00EC61C3">
              <w:rPr>
                <w:lang w:eastAsia="zh-CN"/>
              </w:rPr>
              <w:t>sl160</w:t>
            </w:r>
          </w:p>
          <w:p w14:paraId="743B78CD" w14:textId="77777777" w:rsidR="00D36837" w:rsidRPr="00EC61C3" w:rsidRDefault="00D36837" w:rsidP="00D36837">
            <w:pPr>
              <w:pStyle w:val="TAC"/>
              <w:spacing w:line="252" w:lineRule="auto"/>
              <w:rPr>
                <w:lang w:eastAsia="zh-CN"/>
              </w:rPr>
            </w:pPr>
            <w:r w:rsidRPr="00EC61C3">
              <w:rPr>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CE" w14:textId="77777777" w:rsidR="00D36837" w:rsidRPr="00EC61C3" w:rsidRDefault="00D36837" w:rsidP="00D36837">
            <w:pPr>
              <w:pStyle w:val="TAC"/>
              <w:spacing w:line="252" w:lineRule="auto"/>
              <w:rPr>
                <w:rFonts w:cs="Arial"/>
                <w:lang w:eastAsia="zh-CN"/>
              </w:rPr>
            </w:pPr>
            <w:r w:rsidRPr="00EC61C3">
              <w:rPr>
                <w:rFonts w:cs="Arial"/>
                <w:lang w:eastAsia="zh-CN"/>
              </w:rPr>
              <w:t>sl160</w:t>
            </w:r>
          </w:p>
          <w:p w14:paraId="743B78CF" w14:textId="77777777" w:rsidR="00D36837" w:rsidRPr="00EC61C3" w:rsidRDefault="00D36837" w:rsidP="00D36837">
            <w:pPr>
              <w:pStyle w:val="TAC"/>
              <w:spacing w:line="252" w:lineRule="auto"/>
              <w:rPr>
                <w:rFonts w:cs="Arial"/>
                <w:lang w:eastAsia="zh-CN"/>
              </w:rPr>
            </w:pPr>
            <w:r w:rsidRPr="00EC61C3">
              <w:rPr>
                <w:rFonts w:cs="Arial"/>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D89C294" w14:textId="77777777" w:rsidR="00D36837" w:rsidRPr="00EC61C3" w:rsidRDefault="00D36837" w:rsidP="00D36837">
            <w:pPr>
              <w:pStyle w:val="TAC"/>
              <w:rPr>
                <w:lang w:eastAsia="zh-CN"/>
              </w:rPr>
            </w:pPr>
            <w:r w:rsidRPr="00EC61C3">
              <w:rPr>
                <w:lang w:eastAsia="zh-CN"/>
              </w:rPr>
              <w:t>sl160</w:t>
            </w:r>
          </w:p>
          <w:p w14:paraId="743B78D0" w14:textId="08FA9B15" w:rsidR="00D36837" w:rsidRPr="00EC61C3" w:rsidRDefault="00D36837" w:rsidP="00D36837">
            <w:pPr>
              <w:pStyle w:val="TAC"/>
              <w:rPr>
                <w:rFonts w:cs="Arial"/>
              </w:rPr>
            </w:pPr>
            <w:r w:rsidRPr="00EC61C3">
              <w:rPr>
                <w:lang w:eastAsia="zh-CN"/>
              </w:rPr>
              <w:t>80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034156B6" w14:textId="77777777" w:rsidR="00D36837" w:rsidRPr="00EC61C3" w:rsidRDefault="00D36837" w:rsidP="00D36837">
            <w:pPr>
              <w:pStyle w:val="TAC"/>
              <w:spacing w:line="252" w:lineRule="auto"/>
              <w:rPr>
                <w:lang w:eastAsia="zh-CN"/>
              </w:rPr>
            </w:pPr>
            <w:r w:rsidRPr="00EC61C3">
              <w:rPr>
                <w:lang w:eastAsia="zh-CN"/>
              </w:rPr>
              <w:t>sl160</w:t>
            </w:r>
          </w:p>
          <w:p w14:paraId="743B78D1" w14:textId="7CA84514" w:rsidR="00D36837" w:rsidRPr="00EC61C3" w:rsidRDefault="00D36837" w:rsidP="00D36837">
            <w:pPr>
              <w:pStyle w:val="TAC"/>
              <w:spacing w:line="252" w:lineRule="auto"/>
              <w:rPr>
                <w:rFonts w:cs="Arial"/>
              </w:rPr>
            </w:pPr>
            <w:r w:rsidRPr="00EC61C3">
              <w:rPr>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5E6EFC9D" w14:textId="77777777" w:rsidR="00D36837" w:rsidRPr="00EC61C3" w:rsidRDefault="00D36837" w:rsidP="00D36837">
            <w:pPr>
              <w:pStyle w:val="TAC"/>
              <w:spacing w:line="252" w:lineRule="auto"/>
              <w:rPr>
                <w:rFonts w:cs="Arial"/>
                <w:lang w:eastAsia="zh-CN"/>
              </w:rPr>
            </w:pPr>
            <w:r w:rsidRPr="00EC61C3">
              <w:rPr>
                <w:rFonts w:cs="Arial"/>
                <w:lang w:eastAsia="zh-CN"/>
              </w:rPr>
              <w:t>sl160</w:t>
            </w:r>
          </w:p>
          <w:p w14:paraId="743B78D2" w14:textId="62DDF69D" w:rsidR="00D36837" w:rsidRPr="00EC61C3" w:rsidRDefault="00D36837" w:rsidP="00D36837">
            <w:pPr>
              <w:pStyle w:val="TAC"/>
              <w:spacing w:line="252" w:lineRule="auto"/>
              <w:rPr>
                <w:rFonts w:cs="Arial"/>
              </w:rPr>
            </w:pPr>
            <w:r w:rsidRPr="00EC61C3">
              <w:rPr>
                <w:rFonts w:cs="Arial"/>
                <w:lang w:eastAsia="zh-CN"/>
              </w:rPr>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84ACE3B" w14:textId="77777777" w:rsidR="00D36837" w:rsidRPr="00EC61C3" w:rsidRDefault="00D36837" w:rsidP="00D36837">
            <w:pPr>
              <w:pStyle w:val="TAC"/>
              <w:rPr>
                <w:lang w:eastAsia="zh-CN"/>
              </w:rPr>
            </w:pPr>
            <w:r w:rsidRPr="00EC61C3">
              <w:rPr>
                <w:lang w:eastAsia="zh-CN"/>
              </w:rPr>
              <w:t>sl160</w:t>
            </w:r>
          </w:p>
          <w:p w14:paraId="743B78D3" w14:textId="68D6AE88" w:rsidR="00D36837" w:rsidRPr="00EC61C3" w:rsidRDefault="00D36837" w:rsidP="00D36837">
            <w:pPr>
              <w:pStyle w:val="TAC"/>
              <w:spacing w:line="252" w:lineRule="auto"/>
              <w:rPr>
                <w:rFonts w:cs="Arial"/>
              </w:rPr>
            </w:pPr>
            <w:r w:rsidRPr="00EC61C3">
              <w:rPr>
                <w:lang w:eastAsia="zh-CN"/>
              </w:rPr>
              <w:t>80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012769FB" w14:textId="77777777" w:rsidR="00D36837" w:rsidRPr="00D36837" w:rsidRDefault="00D36837" w:rsidP="00D36837">
            <w:pPr>
              <w:keepNext/>
              <w:keepLines/>
              <w:spacing w:after="0" w:line="252" w:lineRule="auto"/>
              <w:jc w:val="center"/>
              <w:rPr>
                <w:ins w:id="164" w:author="Rose, Ian" w:date="2021-01-14T12:35:00Z"/>
                <w:rFonts w:ascii="Arial" w:hAnsi="Arial"/>
                <w:sz w:val="18"/>
                <w:lang w:eastAsia="zh-CN"/>
                <w:rPrChange w:id="165" w:author="Rose, Ian" w:date="2021-01-14T12:39:00Z">
                  <w:rPr>
                    <w:ins w:id="166" w:author="Rose, Ian" w:date="2021-01-14T12:35:00Z"/>
                    <w:rFonts w:ascii="Arial" w:hAnsi="Arial"/>
                    <w:color w:val="FF0000"/>
                    <w:sz w:val="18"/>
                    <w:lang w:eastAsia="zh-CN"/>
                  </w:rPr>
                </w:rPrChange>
              </w:rPr>
            </w:pPr>
            <w:ins w:id="167" w:author="Rose, Ian" w:date="2021-01-14T12:35:00Z">
              <w:r w:rsidRPr="00D36837">
                <w:rPr>
                  <w:rFonts w:ascii="Arial" w:hAnsi="Arial"/>
                  <w:sz w:val="18"/>
                  <w:lang w:eastAsia="zh-CN"/>
                  <w:rPrChange w:id="168" w:author="Rose, Ian" w:date="2021-01-14T12:39:00Z">
                    <w:rPr>
                      <w:rFonts w:ascii="Arial" w:hAnsi="Arial"/>
                      <w:color w:val="FF0000"/>
                      <w:sz w:val="18"/>
                      <w:lang w:eastAsia="zh-CN"/>
                    </w:rPr>
                  </w:rPrChange>
                </w:rPr>
                <w:t>sl160</w:t>
              </w:r>
            </w:ins>
          </w:p>
          <w:p w14:paraId="743B78D4" w14:textId="60196DB7" w:rsidR="00D36837" w:rsidRPr="00D36837" w:rsidRDefault="00D36837" w:rsidP="00D36837">
            <w:pPr>
              <w:pStyle w:val="TAC"/>
              <w:spacing w:line="252" w:lineRule="auto"/>
              <w:rPr>
                <w:rFonts w:cs="Arial"/>
              </w:rPr>
            </w:pPr>
            <w:ins w:id="169" w:author="Rose, Ian" w:date="2021-01-14T12:35:00Z">
              <w:r w:rsidRPr="00D36837">
                <w:rPr>
                  <w:lang w:eastAsia="zh-CN"/>
                  <w:rPrChange w:id="170" w:author="Rose, Ian" w:date="2021-01-14T12:39:00Z">
                    <w:rPr>
                      <w:color w:val="FF0000"/>
                      <w:lang w:eastAsia="zh-CN"/>
                    </w:rPr>
                  </w:rPrChange>
                </w:rPr>
                <w:t>0</w:t>
              </w:r>
            </w:ins>
          </w:p>
        </w:tc>
      </w:tr>
      <w:tr w:rsidR="00D36837" w:rsidRPr="00EC61C3" w14:paraId="743B78E1"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D6" w14:textId="77777777" w:rsidR="00D36837" w:rsidRPr="00EC61C3" w:rsidRDefault="00D36837" w:rsidP="00D36837">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D7"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D8" w14:textId="77777777" w:rsidR="00D36837" w:rsidRPr="00EC61C3" w:rsidRDefault="00D36837" w:rsidP="00D36837">
            <w:pPr>
              <w:pStyle w:val="TAC"/>
              <w:spacing w:line="252" w:lineRule="auto"/>
              <w:rPr>
                <w:lang w:eastAsia="zh-CN"/>
              </w:rPr>
            </w:pPr>
            <w:r w:rsidRPr="00EC61C3">
              <w:rPr>
                <w:lang w:eastAsia="zh-CN"/>
              </w:rPr>
              <w:t>1100000</w:t>
            </w:r>
          </w:p>
          <w:p w14:paraId="743B78D9" w14:textId="77777777" w:rsidR="00D36837" w:rsidRPr="00EC61C3" w:rsidRDefault="00D36837" w:rsidP="00D36837">
            <w:pPr>
              <w:pStyle w:val="TAC"/>
              <w:spacing w:line="252" w:lineRule="auto"/>
              <w:rPr>
                <w:lang w:eastAsia="zh-CN"/>
              </w:rPr>
            </w:pPr>
            <w:r w:rsidRPr="00EC61C3">
              <w:rPr>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DA" w14:textId="77777777" w:rsidR="00D36837" w:rsidRPr="00EC61C3" w:rsidRDefault="00D36837" w:rsidP="00D36837">
            <w:pPr>
              <w:pStyle w:val="TAC"/>
              <w:spacing w:line="252" w:lineRule="auto"/>
              <w:rPr>
                <w:rFonts w:cs="Arial"/>
                <w:lang w:eastAsia="zh-CN"/>
              </w:rPr>
            </w:pPr>
            <w:r w:rsidRPr="00EC61C3">
              <w:rPr>
                <w:rFonts w:cs="Arial"/>
                <w:lang w:eastAsia="zh-CN"/>
              </w:rPr>
              <w:t>0011000</w:t>
            </w:r>
          </w:p>
          <w:p w14:paraId="743B78DB" w14:textId="77777777" w:rsidR="00D36837" w:rsidRPr="00EC61C3" w:rsidRDefault="00D36837" w:rsidP="00D36837">
            <w:pPr>
              <w:pStyle w:val="TAC"/>
              <w:spacing w:line="252" w:lineRule="auto"/>
              <w:rPr>
                <w:rFonts w:cs="Arial"/>
                <w:lang w:eastAsia="zh-CN"/>
              </w:rPr>
            </w:pPr>
            <w:r w:rsidRPr="00EC61C3">
              <w:rPr>
                <w:rFonts w:cs="Arial"/>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111C3D03" w14:textId="77777777" w:rsidR="00D36837" w:rsidRPr="00EC61C3" w:rsidRDefault="00D36837" w:rsidP="00D36837">
            <w:pPr>
              <w:pStyle w:val="TAC"/>
              <w:rPr>
                <w:lang w:eastAsia="zh-CN"/>
              </w:rPr>
            </w:pPr>
            <w:r w:rsidRPr="00EC61C3">
              <w:rPr>
                <w:lang w:eastAsia="zh-CN"/>
              </w:rPr>
              <w:t>1100000</w:t>
            </w:r>
          </w:p>
          <w:p w14:paraId="743B78DC" w14:textId="035D6167" w:rsidR="00D36837" w:rsidRPr="00EC61C3" w:rsidRDefault="00D36837" w:rsidP="00D36837">
            <w:pPr>
              <w:pStyle w:val="TAC"/>
              <w:rPr>
                <w:rFonts w:cs="Arial"/>
              </w:rPr>
            </w:pPr>
            <w:r w:rsidRPr="00EC61C3">
              <w:rPr>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0EF2966A" w14:textId="77777777" w:rsidR="00D36837" w:rsidRPr="00EC61C3" w:rsidRDefault="00D36837" w:rsidP="00D36837">
            <w:pPr>
              <w:pStyle w:val="TAC"/>
              <w:spacing w:line="252" w:lineRule="auto"/>
              <w:rPr>
                <w:lang w:eastAsia="zh-CN"/>
              </w:rPr>
            </w:pPr>
            <w:r w:rsidRPr="00EC61C3">
              <w:rPr>
                <w:lang w:eastAsia="zh-CN"/>
              </w:rPr>
              <w:t>1100000</w:t>
            </w:r>
          </w:p>
          <w:p w14:paraId="743B78DD" w14:textId="0B810F6B" w:rsidR="00D36837" w:rsidRPr="00EC61C3" w:rsidRDefault="00D36837" w:rsidP="00D36837">
            <w:pPr>
              <w:pStyle w:val="TAC"/>
              <w:spacing w:line="252" w:lineRule="auto"/>
              <w:rPr>
                <w:rFonts w:cs="Arial"/>
              </w:rPr>
            </w:pPr>
            <w:r w:rsidRPr="00EC61C3">
              <w:rPr>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139241B" w14:textId="77777777" w:rsidR="00D36837" w:rsidRPr="00EC61C3" w:rsidRDefault="00D36837" w:rsidP="00D36837">
            <w:pPr>
              <w:pStyle w:val="TAC"/>
              <w:spacing w:line="252" w:lineRule="auto"/>
              <w:rPr>
                <w:rFonts w:cs="Arial"/>
                <w:lang w:eastAsia="zh-CN"/>
              </w:rPr>
            </w:pPr>
            <w:r w:rsidRPr="00EC61C3">
              <w:rPr>
                <w:rFonts w:cs="Arial"/>
                <w:lang w:eastAsia="zh-CN"/>
              </w:rPr>
              <w:t>0011000</w:t>
            </w:r>
          </w:p>
          <w:p w14:paraId="743B78DE" w14:textId="382B0E67" w:rsidR="00D36837" w:rsidRPr="00EC61C3" w:rsidRDefault="00D36837" w:rsidP="00D36837">
            <w:pPr>
              <w:pStyle w:val="TAC"/>
              <w:spacing w:line="252" w:lineRule="auto"/>
              <w:rPr>
                <w:rFonts w:cs="Arial"/>
              </w:rPr>
            </w:pPr>
            <w:r w:rsidRPr="00EC61C3">
              <w:rPr>
                <w:rFonts w:cs="Arial"/>
                <w:lang w:eastAsia="zh-CN"/>
              </w:rPr>
              <w:t>0000000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66D46327" w14:textId="77777777" w:rsidR="00D36837" w:rsidRPr="00EC61C3" w:rsidRDefault="00D36837" w:rsidP="00D36837">
            <w:pPr>
              <w:pStyle w:val="TAC"/>
              <w:rPr>
                <w:lang w:eastAsia="zh-CN"/>
              </w:rPr>
            </w:pPr>
            <w:r w:rsidRPr="00EC61C3">
              <w:rPr>
                <w:lang w:eastAsia="zh-CN"/>
              </w:rPr>
              <w:t>1100000</w:t>
            </w:r>
          </w:p>
          <w:p w14:paraId="743B78DF" w14:textId="7CECB1EC" w:rsidR="00D36837" w:rsidRPr="00EC61C3" w:rsidRDefault="00D36837" w:rsidP="00D36837">
            <w:pPr>
              <w:pStyle w:val="TAC"/>
              <w:spacing w:line="252" w:lineRule="auto"/>
              <w:rPr>
                <w:rFonts w:cs="Arial"/>
              </w:rPr>
            </w:pPr>
            <w:r w:rsidRPr="00EC61C3">
              <w:rPr>
                <w:lang w:eastAsia="zh-CN"/>
              </w:rPr>
              <w:t>0000000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4A92F3C7" w14:textId="77777777" w:rsidR="00D36837" w:rsidRPr="00D36837" w:rsidRDefault="00D36837" w:rsidP="00D36837">
            <w:pPr>
              <w:keepNext/>
              <w:keepLines/>
              <w:spacing w:after="0" w:line="252" w:lineRule="auto"/>
              <w:jc w:val="center"/>
              <w:rPr>
                <w:ins w:id="171" w:author="Rose, Ian" w:date="2021-01-14T12:35:00Z"/>
                <w:rFonts w:ascii="Arial" w:hAnsi="Arial"/>
                <w:sz w:val="18"/>
                <w:lang w:eastAsia="zh-CN"/>
                <w:rPrChange w:id="172" w:author="Rose, Ian" w:date="2021-01-14T12:39:00Z">
                  <w:rPr>
                    <w:ins w:id="173" w:author="Rose, Ian" w:date="2021-01-14T12:35:00Z"/>
                    <w:rFonts w:ascii="Arial" w:hAnsi="Arial"/>
                    <w:color w:val="FF0000"/>
                    <w:sz w:val="18"/>
                    <w:lang w:eastAsia="zh-CN"/>
                  </w:rPr>
                </w:rPrChange>
              </w:rPr>
            </w:pPr>
            <w:ins w:id="174" w:author="Rose, Ian" w:date="2021-01-14T12:35:00Z">
              <w:r w:rsidRPr="00D36837">
                <w:rPr>
                  <w:rFonts w:ascii="Arial" w:hAnsi="Arial"/>
                  <w:sz w:val="18"/>
                  <w:lang w:eastAsia="zh-CN"/>
                  <w:rPrChange w:id="175" w:author="Rose, Ian" w:date="2021-01-14T12:39:00Z">
                    <w:rPr>
                      <w:rFonts w:ascii="Arial" w:hAnsi="Arial"/>
                      <w:color w:val="FF0000"/>
                      <w:sz w:val="18"/>
                      <w:lang w:eastAsia="zh-CN"/>
                    </w:rPr>
                  </w:rPrChange>
                </w:rPr>
                <w:t>1100000</w:t>
              </w:r>
            </w:ins>
          </w:p>
          <w:p w14:paraId="743B78E0" w14:textId="029EE69F" w:rsidR="00D36837" w:rsidRPr="00D36837" w:rsidRDefault="00D36837" w:rsidP="00D36837">
            <w:pPr>
              <w:pStyle w:val="TAC"/>
              <w:spacing w:line="252" w:lineRule="auto"/>
              <w:rPr>
                <w:rFonts w:cs="Arial"/>
              </w:rPr>
            </w:pPr>
            <w:ins w:id="176" w:author="Rose, Ian" w:date="2021-01-14T12:35:00Z">
              <w:r w:rsidRPr="00D36837">
                <w:rPr>
                  <w:lang w:eastAsia="zh-CN"/>
                  <w:rPrChange w:id="177" w:author="Rose, Ian" w:date="2021-01-14T12:39:00Z">
                    <w:rPr>
                      <w:color w:val="FF0000"/>
                      <w:lang w:eastAsia="zh-CN"/>
                    </w:rPr>
                  </w:rPrChange>
                </w:rPr>
                <w:t>0000000</w:t>
              </w:r>
            </w:ins>
          </w:p>
        </w:tc>
      </w:tr>
      <w:tr w:rsidR="00D36837" w:rsidRPr="00EC61C3" w14:paraId="743B78EB"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2" w14:textId="77777777" w:rsidR="00D36837" w:rsidRPr="00EC61C3" w:rsidRDefault="00D36837" w:rsidP="00D36837">
            <w:pPr>
              <w:pStyle w:val="TAL"/>
              <w:spacing w:line="252" w:lineRule="auto"/>
              <w:rPr>
                <w:rFonts w:cs="Arial"/>
              </w:rPr>
            </w:pPr>
            <w:r w:rsidRPr="00EC61C3">
              <w:rPr>
                <w:rFonts w:cs="Arial"/>
              </w:rPr>
              <w:t>Duration of CORESET</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3" w14:textId="77777777" w:rsidR="00D36837" w:rsidRPr="00EC61C3" w:rsidRDefault="00D36837" w:rsidP="00D36837">
            <w:pPr>
              <w:pStyle w:val="TAC"/>
              <w:spacing w:line="252" w:lineRule="auto"/>
              <w:rPr>
                <w:rFonts w:cs="Arial"/>
              </w:rPr>
            </w:pPr>
            <w:r w:rsidRPr="00EC61C3">
              <w:rPr>
                <w:rFonts w:cs="Arial"/>
              </w:rPr>
              <w:t>slot</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4" w14:textId="77777777" w:rsidR="00D36837" w:rsidRPr="00EC61C3" w:rsidRDefault="00D36837" w:rsidP="00D36837">
            <w:pPr>
              <w:pStyle w:val="TAC"/>
              <w:spacing w:line="252" w:lineRule="auto"/>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5" w14:textId="77777777" w:rsidR="00D36837" w:rsidRPr="00EC61C3" w:rsidRDefault="00D36837" w:rsidP="00D36837">
            <w:pPr>
              <w:pStyle w:val="TAC"/>
              <w:spacing w:line="252" w:lineRule="auto"/>
              <w:rPr>
                <w:rFonts w:cs="Arial"/>
                <w:lang w:eastAsia="zh-CN"/>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E6" w14:textId="306E6092" w:rsidR="00D36837" w:rsidRPr="00EC61C3" w:rsidRDefault="00D36837" w:rsidP="00D36837">
            <w:pPr>
              <w:pStyle w:val="TAC"/>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E7" w14:textId="1F729403" w:rsidR="00D36837" w:rsidRPr="00EC61C3" w:rsidRDefault="00D36837" w:rsidP="00D36837">
            <w:pPr>
              <w:pStyle w:val="TAC"/>
              <w:spacing w:line="252" w:lineRule="auto"/>
              <w:rPr>
                <w:rFonts w:cs="Arial"/>
              </w:rPr>
            </w:pPr>
            <w:r w:rsidRPr="00EC61C3">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E8" w14:textId="09A4F283" w:rsidR="00D36837" w:rsidRPr="00EC61C3" w:rsidRDefault="00D36837" w:rsidP="00D36837">
            <w:pPr>
              <w:pStyle w:val="TAC"/>
              <w:spacing w:line="252" w:lineRule="auto"/>
              <w:rPr>
                <w:rFonts w:cs="Arial"/>
              </w:rPr>
            </w:pPr>
            <w:r w:rsidRPr="00EC61C3">
              <w:rPr>
                <w:rFonts w:cs="Arial"/>
                <w:lang w:eastAsia="zh-CN"/>
              </w:rPr>
              <w:t>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E9" w14:textId="17F840A4" w:rsidR="00D36837" w:rsidRPr="00EC61C3" w:rsidRDefault="00D36837" w:rsidP="00D36837">
            <w:pPr>
              <w:pStyle w:val="TAC"/>
              <w:spacing w:line="252" w:lineRule="auto"/>
              <w:rPr>
                <w:rFonts w:cs="Arial"/>
              </w:rPr>
            </w:pPr>
            <w:r w:rsidRPr="00EC61C3">
              <w:t>1</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EA" w14:textId="2502269F" w:rsidR="00D36837" w:rsidRPr="00D36837" w:rsidRDefault="00D36837" w:rsidP="00D36837">
            <w:pPr>
              <w:pStyle w:val="TAC"/>
              <w:spacing w:line="252" w:lineRule="auto"/>
              <w:rPr>
                <w:rFonts w:cs="Arial"/>
              </w:rPr>
            </w:pPr>
            <w:ins w:id="178" w:author="Rose, Ian" w:date="2021-01-14T12:35:00Z">
              <w:r w:rsidRPr="00D36837">
                <w:rPr>
                  <w:rPrChange w:id="179" w:author="Rose, Ian" w:date="2021-01-14T12:39:00Z">
                    <w:rPr>
                      <w:color w:val="FF0000"/>
                    </w:rPr>
                  </w:rPrChange>
                </w:rPr>
                <w:t>1</w:t>
              </w:r>
            </w:ins>
          </w:p>
        </w:tc>
      </w:tr>
      <w:tr w:rsidR="00D36837" w:rsidRPr="00EC61C3" w14:paraId="743B78F5"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8EC" w14:textId="77777777" w:rsidR="00D36837" w:rsidRPr="00EC61C3" w:rsidRDefault="00D36837" w:rsidP="00D36837">
            <w:pPr>
              <w:pStyle w:val="TAL"/>
              <w:spacing w:line="252" w:lineRule="auto"/>
              <w:rPr>
                <w:rFonts w:cs="Arial"/>
              </w:rPr>
            </w:pPr>
            <w:r w:rsidRPr="00EC61C3">
              <w:rPr>
                <w:rFonts w:cs="Arial"/>
              </w:rPr>
              <w:t>REG bundle size</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ED"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E" w14:textId="77777777" w:rsidR="00D36837" w:rsidRPr="00EC61C3" w:rsidRDefault="00D36837" w:rsidP="00D36837">
            <w:pPr>
              <w:pStyle w:val="TAC"/>
              <w:spacing w:line="252" w:lineRule="auto"/>
              <w:rPr>
                <w:lang w:eastAsia="zh-CN"/>
              </w:rPr>
            </w:pPr>
            <w:r w:rsidRPr="00EC61C3">
              <w:rPr>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EF" w14:textId="77777777" w:rsidR="00D36837" w:rsidRPr="00EC61C3" w:rsidRDefault="00D36837" w:rsidP="00D36837">
            <w:pPr>
              <w:pStyle w:val="TAC"/>
              <w:spacing w:line="252" w:lineRule="auto"/>
              <w:rPr>
                <w:rFonts w:cs="Arial"/>
                <w:lang w:eastAsia="zh-CN"/>
              </w:rPr>
            </w:pPr>
            <w:r w:rsidRPr="00EC61C3">
              <w:rPr>
                <w:rFonts w:cs="Arial"/>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0" w14:textId="157B84B4" w:rsidR="00D36837" w:rsidRPr="00EC61C3" w:rsidRDefault="00D36837" w:rsidP="00D36837">
            <w:pPr>
              <w:pStyle w:val="TAC"/>
              <w:rPr>
                <w:rFonts w:cs="Arial"/>
              </w:rPr>
            </w:pPr>
            <w:r w:rsidRPr="00EC61C3">
              <w:rPr>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1" w14:textId="29D49E22" w:rsidR="00D36837" w:rsidRPr="00EC61C3" w:rsidRDefault="00D36837" w:rsidP="00D36837">
            <w:pPr>
              <w:pStyle w:val="TAC"/>
              <w:spacing w:line="252" w:lineRule="auto"/>
              <w:rPr>
                <w:rFonts w:cs="Arial"/>
              </w:rPr>
            </w:pPr>
            <w:r w:rsidRPr="00EC61C3">
              <w:rPr>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2" w14:textId="5CC34DED" w:rsidR="00D36837" w:rsidRPr="00EC61C3" w:rsidRDefault="00D36837" w:rsidP="00D36837">
            <w:pPr>
              <w:pStyle w:val="TAC"/>
              <w:spacing w:line="252" w:lineRule="auto"/>
              <w:rPr>
                <w:rFonts w:cs="Arial"/>
              </w:rPr>
            </w:pPr>
            <w:r w:rsidRPr="00EC61C3">
              <w:rPr>
                <w:rFonts w:cs="Arial"/>
                <w:lang w:eastAsia="zh-CN"/>
              </w:rPr>
              <w:t>6</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3" w14:textId="4B915331" w:rsidR="00D36837" w:rsidRPr="00EC61C3" w:rsidRDefault="00D36837" w:rsidP="00D36837">
            <w:pPr>
              <w:pStyle w:val="TAC"/>
              <w:spacing w:line="252" w:lineRule="auto"/>
              <w:rPr>
                <w:rFonts w:cs="Arial"/>
              </w:rPr>
            </w:pPr>
            <w:r w:rsidRPr="00EC61C3">
              <w:rPr>
                <w:lang w:eastAsia="zh-CN"/>
              </w:rPr>
              <w:t>6</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F4" w14:textId="5E9078D4" w:rsidR="00D36837" w:rsidRPr="00D36837" w:rsidRDefault="00D36837" w:rsidP="00D36837">
            <w:pPr>
              <w:pStyle w:val="TAC"/>
              <w:spacing w:line="252" w:lineRule="auto"/>
              <w:rPr>
                <w:rFonts w:cs="Arial"/>
              </w:rPr>
            </w:pPr>
            <w:ins w:id="180" w:author="Rose, Ian" w:date="2021-01-14T12:35:00Z">
              <w:r w:rsidRPr="00D36837">
                <w:rPr>
                  <w:lang w:eastAsia="zh-CN"/>
                  <w:rPrChange w:id="181" w:author="Rose, Ian" w:date="2021-01-14T12:39:00Z">
                    <w:rPr>
                      <w:color w:val="FF0000"/>
                      <w:lang w:eastAsia="zh-CN"/>
                    </w:rPr>
                  </w:rPrChange>
                </w:rPr>
                <w:t>6</w:t>
              </w:r>
            </w:ins>
          </w:p>
        </w:tc>
      </w:tr>
      <w:tr w:rsidR="00D36837" w:rsidRPr="00EC61C3" w14:paraId="743B78FF"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8F6" w14:textId="77777777" w:rsidR="00D36837" w:rsidRPr="00EC61C3" w:rsidRDefault="00D36837" w:rsidP="00D36837">
            <w:pPr>
              <w:pStyle w:val="TAL"/>
              <w:spacing w:line="252" w:lineRule="auto"/>
              <w:rPr>
                <w:rFonts w:cs="Arial"/>
              </w:rPr>
            </w:pPr>
            <w:r w:rsidRPr="00EC61C3">
              <w:rPr>
                <w:rFonts w:cs="Arial"/>
              </w:rPr>
              <w:t>DMRS precoder granularity</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8F7"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F8" w14:textId="77777777" w:rsidR="00D36837" w:rsidRPr="00EC61C3" w:rsidRDefault="00D36837" w:rsidP="00D36837">
            <w:pPr>
              <w:pStyle w:val="TAC"/>
              <w:spacing w:line="252" w:lineRule="auto"/>
              <w:rPr>
                <w:lang w:eastAsia="zh-CN"/>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8F9" w14:textId="77777777" w:rsidR="00D36837" w:rsidRPr="00EC61C3" w:rsidRDefault="00D36837" w:rsidP="00D36837">
            <w:pPr>
              <w:pStyle w:val="TAC"/>
              <w:spacing w:line="252" w:lineRule="auto"/>
              <w:rPr>
                <w:rFonts w:cs="Arial"/>
                <w:lang w:eastAsia="zh-CN"/>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A" w14:textId="3E9EA1B1" w:rsidR="00D36837" w:rsidRPr="00EC61C3" w:rsidRDefault="00D36837" w:rsidP="00D36837">
            <w:pPr>
              <w:pStyle w:val="TAC"/>
              <w:rPr>
                <w:rFonts w:cs="Arial"/>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B" w14:textId="21314D54" w:rsidR="00D36837" w:rsidRPr="00EC61C3" w:rsidRDefault="00D36837" w:rsidP="00D36837">
            <w:pPr>
              <w:pStyle w:val="TAC"/>
              <w:spacing w:line="252" w:lineRule="auto"/>
              <w:rPr>
                <w:rFonts w:cs="Arial"/>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C" w14:textId="7B7050C6" w:rsidR="00D36837" w:rsidRPr="00EC61C3" w:rsidRDefault="00D36837" w:rsidP="00D36837">
            <w:pPr>
              <w:pStyle w:val="TAC"/>
              <w:spacing w:line="252" w:lineRule="auto"/>
              <w:rPr>
                <w:rFonts w:cs="Arial"/>
              </w:rPr>
            </w:pPr>
            <w:r w:rsidRPr="00EC61C3">
              <w:rPr>
                <w:lang w:eastAsia="zh-CN"/>
              </w:rPr>
              <w:t>Same as REG bundle size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8FD" w14:textId="1ED7C427" w:rsidR="00D36837" w:rsidRPr="00EC61C3" w:rsidRDefault="00D36837" w:rsidP="00D36837">
            <w:pPr>
              <w:pStyle w:val="TAC"/>
              <w:spacing w:line="252" w:lineRule="auto"/>
              <w:rPr>
                <w:rFonts w:cs="Arial"/>
              </w:rPr>
            </w:pPr>
            <w:r w:rsidRPr="00EC61C3">
              <w:rPr>
                <w:lang w:eastAsia="zh-CN"/>
              </w:rPr>
              <w:t>Same as REG bundle size</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8FE" w14:textId="67785067" w:rsidR="00D36837" w:rsidRPr="00D36837" w:rsidRDefault="00D36837" w:rsidP="00D36837">
            <w:pPr>
              <w:pStyle w:val="TAC"/>
              <w:spacing w:line="252" w:lineRule="auto"/>
              <w:rPr>
                <w:rFonts w:cs="Arial"/>
              </w:rPr>
            </w:pPr>
            <w:ins w:id="182" w:author="Rose, Ian" w:date="2021-01-14T12:35:00Z">
              <w:r w:rsidRPr="00D36837">
                <w:rPr>
                  <w:lang w:eastAsia="zh-CN"/>
                  <w:rPrChange w:id="183" w:author="Rose, Ian" w:date="2021-01-14T12:39:00Z">
                    <w:rPr>
                      <w:color w:val="FF0000"/>
                      <w:lang w:eastAsia="zh-CN"/>
                    </w:rPr>
                  </w:rPrChange>
                </w:rPr>
                <w:t>Same as REG bundle size</w:t>
              </w:r>
            </w:ins>
          </w:p>
        </w:tc>
      </w:tr>
      <w:tr w:rsidR="00D36837" w:rsidRPr="00EC61C3" w14:paraId="743B7909"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00" w14:textId="77777777" w:rsidR="00D36837" w:rsidRPr="00EC61C3" w:rsidRDefault="00D36837" w:rsidP="00D36837">
            <w:pPr>
              <w:pStyle w:val="TAL"/>
              <w:spacing w:line="252" w:lineRule="auto"/>
              <w:rPr>
                <w:rFonts w:cs="Arial"/>
              </w:rPr>
            </w:pPr>
            <w:r w:rsidRPr="00EC61C3">
              <w:rPr>
                <w:rFonts w:cs="Arial"/>
              </w:rPr>
              <w:t>CCE to REG mapping</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01"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02" w14:textId="77777777" w:rsidR="00D36837" w:rsidRPr="00EC61C3" w:rsidRDefault="00D36837" w:rsidP="00D36837">
            <w:pPr>
              <w:pStyle w:val="TAC"/>
              <w:spacing w:line="252" w:lineRule="auto"/>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03" w14:textId="77777777" w:rsidR="00D36837" w:rsidRPr="00EC61C3" w:rsidRDefault="00D36837" w:rsidP="00D36837">
            <w:pPr>
              <w:pStyle w:val="TAC"/>
              <w:spacing w:line="252" w:lineRule="auto"/>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4" w14:textId="66ADD4E5" w:rsidR="00D36837" w:rsidRPr="00EC61C3" w:rsidRDefault="00D36837" w:rsidP="00D36837">
            <w:pPr>
              <w:pStyle w:val="TAC"/>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5" w14:textId="568CC856" w:rsidR="00D36837" w:rsidRPr="00EC61C3" w:rsidRDefault="00D36837" w:rsidP="00D36837">
            <w:pPr>
              <w:pStyle w:val="TAC"/>
              <w:spacing w:line="252" w:lineRule="auto"/>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6" w14:textId="71EE5F9C" w:rsidR="00D36837" w:rsidRPr="00EC61C3" w:rsidRDefault="00D36837" w:rsidP="00D36837">
            <w:pPr>
              <w:pStyle w:val="TAC"/>
              <w:spacing w:line="252" w:lineRule="auto"/>
              <w:rPr>
                <w:rFonts w:cs="Arial"/>
              </w:rPr>
            </w:pPr>
            <w:r w:rsidRPr="00EC61C3">
              <w:t>Interleaved</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7" w14:textId="60D6D1BD" w:rsidR="00D36837" w:rsidRPr="00EC61C3" w:rsidRDefault="00D36837" w:rsidP="00D36837">
            <w:pPr>
              <w:pStyle w:val="TAC"/>
              <w:spacing w:line="252" w:lineRule="auto"/>
              <w:rPr>
                <w:rFonts w:cs="Arial"/>
              </w:rPr>
            </w:pPr>
            <w:r w:rsidRPr="00EC61C3">
              <w:t>Interleaved</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08" w14:textId="0DB17522" w:rsidR="00D36837" w:rsidRPr="00D36837" w:rsidRDefault="00D36837" w:rsidP="00D36837">
            <w:pPr>
              <w:pStyle w:val="TAC"/>
              <w:spacing w:line="252" w:lineRule="auto"/>
              <w:rPr>
                <w:rFonts w:cs="Arial"/>
              </w:rPr>
            </w:pPr>
            <w:ins w:id="184" w:author="Rose, Ian" w:date="2021-01-14T12:35:00Z">
              <w:r w:rsidRPr="00D36837">
                <w:rPr>
                  <w:rPrChange w:id="185" w:author="Rose, Ian" w:date="2021-01-14T12:39:00Z">
                    <w:rPr>
                      <w:color w:val="FF0000"/>
                    </w:rPr>
                  </w:rPrChange>
                </w:rPr>
                <w:t>Interleaved</w:t>
              </w:r>
            </w:ins>
          </w:p>
        </w:tc>
      </w:tr>
      <w:tr w:rsidR="00D36837" w:rsidRPr="00EC61C3" w14:paraId="743B7913"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0A" w14:textId="77777777" w:rsidR="00D36837" w:rsidRPr="00EC61C3" w:rsidRDefault="00D36837" w:rsidP="00D36837">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0B"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0C" w14:textId="77777777" w:rsidR="00D36837" w:rsidRPr="00EC61C3" w:rsidRDefault="00D36837" w:rsidP="00D36837">
            <w:pPr>
              <w:pStyle w:val="TAC"/>
              <w:spacing w:line="252" w:lineRule="auto"/>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0D" w14:textId="77777777" w:rsidR="00D36837" w:rsidRPr="00EC61C3" w:rsidRDefault="00D36837" w:rsidP="00D36837">
            <w:pPr>
              <w:pStyle w:val="TAC"/>
              <w:spacing w:line="252" w:lineRule="auto"/>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E" w14:textId="35CD4DFA" w:rsidR="00D36837" w:rsidRPr="00EC61C3" w:rsidRDefault="00D36837" w:rsidP="00D36837">
            <w:pPr>
              <w:pStyle w:val="TAC"/>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0F" w14:textId="2C39396C" w:rsidR="00D36837" w:rsidRPr="00EC61C3" w:rsidRDefault="00D36837" w:rsidP="00D36837">
            <w:pPr>
              <w:pStyle w:val="TAC"/>
              <w:spacing w:line="252" w:lineRule="auto"/>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0" w14:textId="2A5C9E15" w:rsidR="00D36837" w:rsidRPr="00EC61C3" w:rsidRDefault="00D36837" w:rsidP="00D36837">
            <w:pPr>
              <w:pStyle w:val="TAC"/>
              <w:spacing w:line="252" w:lineRule="auto"/>
              <w:rPr>
                <w:rFonts w:cs="Arial"/>
              </w:rPr>
            </w:pPr>
            <w:r w:rsidRPr="00EC61C3">
              <w:t>0</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1" w14:textId="3E2947CC" w:rsidR="00D36837" w:rsidRPr="00EC61C3" w:rsidRDefault="00D36837" w:rsidP="00D36837">
            <w:pPr>
              <w:pStyle w:val="TAC"/>
              <w:spacing w:line="252" w:lineRule="auto"/>
              <w:rPr>
                <w:rFonts w:cs="Arial"/>
              </w:rPr>
            </w:pPr>
            <w:r w:rsidRPr="00EC61C3">
              <w:t>0</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12" w14:textId="6BE75A89" w:rsidR="00D36837" w:rsidRPr="00D36837" w:rsidRDefault="00D36837" w:rsidP="00D36837">
            <w:pPr>
              <w:pStyle w:val="TAC"/>
              <w:spacing w:line="252" w:lineRule="auto"/>
              <w:rPr>
                <w:rFonts w:cs="Arial"/>
              </w:rPr>
            </w:pPr>
            <w:ins w:id="186" w:author="Rose, Ian" w:date="2021-01-14T12:35:00Z">
              <w:r w:rsidRPr="00D36837">
                <w:rPr>
                  <w:rPrChange w:id="187" w:author="Rose, Ian" w:date="2021-01-14T12:39:00Z">
                    <w:rPr>
                      <w:color w:val="FF0000"/>
                    </w:rPr>
                  </w:rPrChange>
                </w:rPr>
                <w:t>0</w:t>
              </w:r>
            </w:ins>
          </w:p>
        </w:tc>
      </w:tr>
      <w:tr w:rsidR="00D36837" w:rsidRPr="00EC61C3" w14:paraId="743B791D"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14" w14:textId="77777777" w:rsidR="00D36837" w:rsidRPr="00EC61C3" w:rsidRDefault="00D36837" w:rsidP="00D36837">
            <w:pPr>
              <w:pStyle w:val="TAL"/>
              <w:spacing w:line="252" w:lineRule="auto"/>
              <w:rPr>
                <w:rFonts w:cs="Arial"/>
              </w:rPr>
            </w:pPr>
            <w:r w:rsidRPr="00EC61C3">
              <w:rPr>
                <w:rFonts w:cs="Arial"/>
              </w:rPr>
              <w:t>Interleave size</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15"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16" w14:textId="77777777" w:rsidR="00D36837" w:rsidRPr="00EC61C3" w:rsidRDefault="00D36837" w:rsidP="00D36837">
            <w:pPr>
              <w:pStyle w:val="TAC"/>
              <w:spacing w:line="252" w:lineRule="auto"/>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17" w14:textId="77777777" w:rsidR="00D36837" w:rsidRPr="00EC61C3" w:rsidRDefault="00D36837" w:rsidP="00D36837">
            <w:pPr>
              <w:pStyle w:val="TAC"/>
              <w:spacing w:line="252" w:lineRule="auto"/>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8" w14:textId="2035422B" w:rsidR="00D36837" w:rsidRPr="00EC61C3" w:rsidRDefault="00D36837" w:rsidP="00D36837">
            <w:pPr>
              <w:pStyle w:val="TAC"/>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9" w14:textId="50B4317A" w:rsidR="00D36837" w:rsidRPr="00EC61C3" w:rsidRDefault="00D36837" w:rsidP="00D36837">
            <w:pPr>
              <w:pStyle w:val="TAC"/>
              <w:spacing w:line="252" w:lineRule="auto"/>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A" w14:textId="2BDB0364" w:rsidR="00D36837" w:rsidRPr="00EC61C3" w:rsidRDefault="00D36837" w:rsidP="00D36837">
            <w:pPr>
              <w:pStyle w:val="TAC"/>
              <w:spacing w:line="252" w:lineRule="auto"/>
              <w:rPr>
                <w:rFonts w:cs="Arial"/>
              </w:rPr>
            </w:pPr>
            <w:r w:rsidRPr="00EC61C3">
              <w:t>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1B" w14:textId="0C1DE6A7" w:rsidR="00D36837" w:rsidRPr="00EC61C3" w:rsidRDefault="00D36837" w:rsidP="00D36837">
            <w:pPr>
              <w:pStyle w:val="TAC"/>
              <w:spacing w:line="252" w:lineRule="auto"/>
              <w:rPr>
                <w:rFonts w:cs="Arial"/>
              </w:rPr>
            </w:pPr>
            <w:r w:rsidRPr="00EC61C3">
              <w:t>2</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1C" w14:textId="25893B06" w:rsidR="00D36837" w:rsidRPr="00D36837" w:rsidRDefault="00D36837" w:rsidP="00D36837">
            <w:pPr>
              <w:pStyle w:val="TAC"/>
              <w:spacing w:line="252" w:lineRule="auto"/>
              <w:rPr>
                <w:rFonts w:cs="Arial"/>
              </w:rPr>
            </w:pPr>
            <w:ins w:id="188" w:author="Rose, Ian" w:date="2021-01-14T12:35:00Z">
              <w:r w:rsidRPr="00D36837">
                <w:rPr>
                  <w:rPrChange w:id="189" w:author="Rose, Ian" w:date="2021-01-14T12:39:00Z">
                    <w:rPr>
                      <w:color w:val="FF0000"/>
                    </w:rPr>
                  </w:rPrChange>
                </w:rPr>
                <w:t>2</w:t>
              </w:r>
            </w:ins>
          </w:p>
        </w:tc>
      </w:tr>
      <w:tr w:rsidR="00D36837" w:rsidRPr="00EC61C3" w14:paraId="743B7927"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1E" w14:textId="77777777" w:rsidR="00D36837" w:rsidRPr="00EC61C3" w:rsidRDefault="00D36837" w:rsidP="00D36837">
            <w:pPr>
              <w:pStyle w:val="TAL"/>
              <w:spacing w:line="252" w:lineRule="auto"/>
              <w:rPr>
                <w:rFonts w:cs="Arial"/>
              </w:rPr>
            </w:pPr>
            <w:r w:rsidRPr="00EC61C3">
              <w:rPr>
                <w:rFonts w:cs="Arial"/>
              </w:rPr>
              <w:t>Beamforming Pre-Coder</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1F"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0" w14:textId="77777777" w:rsidR="00D36837" w:rsidRPr="00EC61C3" w:rsidRDefault="00D36837" w:rsidP="00D36837">
            <w:pPr>
              <w:pStyle w:val="TAC"/>
              <w:spacing w:line="252" w:lineRule="auto"/>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1" w14:textId="77777777" w:rsidR="00D36837" w:rsidRPr="00EC61C3" w:rsidRDefault="00D36837" w:rsidP="00D36837">
            <w:pPr>
              <w:pStyle w:val="TAC"/>
              <w:spacing w:line="252" w:lineRule="auto"/>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2" w14:textId="36383700" w:rsidR="00D36837" w:rsidRPr="00EC61C3" w:rsidRDefault="00D36837" w:rsidP="00D36837">
            <w:pPr>
              <w:pStyle w:val="TAC"/>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3" w14:textId="7226478B" w:rsidR="00D36837" w:rsidRPr="00EC61C3" w:rsidRDefault="00D36837" w:rsidP="00D36837">
            <w:pPr>
              <w:pStyle w:val="TAC"/>
              <w:spacing w:line="252" w:lineRule="auto"/>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4" w14:textId="41938626" w:rsidR="00D36837" w:rsidRPr="00EC61C3" w:rsidRDefault="00D36837" w:rsidP="00D36837">
            <w:pPr>
              <w:pStyle w:val="TAC"/>
              <w:spacing w:line="252" w:lineRule="auto"/>
              <w:rPr>
                <w:rFonts w:cs="Arial"/>
              </w:rPr>
            </w:pPr>
            <w:r w:rsidRPr="00EC61C3">
              <w:t>N/A</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5" w14:textId="538E33F3" w:rsidR="00D36837" w:rsidRPr="00EC61C3" w:rsidRDefault="00D36837" w:rsidP="00D36837">
            <w:pPr>
              <w:pStyle w:val="TAC"/>
              <w:spacing w:line="252" w:lineRule="auto"/>
              <w:rPr>
                <w:rFonts w:cs="Arial"/>
              </w:rPr>
            </w:pPr>
            <w:r w:rsidRPr="00EC61C3">
              <w:t>N/A</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26" w14:textId="1CAA1565" w:rsidR="00D36837" w:rsidRPr="00D36837" w:rsidRDefault="00D36837" w:rsidP="00D36837">
            <w:pPr>
              <w:pStyle w:val="TAC"/>
              <w:spacing w:line="252" w:lineRule="auto"/>
              <w:rPr>
                <w:rFonts w:cs="Arial"/>
              </w:rPr>
            </w:pPr>
            <w:ins w:id="190" w:author="Rose, Ian" w:date="2021-01-14T12:35:00Z">
              <w:r w:rsidRPr="00D36837">
                <w:rPr>
                  <w:rPrChange w:id="191" w:author="Rose, Ian" w:date="2021-01-14T12:39:00Z">
                    <w:rPr>
                      <w:color w:val="FF0000"/>
                    </w:rPr>
                  </w:rPrChange>
                </w:rPr>
                <w:t>N/A</w:t>
              </w:r>
            </w:ins>
          </w:p>
        </w:tc>
      </w:tr>
      <w:tr w:rsidR="00D36837" w:rsidRPr="00EC61C3" w14:paraId="743B7931"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28" w14:textId="77777777" w:rsidR="00D36837" w:rsidRPr="00EC61C3" w:rsidRDefault="00D36837" w:rsidP="00D36837">
            <w:pPr>
              <w:pStyle w:val="TAL"/>
              <w:spacing w:line="252" w:lineRule="auto"/>
              <w:rPr>
                <w:rFonts w:cs="Arial"/>
              </w:rPr>
            </w:pPr>
            <w:r w:rsidRPr="00EC61C3">
              <w:rPr>
                <w:rFonts w:cs="Arial"/>
              </w:rPr>
              <w:t>Aggregation level</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9" w14:textId="77777777" w:rsidR="00D36837" w:rsidRPr="00EC61C3" w:rsidRDefault="00D36837" w:rsidP="00D36837">
            <w:pPr>
              <w:pStyle w:val="TAC"/>
              <w:spacing w:line="252" w:lineRule="auto"/>
              <w:rPr>
                <w:rFonts w:cs="Arial"/>
              </w:rPr>
            </w:pPr>
            <w:r w:rsidRPr="00EC61C3">
              <w:rPr>
                <w:rFonts w:cs="Arial"/>
              </w:rPr>
              <w:t>CCE</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A" w14:textId="657F39C1" w:rsidR="00D36837" w:rsidRPr="00EC61C3" w:rsidRDefault="00D36837" w:rsidP="00D36837">
            <w:pPr>
              <w:pStyle w:val="TAC"/>
              <w:spacing w:line="252" w:lineRule="auto"/>
            </w:pPr>
            <w:r>
              <w:t>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2B" w14:textId="5CD794CE" w:rsidR="00D36837" w:rsidRPr="00EC61C3" w:rsidRDefault="00D36837" w:rsidP="00D36837">
            <w:pPr>
              <w:pStyle w:val="TAC"/>
              <w:spacing w:line="252" w:lineRule="auto"/>
              <w:rPr>
                <w:rFonts w:cs="Arial"/>
              </w:rPr>
            </w:pPr>
            <w:r>
              <w:t>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C" w14:textId="55747EB2" w:rsidR="00D36837" w:rsidRPr="00EC61C3" w:rsidRDefault="00D36837" w:rsidP="00D36837">
            <w:pPr>
              <w:pStyle w:val="TAC"/>
              <w:rPr>
                <w:rFonts w:cs="Arial"/>
              </w:rPr>
            </w:pPr>
            <w:r>
              <w:t>4</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D" w14:textId="116BCA72" w:rsidR="00D36837" w:rsidRPr="00EC61C3" w:rsidRDefault="00D36837" w:rsidP="00D36837">
            <w:pPr>
              <w:pStyle w:val="TAC"/>
              <w:spacing w:line="252" w:lineRule="auto"/>
              <w:rPr>
                <w:rFonts w:cs="Arial"/>
              </w:rPr>
            </w:pPr>
            <w:r>
              <w:rPr>
                <w:rFonts w:cs="Arial" w:hint="eastAsia"/>
                <w:lang w:eastAsia="ja-JP"/>
              </w:rPr>
              <w:t>8</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E" w14:textId="6F4230BB" w:rsidR="00D36837" w:rsidRPr="00EC61C3" w:rsidRDefault="00D36837" w:rsidP="00D36837">
            <w:pPr>
              <w:pStyle w:val="TAC"/>
              <w:spacing w:line="252" w:lineRule="auto"/>
              <w:rPr>
                <w:rFonts w:cs="Arial"/>
              </w:rPr>
            </w:pPr>
            <w:r>
              <w:rPr>
                <w:rFonts w:cs="Arial" w:hint="eastAsia"/>
                <w:lang w:eastAsia="ja-JP"/>
              </w:rPr>
              <w:t>8</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2F" w14:textId="59547469" w:rsidR="00D36837" w:rsidRPr="00EC61C3" w:rsidRDefault="00D36837" w:rsidP="00D36837">
            <w:pPr>
              <w:pStyle w:val="TAC"/>
              <w:spacing w:line="252" w:lineRule="auto"/>
              <w:rPr>
                <w:rFonts w:cs="Arial"/>
              </w:rPr>
            </w:pPr>
            <w:r>
              <w:rPr>
                <w:rFonts w:cs="Arial" w:hint="eastAsia"/>
                <w:lang w:eastAsia="ja-JP"/>
              </w:rPr>
              <w:t>8</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30" w14:textId="2F3E0578" w:rsidR="00D36837" w:rsidRPr="00373059" w:rsidRDefault="00D36837" w:rsidP="00D36837">
            <w:pPr>
              <w:pStyle w:val="TAC"/>
              <w:spacing w:line="252" w:lineRule="auto"/>
              <w:rPr>
                <w:rFonts w:cs="Arial"/>
              </w:rPr>
            </w:pPr>
            <w:ins w:id="192" w:author="Rose, Ian" w:date="2021-01-14T12:36:00Z">
              <w:r w:rsidRPr="00D36837">
                <w:t>4</w:t>
              </w:r>
            </w:ins>
          </w:p>
        </w:tc>
      </w:tr>
      <w:tr w:rsidR="00D36837" w:rsidRPr="00EC61C3" w14:paraId="743B793B"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32" w14:textId="77777777" w:rsidR="00D36837" w:rsidRPr="00EC61C3" w:rsidRDefault="00D36837" w:rsidP="00D36837">
            <w:pPr>
              <w:pStyle w:val="TAL"/>
              <w:spacing w:line="252" w:lineRule="auto"/>
              <w:rPr>
                <w:rFonts w:cs="Arial"/>
              </w:rPr>
            </w:pPr>
            <w:r w:rsidRPr="00EC61C3">
              <w:rPr>
                <w:rFonts w:cs="Arial"/>
              </w:rPr>
              <w:t>DCI formats</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tcPr>
          <w:p w14:paraId="743B7933" w14:textId="77777777" w:rsidR="00D36837" w:rsidRPr="00EC61C3" w:rsidRDefault="00D36837" w:rsidP="00D36837">
            <w:pPr>
              <w:pStyle w:val="TAC"/>
              <w:spacing w:line="252" w:lineRule="auto"/>
              <w:rPr>
                <w:rFonts w:cs="Arial"/>
              </w:rPr>
            </w:pP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4" w14:textId="77777777" w:rsidR="00D36837" w:rsidRPr="00EC61C3" w:rsidRDefault="00D36837" w:rsidP="00D36837">
            <w:pPr>
              <w:pStyle w:val="TAC"/>
              <w:spacing w:line="252" w:lineRule="auto"/>
            </w:pPr>
            <w:r w:rsidRPr="00EC61C3">
              <w:t xml:space="preserve">Note 1 </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5" w14:textId="77777777" w:rsidR="00D36837" w:rsidRPr="00EC61C3" w:rsidRDefault="00D36837" w:rsidP="00D36837">
            <w:pPr>
              <w:pStyle w:val="TAC"/>
              <w:spacing w:line="252" w:lineRule="auto"/>
              <w:rPr>
                <w:rFonts w:cs="Arial"/>
              </w:rPr>
            </w:pPr>
            <w:r w:rsidRPr="00EC61C3">
              <w:t>Note 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36" w14:textId="713F5F9F" w:rsidR="00D36837" w:rsidRPr="00EC61C3" w:rsidRDefault="00D36837" w:rsidP="00D36837">
            <w:pPr>
              <w:pStyle w:val="TAC"/>
              <w:rPr>
                <w:rFonts w:cs="Arial"/>
              </w:rPr>
            </w:pPr>
            <w:r w:rsidRPr="00EC61C3">
              <w:t xml:space="preserve">Note 1 </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37" w14:textId="1802D15D" w:rsidR="00D36837" w:rsidRPr="00EC61C3" w:rsidRDefault="00D36837" w:rsidP="00D36837">
            <w:pPr>
              <w:pStyle w:val="TAC"/>
              <w:spacing w:line="252" w:lineRule="auto"/>
              <w:rPr>
                <w:rFonts w:cs="Arial"/>
              </w:rPr>
            </w:pPr>
            <w:r w:rsidRPr="00EC61C3">
              <w:t xml:space="preserve">Note 1 </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38" w14:textId="3F26A1DF" w:rsidR="00D36837" w:rsidRPr="00EC61C3" w:rsidRDefault="00D36837" w:rsidP="00D36837">
            <w:pPr>
              <w:pStyle w:val="TAC"/>
              <w:spacing w:line="252" w:lineRule="auto"/>
              <w:rPr>
                <w:rFonts w:cs="Arial"/>
              </w:rPr>
            </w:pPr>
            <w:r w:rsidRPr="00EC61C3">
              <w:t>Note 1</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39" w14:textId="481CAD9F" w:rsidR="00D36837" w:rsidRPr="00EC61C3" w:rsidRDefault="00D36837" w:rsidP="00D36837">
            <w:pPr>
              <w:pStyle w:val="TAC"/>
              <w:spacing w:line="252" w:lineRule="auto"/>
              <w:rPr>
                <w:rFonts w:cs="Arial"/>
              </w:rPr>
            </w:pPr>
            <w:r w:rsidRPr="00EC61C3">
              <w:t xml:space="preserve">Note 1 </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3A" w14:textId="57D3B231" w:rsidR="00D36837" w:rsidRPr="00D36837" w:rsidRDefault="00D36837" w:rsidP="00D36837">
            <w:pPr>
              <w:pStyle w:val="TAC"/>
              <w:spacing w:line="252" w:lineRule="auto"/>
              <w:rPr>
                <w:rFonts w:cs="Arial"/>
              </w:rPr>
            </w:pPr>
            <w:ins w:id="193" w:author="Rose, Ian" w:date="2021-01-14T12:35:00Z">
              <w:r w:rsidRPr="00D36837">
                <w:rPr>
                  <w:rPrChange w:id="194" w:author="Rose, Ian" w:date="2021-01-14T12:39:00Z">
                    <w:rPr>
                      <w:color w:val="FF0000"/>
                    </w:rPr>
                  </w:rPrChange>
                </w:rPr>
                <w:t xml:space="preserve">Note 1 </w:t>
              </w:r>
            </w:ins>
          </w:p>
        </w:tc>
      </w:tr>
      <w:tr w:rsidR="00D36837" w:rsidRPr="00EC61C3" w14:paraId="743B7945" w14:textId="77777777" w:rsidTr="00D36837">
        <w:trPr>
          <w:jc w:val="center"/>
        </w:trPr>
        <w:tc>
          <w:tcPr>
            <w:tcW w:w="15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3C" w14:textId="77777777" w:rsidR="00D36837" w:rsidRPr="00EC61C3" w:rsidRDefault="00D36837" w:rsidP="00D36837">
            <w:pPr>
              <w:pStyle w:val="TAL"/>
              <w:spacing w:line="252" w:lineRule="auto"/>
              <w:rPr>
                <w:rFonts w:cs="Arial"/>
              </w:rPr>
            </w:pPr>
            <w:r w:rsidRPr="00EC61C3">
              <w:rPr>
                <w:rFonts w:cs="Arial"/>
              </w:rPr>
              <w:t>Payload size (without CRC)</w:t>
            </w:r>
          </w:p>
        </w:tc>
        <w:tc>
          <w:tcPr>
            <w:tcW w:w="3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D" w14:textId="77777777" w:rsidR="00D36837" w:rsidRPr="00EC61C3" w:rsidRDefault="00D36837" w:rsidP="00D36837">
            <w:pPr>
              <w:pStyle w:val="TAC"/>
              <w:spacing w:line="252" w:lineRule="auto"/>
              <w:rPr>
                <w:rFonts w:cs="Arial"/>
              </w:rPr>
            </w:pPr>
            <w:r w:rsidRPr="00EC61C3">
              <w:rPr>
                <w:rFonts w:cs="Arial"/>
              </w:rPr>
              <w:t>bits</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E" w14:textId="77777777" w:rsidR="00D36837" w:rsidRPr="00EC61C3" w:rsidRDefault="00D36837" w:rsidP="00D36837">
            <w:pPr>
              <w:pStyle w:val="TAC"/>
              <w:spacing w:line="252" w:lineRule="auto"/>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3B793F" w14:textId="77777777" w:rsidR="00D36837" w:rsidRPr="00EC61C3" w:rsidRDefault="00D36837" w:rsidP="00D36837">
            <w:pPr>
              <w:pStyle w:val="TAC"/>
              <w:spacing w:line="252" w:lineRule="auto"/>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40" w14:textId="27444FC6" w:rsidR="00D36837" w:rsidRPr="00EC61C3" w:rsidRDefault="00D36837" w:rsidP="00D36837">
            <w:pPr>
              <w:pStyle w:val="TAC"/>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41" w14:textId="0F3D7CCA" w:rsidR="00D36837" w:rsidRPr="00EC61C3" w:rsidRDefault="00D36837" w:rsidP="00D36837">
            <w:pPr>
              <w:pStyle w:val="TAC"/>
              <w:spacing w:line="252" w:lineRule="auto"/>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42" w14:textId="44E9048F" w:rsidR="00D36837" w:rsidRPr="00EC61C3" w:rsidRDefault="00D36837" w:rsidP="00D36837">
            <w:pPr>
              <w:pStyle w:val="TAC"/>
              <w:spacing w:line="252" w:lineRule="auto"/>
              <w:rPr>
                <w:rFonts w:cs="Arial"/>
              </w:rPr>
            </w:pPr>
            <w:r w:rsidRPr="00EC61C3">
              <w:t>Note 2</w:t>
            </w:r>
          </w:p>
        </w:tc>
        <w:tc>
          <w:tcPr>
            <w:tcW w:w="506" w:type="pct"/>
            <w:tcBorders>
              <w:top w:val="single" w:sz="4" w:space="0" w:color="auto"/>
              <w:left w:val="single" w:sz="4" w:space="0" w:color="auto"/>
              <w:bottom w:val="single" w:sz="4" w:space="0" w:color="auto"/>
              <w:right w:val="single" w:sz="4" w:space="0" w:color="auto"/>
            </w:tcBorders>
            <w:tcMar>
              <w:left w:w="28" w:type="dxa"/>
              <w:right w:w="28" w:type="dxa"/>
            </w:tcMar>
          </w:tcPr>
          <w:p w14:paraId="743B7943" w14:textId="3A60BE1D" w:rsidR="00D36837" w:rsidRPr="00EC61C3" w:rsidRDefault="00D36837" w:rsidP="00D36837">
            <w:pPr>
              <w:pStyle w:val="TAC"/>
              <w:spacing w:line="252" w:lineRule="auto"/>
              <w:rPr>
                <w:rFonts w:cs="Arial"/>
              </w:rPr>
            </w:pPr>
            <w:r w:rsidRPr="00EC61C3">
              <w:t>Note 2</w:t>
            </w:r>
          </w:p>
        </w:tc>
        <w:tc>
          <w:tcPr>
            <w:tcW w:w="97" w:type="pct"/>
            <w:tcBorders>
              <w:top w:val="single" w:sz="4" w:space="0" w:color="auto"/>
              <w:left w:val="single" w:sz="4" w:space="0" w:color="auto"/>
              <w:bottom w:val="single" w:sz="4" w:space="0" w:color="auto"/>
              <w:right w:val="single" w:sz="4" w:space="0" w:color="auto"/>
            </w:tcBorders>
            <w:tcMar>
              <w:left w:w="28" w:type="dxa"/>
              <w:right w:w="28" w:type="dxa"/>
            </w:tcMar>
          </w:tcPr>
          <w:p w14:paraId="743B7944" w14:textId="6F67E959" w:rsidR="00D36837" w:rsidRPr="00D36837" w:rsidRDefault="00D36837" w:rsidP="00D36837">
            <w:pPr>
              <w:pStyle w:val="TAC"/>
              <w:spacing w:line="252" w:lineRule="auto"/>
              <w:rPr>
                <w:rFonts w:cs="Arial"/>
              </w:rPr>
            </w:pPr>
            <w:ins w:id="195" w:author="Rose, Ian" w:date="2021-01-14T12:35:00Z">
              <w:r w:rsidRPr="00D36837">
                <w:rPr>
                  <w:rPrChange w:id="196" w:author="Rose, Ian" w:date="2021-01-14T12:39:00Z">
                    <w:rPr>
                      <w:color w:val="FF0000"/>
                    </w:rPr>
                  </w:rPrChange>
                </w:rPr>
                <w:t>Note 2</w:t>
              </w:r>
            </w:ins>
          </w:p>
        </w:tc>
      </w:tr>
      <w:tr w:rsidR="001268B4" w:rsidRPr="00EC61C3" w14:paraId="743B7949" w14:textId="77777777" w:rsidTr="003E46F6">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46" w14:textId="77777777" w:rsidR="001268B4" w:rsidRPr="00EC61C3" w:rsidRDefault="001268B4" w:rsidP="008053C9">
            <w:pPr>
              <w:pStyle w:val="TAN"/>
              <w:spacing w:line="252" w:lineRule="auto"/>
              <w:rPr>
                <w:rFonts w:cs="Arial"/>
              </w:rPr>
            </w:pPr>
            <w:r w:rsidRPr="00EC61C3">
              <w:t>Note 1:</w:t>
            </w:r>
            <w:r w:rsidRPr="00EC61C3">
              <w:tab/>
            </w:r>
            <w:r w:rsidRPr="00EC61C3">
              <w:rPr>
                <w:rFonts w:cs="Arial"/>
              </w:rPr>
              <w:t>DCI format shall depend upon the test configuration.</w:t>
            </w:r>
          </w:p>
          <w:p w14:paraId="743B7947" w14:textId="77777777" w:rsidR="001268B4" w:rsidRPr="00EC61C3" w:rsidRDefault="001268B4" w:rsidP="008053C9">
            <w:pPr>
              <w:pStyle w:val="TAN"/>
              <w:spacing w:line="252" w:lineRule="auto"/>
              <w:rPr>
                <w:rFonts w:cs="Arial"/>
              </w:rPr>
            </w:pPr>
            <w:r w:rsidRPr="00EC61C3">
              <w:t>Note 2:</w:t>
            </w:r>
            <w:r w:rsidRPr="00EC61C3">
              <w:tab/>
            </w:r>
            <w:r w:rsidRPr="00EC61C3">
              <w:rPr>
                <w:rFonts w:cs="Arial"/>
              </w:rPr>
              <w:t>Payload size shall depend upon the test configuration.</w:t>
            </w:r>
          </w:p>
          <w:p w14:paraId="743B7948" w14:textId="77777777" w:rsidR="001268B4" w:rsidRPr="00EC61C3" w:rsidRDefault="001268B4" w:rsidP="008053C9">
            <w:pPr>
              <w:pStyle w:val="TAN"/>
              <w:spacing w:line="252" w:lineRule="auto"/>
            </w:pPr>
            <w:r w:rsidRPr="00EC61C3">
              <w:rPr>
                <w:rFonts w:cs="Arial"/>
              </w:rPr>
              <w:t>Note 3:</w:t>
            </w:r>
            <w:r w:rsidRPr="00EC61C3">
              <w:rPr>
                <w:rFonts w:cs="Arial"/>
              </w:rPr>
              <w:tab/>
              <w:t>Allocated in the same resource blocks where the associated PDSCH RMC is scheduled.</w:t>
            </w:r>
          </w:p>
        </w:tc>
      </w:tr>
    </w:tbl>
    <w:p w14:paraId="743B794A" w14:textId="77777777" w:rsidR="001268B4" w:rsidRPr="00EC61C3" w:rsidRDefault="001268B4" w:rsidP="001268B4">
      <w:pPr>
        <w:rPr>
          <w:rFonts w:eastAsia="MS Mincho"/>
          <w:lang w:eastAsia="zh-CN"/>
        </w:rPr>
      </w:pPr>
    </w:p>
    <w:bookmarkEnd w:id="149"/>
    <w:p w14:paraId="2498E6D3" w14:textId="77777777" w:rsidR="001D54F2" w:rsidRDefault="001D54F2" w:rsidP="001D54F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bookmarkEnd w:id="147"/>
    <w:p w14:paraId="743B7A66" w14:textId="77777777" w:rsidR="001268B4" w:rsidRPr="00EC61C3" w:rsidRDefault="001268B4" w:rsidP="00C93204">
      <w:pPr>
        <w:pStyle w:val="Heading2"/>
      </w:pPr>
      <w:r w:rsidRPr="00EC61C3">
        <w:t>A.3.2</w:t>
      </w:r>
      <w:r w:rsidRPr="00EC61C3">
        <w:tab/>
        <w:t>OFDMA channel noise generator (OCNG)</w:t>
      </w:r>
      <w:bookmarkEnd w:id="148"/>
    </w:p>
    <w:p w14:paraId="743B7A67" w14:textId="77777777" w:rsidR="001268B4" w:rsidRPr="00EC61C3" w:rsidRDefault="001268B4" w:rsidP="001268B4">
      <w:pPr>
        <w:pStyle w:val="Heading3"/>
      </w:pPr>
      <w:bookmarkStart w:id="197" w:name="_Toc535476081"/>
      <w:r w:rsidRPr="00EC61C3">
        <w:t>A.3.2.1</w:t>
      </w:r>
      <w:r w:rsidRPr="00EC61C3">
        <w:tab/>
        <w:t>Generic OFDMA Channel Noise Generator (OCNG)</w:t>
      </w:r>
      <w:bookmarkEnd w:id="197"/>
    </w:p>
    <w:p w14:paraId="743B7A68" w14:textId="77777777" w:rsidR="001268B4" w:rsidRPr="00EC61C3" w:rsidRDefault="001268B4" w:rsidP="001268B4">
      <w:r w:rsidRPr="00EC61C3">
        <w:t>The OCNG pattern is used in a test for modelling allocations of unused resources in the channel bandwidth to virtual UEs (which are not under test). The OCNG pattern comprises PDCCH and PDSCH transmissions to the virtual UEs.</w:t>
      </w:r>
    </w:p>
    <w:p w14:paraId="743B7A69" w14:textId="77777777" w:rsidR="001268B4" w:rsidRPr="00EC61C3" w:rsidRDefault="001268B4" w:rsidP="001268B4">
      <w:pPr>
        <w:pStyle w:val="Heading4"/>
        <w:rPr>
          <w:snapToGrid w:val="0"/>
        </w:rPr>
      </w:pPr>
      <w:bookmarkStart w:id="198" w:name="_Toc535476082"/>
      <w:r w:rsidRPr="00EC61C3">
        <w:rPr>
          <w:snapToGrid w:val="0"/>
        </w:rPr>
        <w:lastRenderedPageBreak/>
        <w:t>A.3.2.1.1</w:t>
      </w:r>
      <w:r w:rsidRPr="00EC61C3">
        <w:rPr>
          <w:snapToGrid w:val="0"/>
        </w:rPr>
        <w:tab/>
        <w:t>OCNG pattern 1: Generic OCNG pattern for all unused REs</w:t>
      </w:r>
      <w:bookmarkEnd w:id="198"/>
    </w:p>
    <w:p w14:paraId="743B7A6A" w14:textId="77777777" w:rsidR="001268B4" w:rsidRPr="00EC61C3" w:rsidRDefault="001268B4" w:rsidP="001268B4">
      <w:pPr>
        <w:keepNext/>
        <w:keepLines/>
        <w:spacing w:before="60"/>
        <w:jc w:val="center"/>
        <w:rPr>
          <w:rFonts w:ascii="Arial" w:hAnsi="Arial"/>
          <w:b/>
        </w:rPr>
      </w:pPr>
      <w:r w:rsidRPr="00EC61C3">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EC61C3" w14:paraId="743B7A6E"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6B" w14:textId="77777777" w:rsidR="001268B4" w:rsidRPr="00EC61C3" w:rsidRDefault="001268B4" w:rsidP="008053C9">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743B7A6C" w14:textId="77777777" w:rsidR="001268B4" w:rsidRPr="00EC61C3" w:rsidRDefault="001268B4" w:rsidP="008053C9">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743B7A6D" w14:textId="77777777" w:rsidR="001268B4" w:rsidRPr="00EC61C3" w:rsidRDefault="001268B4" w:rsidP="008053C9">
            <w:pPr>
              <w:pStyle w:val="TAH"/>
              <w:spacing w:line="256" w:lineRule="auto"/>
            </w:pPr>
            <w:r w:rsidRPr="00EC61C3">
              <w:t>Data Region</w:t>
            </w:r>
          </w:p>
        </w:tc>
      </w:tr>
      <w:tr w:rsidR="001268B4" w:rsidRPr="00EC61C3" w14:paraId="743B7A72"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6F" w14:textId="77777777" w:rsidR="001268B4" w:rsidRPr="00EC61C3" w:rsidRDefault="001268B4" w:rsidP="008053C9">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743B7A70" w14:textId="77777777" w:rsidR="001268B4" w:rsidRPr="00EC61C3" w:rsidRDefault="001268B4" w:rsidP="008053C9">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743B7A71" w14:textId="77777777" w:rsidR="001268B4" w:rsidRPr="00EC61C3" w:rsidRDefault="001268B4" w:rsidP="008053C9">
            <w:pPr>
              <w:pStyle w:val="TAL"/>
              <w:spacing w:line="256" w:lineRule="auto"/>
              <w:rPr>
                <w:rFonts w:cs="Arial"/>
              </w:rPr>
            </w:pPr>
            <w:r w:rsidRPr="00EC61C3">
              <w:rPr>
                <w:rFonts w:cs="Arial"/>
              </w:rPr>
              <w:t>Unused REs (Note 2)</w:t>
            </w:r>
          </w:p>
        </w:tc>
      </w:tr>
      <w:tr w:rsidR="001268B4" w:rsidRPr="00EC61C3" w14:paraId="743B7A76"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73" w14:textId="77777777" w:rsidR="001268B4" w:rsidRPr="00EC61C3" w:rsidRDefault="001268B4" w:rsidP="008053C9">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743B7A74" w14:textId="77777777" w:rsidR="001268B4" w:rsidRPr="00EC61C3" w:rsidRDefault="001268B4" w:rsidP="008053C9">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743B7A75" w14:textId="77777777" w:rsidR="001268B4" w:rsidRPr="00EC61C3" w:rsidRDefault="001268B4" w:rsidP="008053C9">
            <w:pPr>
              <w:pStyle w:val="TAL"/>
              <w:spacing w:line="256" w:lineRule="auto"/>
            </w:pPr>
            <w:r w:rsidRPr="00EC61C3">
              <w:t>PDSCH</w:t>
            </w:r>
          </w:p>
        </w:tc>
      </w:tr>
      <w:tr w:rsidR="001268B4" w:rsidRPr="00EC61C3" w14:paraId="743B7A7A"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77" w14:textId="77777777" w:rsidR="001268B4" w:rsidRPr="00EC61C3" w:rsidRDefault="001268B4" w:rsidP="008053C9">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743B7A78" w14:textId="77777777" w:rsidR="001268B4" w:rsidRPr="00EC61C3" w:rsidRDefault="001268B4" w:rsidP="008053C9">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743B7A79" w14:textId="77777777" w:rsidR="001268B4" w:rsidRPr="00EC61C3" w:rsidRDefault="001268B4" w:rsidP="008053C9">
            <w:pPr>
              <w:pStyle w:val="TAL"/>
              <w:spacing w:line="256" w:lineRule="auto"/>
            </w:pPr>
            <w:r w:rsidRPr="00EC61C3">
              <w:t>Uncorrelated pseudo random QPSK modulated data</w:t>
            </w:r>
          </w:p>
        </w:tc>
      </w:tr>
      <w:tr w:rsidR="001268B4" w:rsidRPr="00EC61C3" w14:paraId="743B7A7E"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7B" w14:textId="77777777" w:rsidR="001268B4" w:rsidRPr="00EC61C3" w:rsidRDefault="001268B4" w:rsidP="008053C9">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43B7A7C"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7D"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82"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7F" w14:textId="77777777" w:rsidR="001268B4" w:rsidRPr="00EC61C3" w:rsidRDefault="001268B4" w:rsidP="008053C9">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43B7A80"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81"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86"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83" w14:textId="77777777" w:rsidR="001268B4" w:rsidRPr="00EC61C3" w:rsidRDefault="001268B4" w:rsidP="008053C9">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43B7A84" w14:textId="77777777" w:rsidR="001268B4" w:rsidRPr="00EC61C3" w:rsidRDefault="001268B4" w:rsidP="008053C9">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43B7A85" w14:textId="77777777" w:rsidR="001268B4" w:rsidRPr="00EC61C3" w:rsidRDefault="001268B4" w:rsidP="008053C9">
            <w:pPr>
              <w:pStyle w:val="TAL"/>
              <w:spacing w:line="256" w:lineRule="auto"/>
              <w:rPr>
                <w:rFonts w:cs="Arial"/>
              </w:rPr>
            </w:pPr>
            <w:r w:rsidRPr="00EC61C3">
              <w:rPr>
                <w:rFonts w:cs="Arial"/>
              </w:rPr>
              <w:t>N/A</w:t>
            </w:r>
          </w:p>
        </w:tc>
      </w:tr>
      <w:tr w:rsidR="001268B4" w:rsidRPr="00EC61C3" w14:paraId="743B7A8A"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87" w14:textId="77777777" w:rsidR="001268B4" w:rsidRPr="00EC61C3" w:rsidRDefault="001268B4" w:rsidP="008053C9">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743B7A88" w14:textId="77777777" w:rsidR="001268B4" w:rsidRPr="00EC61C3" w:rsidRDefault="001268B4" w:rsidP="008053C9">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43B7A89"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8E"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8B" w14:textId="77777777" w:rsidR="001268B4" w:rsidRPr="00EC61C3" w:rsidRDefault="001268B4" w:rsidP="008053C9">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743B7A8C"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8D"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92"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8F" w14:textId="77777777" w:rsidR="001268B4" w:rsidRPr="00EC61C3" w:rsidRDefault="001268B4" w:rsidP="008053C9">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743B7A90"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91"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95" w14:textId="77777777" w:rsidTr="008053C9">
        <w:tc>
          <w:tcPr>
            <w:tcW w:w="9779" w:type="dxa"/>
            <w:gridSpan w:val="3"/>
            <w:tcBorders>
              <w:top w:val="single" w:sz="4" w:space="0" w:color="auto"/>
              <w:left w:val="single" w:sz="4" w:space="0" w:color="auto"/>
              <w:bottom w:val="single" w:sz="4" w:space="0" w:color="auto"/>
              <w:right w:val="single" w:sz="4" w:space="0" w:color="auto"/>
            </w:tcBorders>
            <w:hideMark/>
          </w:tcPr>
          <w:p w14:paraId="743B7A93" w14:textId="77777777" w:rsidR="001268B4" w:rsidRPr="00EC61C3" w:rsidRDefault="001268B4" w:rsidP="008053C9">
            <w:pPr>
              <w:pStyle w:val="TAN"/>
              <w:spacing w:line="256" w:lineRule="auto"/>
            </w:pPr>
            <w:r w:rsidRPr="00EC61C3">
              <w:t>Note 1:</w:t>
            </w:r>
            <w:r w:rsidRPr="00EC61C3">
              <w:tab/>
              <w:t>REs not used in the active CORESETs where PDCCH is scheduled for the UE under test.</w:t>
            </w:r>
          </w:p>
          <w:p w14:paraId="743B7A94" w14:textId="77777777" w:rsidR="001268B4" w:rsidRPr="00EC61C3" w:rsidRDefault="001268B4" w:rsidP="008053C9">
            <w:pPr>
              <w:pStyle w:val="TAN"/>
              <w:spacing w:line="256" w:lineRule="auto"/>
              <w:rPr>
                <w:rFonts w:cs="Arial"/>
              </w:rPr>
            </w:pPr>
            <w:r w:rsidRPr="00EC61C3">
              <w:t>Note 2:</w:t>
            </w:r>
            <w:r w:rsidRPr="00EC61C3">
              <w:tab/>
              <w:t>REs not allocated to any physical channels, CORESET, SSB or any other reference signal within the channel bandwidth of the cell.</w:t>
            </w:r>
          </w:p>
        </w:tc>
      </w:tr>
    </w:tbl>
    <w:p w14:paraId="743B7A96" w14:textId="77777777" w:rsidR="001268B4" w:rsidRPr="00EC61C3" w:rsidRDefault="001268B4" w:rsidP="001268B4"/>
    <w:p w14:paraId="743B7A97" w14:textId="77777777" w:rsidR="001268B4" w:rsidRPr="00EC61C3" w:rsidRDefault="001268B4" w:rsidP="001268B4">
      <w:pPr>
        <w:pStyle w:val="Heading4"/>
        <w:rPr>
          <w:snapToGrid w:val="0"/>
        </w:rPr>
      </w:pPr>
      <w:bookmarkStart w:id="199" w:name="_Toc535476083"/>
      <w:r w:rsidRPr="00EC61C3">
        <w:rPr>
          <w:snapToGrid w:val="0"/>
        </w:rPr>
        <w:t>A.3.2.1.2</w:t>
      </w:r>
      <w:r w:rsidRPr="00EC61C3">
        <w:rPr>
          <w:snapToGrid w:val="0"/>
        </w:rPr>
        <w:tab/>
        <w:t>OCNG pattern 2: Generic OCNG pattern for all unused REs for 2AoA setup</w:t>
      </w:r>
    </w:p>
    <w:p w14:paraId="743B7A98" w14:textId="77777777" w:rsidR="001268B4" w:rsidRPr="00EC61C3" w:rsidRDefault="001268B4" w:rsidP="001268B4">
      <w:pPr>
        <w:pStyle w:val="TH"/>
      </w:pPr>
      <w:r w:rsidRPr="00EC61C3">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EC61C3" w14:paraId="743B7A9C"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99" w14:textId="77777777" w:rsidR="001268B4" w:rsidRPr="00EC61C3" w:rsidRDefault="001268B4" w:rsidP="008053C9">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743B7A9A" w14:textId="77777777" w:rsidR="001268B4" w:rsidRPr="00EC61C3" w:rsidRDefault="001268B4" w:rsidP="008053C9">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743B7A9B" w14:textId="77777777" w:rsidR="001268B4" w:rsidRPr="00EC61C3" w:rsidRDefault="001268B4" w:rsidP="008053C9">
            <w:pPr>
              <w:pStyle w:val="TAH"/>
              <w:spacing w:line="256" w:lineRule="auto"/>
            </w:pPr>
            <w:r w:rsidRPr="00EC61C3">
              <w:t>Data Region</w:t>
            </w:r>
          </w:p>
        </w:tc>
      </w:tr>
      <w:tr w:rsidR="001268B4" w:rsidRPr="00EC61C3" w14:paraId="743B7A9F"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9D" w14:textId="77777777" w:rsidR="001268B4" w:rsidRPr="00EC61C3" w:rsidRDefault="001268B4" w:rsidP="008053C9">
            <w:pPr>
              <w:pStyle w:val="TAL"/>
              <w:spacing w:line="256" w:lineRule="auto"/>
            </w:pPr>
            <w:r w:rsidRPr="00EC61C3">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43B7A9E" w14:textId="77777777" w:rsidR="001268B4" w:rsidRPr="00EC61C3" w:rsidRDefault="001268B4" w:rsidP="008053C9">
            <w:pPr>
              <w:pStyle w:val="TAL"/>
              <w:spacing w:line="256" w:lineRule="auto"/>
              <w:rPr>
                <w:rFonts w:cs="Arial"/>
              </w:rPr>
            </w:pPr>
            <w:r w:rsidRPr="00EC61C3">
              <w:rPr>
                <w:rFonts w:cs="Arial"/>
              </w:rPr>
              <w:t>Transmitting the serving beam</w:t>
            </w:r>
          </w:p>
        </w:tc>
      </w:tr>
      <w:tr w:rsidR="001268B4" w:rsidRPr="00EC61C3" w14:paraId="743B7AA3"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A0" w14:textId="77777777" w:rsidR="001268B4" w:rsidRPr="00EC61C3" w:rsidRDefault="001268B4" w:rsidP="008053C9">
            <w:pPr>
              <w:pStyle w:val="TAL"/>
              <w:spacing w:line="256" w:lineRule="auto"/>
            </w:pPr>
            <w:r w:rsidRPr="00EC61C3">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43B7AA1" w14:textId="77777777" w:rsidR="001268B4" w:rsidRPr="00EC61C3" w:rsidRDefault="001268B4" w:rsidP="008053C9">
            <w:pPr>
              <w:pStyle w:val="TAL"/>
              <w:spacing w:line="256" w:lineRule="auto"/>
              <w:rPr>
                <w:rFonts w:cs="Arial"/>
              </w:rPr>
            </w:pPr>
            <w:r w:rsidRPr="00EC61C3">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43B7AA2" w14:textId="77777777" w:rsidR="001268B4" w:rsidRPr="00EC61C3" w:rsidRDefault="001268B4" w:rsidP="008053C9">
            <w:pPr>
              <w:pStyle w:val="TAL"/>
              <w:spacing w:line="256" w:lineRule="auto"/>
              <w:rPr>
                <w:rFonts w:cs="Arial"/>
              </w:rPr>
            </w:pPr>
            <w:r w:rsidRPr="00EC61C3">
              <w:rPr>
                <w:rFonts w:cs="Arial"/>
              </w:rPr>
              <w:t>Unused REs (Note 2) in the symbols where SSB/CSI-RS are not transmitted from both the serving beam probe and non-serving beam probe.</w:t>
            </w:r>
          </w:p>
        </w:tc>
      </w:tr>
      <w:tr w:rsidR="001268B4" w:rsidRPr="00EC61C3" w14:paraId="743B7AA7"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A4" w14:textId="77777777" w:rsidR="001268B4" w:rsidRPr="00EC61C3" w:rsidRDefault="001268B4" w:rsidP="008053C9">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743B7AA5" w14:textId="77777777" w:rsidR="001268B4" w:rsidRPr="00EC61C3" w:rsidRDefault="001268B4" w:rsidP="008053C9">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743B7AA6" w14:textId="77777777" w:rsidR="001268B4" w:rsidRPr="00EC61C3" w:rsidRDefault="001268B4" w:rsidP="008053C9">
            <w:pPr>
              <w:pStyle w:val="TAL"/>
              <w:spacing w:line="256" w:lineRule="auto"/>
            </w:pPr>
            <w:r w:rsidRPr="00EC61C3">
              <w:t>PDSCH</w:t>
            </w:r>
          </w:p>
        </w:tc>
      </w:tr>
      <w:tr w:rsidR="001268B4" w:rsidRPr="00EC61C3" w14:paraId="743B7AAB"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A8" w14:textId="77777777" w:rsidR="001268B4" w:rsidRPr="00EC61C3" w:rsidRDefault="001268B4" w:rsidP="008053C9">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743B7AA9" w14:textId="77777777" w:rsidR="001268B4" w:rsidRPr="00EC61C3" w:rsidRDefault="001268B4" w:rsidP="008053C9">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743B7AAA" w14:textId="77777777" w:rsidR="001268B4" w:rsidRPr="00EC61C3" w:rsidRDefault="001268B4" w:rsidP="008053C9">
            <w:pPr>
              <w:pStyle w:val="TAL"/>
              <w:spacing w:line="256" w:lineRule="auto"/>
            </w:pPr>
            <w:r w:rsidRPr="00EC61C3">
              <w:t>Uncorrelated pseudo random QPSK modulated data</w:t>
            </w:r>
          </w:p>
        </w:tc>
      </w:tr>
      <w:tr w:rsidR="001268B4" w:rsidRPr="00EC61C3" w14:paraId="743B7AAF"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AC" w14:textId="77777777" w:rsidR="001268B4" w:rsidRPr="00EC61C3" w:rsidRDefault="001268B4" w:rsidP="008053C9">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43B7AAD"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AE"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B3"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B0" w14:textId="77777777" w:rsidR="001268B4" w:rsidRPr="00EC61C3" w:rsidRDefault="001268B4" w:rsidP="008053C9">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43B7AB1"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B2"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B7"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B4" w14:textId="77777777" w:rsidR="001268B4" w:rsidRPr="00EC61C3" w:rsidRDefault="001268B4" w:rsidP="008053C9">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43B7AB5" w14:textId="77777777" w:rsidR="001268B4" w:rsidRPr="00EC61C3" w:rsidRDefault="001268B4" w:rsidP="008053C9">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43B7AB6" w14:textId="77777777" w:rsidR="001268B4" w:rsidRPr="00EC61C3" w:rsidRDefault="001268B4" w:rsidP="008053C9">
            <w:pPr>
              <w:pStyle w:val="TAL"/>
              <w:spacing w:line="256" w:lineRule="auto"/>
              <w:rPr>
                <w:rFonts w:cs="Arial"/>
              </w:rPr>
            </w:pPr>
            <w:r w:rsidRPr="00EC61C3">
              <w:rPr>
                <w:rFonts w:cs="Arial"/>
              </w:rPr>
              <w:t>N/A</w:t>
            </w:r>
          </w:p>
        </w:tc>
      </w:tr>
      <w:tr w:rsidR="001268B4" w:rsidRPr="00EC61C3" w14:paraId="743B7ABB"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B8" w14:textId="77777777" w:rsidR="001268B4" w:rsidRPr="00EC61C3" w:rsidRDefault="001268B4" w:rsidP="008053C9">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743B7AB9" w14:textId="77777777" w:rsidR="001268B4" w:rsidRPr="00EC61C3" w:rsidRDefault="001268B4" w:rsidP="008053C9">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43B7ABA"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BF"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BC" w14:textId="77777777" w:rsidR="001268B4" w:rsidRPr="00EC61C3" w:rsidRDefault="001268B4" w:rsidP="008053C9">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743B7ABD"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BE"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C3" w14:textId="77777777" w:rsidTr="008053C9">
        <w:tc>
          <w:tcPr>
            <w:tcW w:w="2518" w:type="dxa"/>
            <w:tcBorders>
              <w:top w:val="single" w:sz="4" w:space="0" w:color="auto"/>
              <w:left w:val="single" w:sz="4" w:space="0" w:color="auto"/>
              <w:bottom w:val="single" w:sz="4" w:space="0" w:color="auto"/>
              <w:right w:val="single" w:sz="4" w:space="0" w:color="auto"/>
            </w:tcBorders>
            <w:hideMark/>
          </w:tcPr>
          <w:p w14:paraId="743B7AC0" w14:textId="77777777" w:rsidR="001268B4" w:rsidRPr="00EC61C3" w:rsidRDefault="001268B4" w:rsidP="008053C9">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743B7AC1" w14:textId="77777777" w:rsidR="001268B4" w:rsidRPr="00EC61C3" w:rsidRDefault="001268B4" w:rsidP="008053C9">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3B7AC2" w14:textId="77777777" w:rsidR="001268B4" w:rsidRPr="00EC61C3" w:rsidRDefault="001268B4" w:rsidP="008053C9">
            <w:pPr>
              <w:pStyle w:val="TAL"/>
              <w:spacing w:line="256" w:lineRule="auto"/>
            </w:pPr>
            <w:r w:rsidRPr="00EC61C3">
              <w:rPr>
                <w:rFonts w:cs="Arial"/>
              </w:rPr>
              <w:t xml:space="preserve">Same as used in PDSCH RMC </w:t>
            </w:r>
          </w:p>
        </w:tc>
      </w:tr>
      <w:tr w:rsidR="001268B4" w:rsidRPr="00EC61C3" w14:paraId="743B7AC7" w14:textId="77777777" w:rsidTr="008053C9">
        <w:tc>
          <w:tcPr>
            <w:tcW w:w="9779" w:type="dxa"/>
            <w:gridSpan w:val="3"/>
            <w:tcBorders>
              <w:top w:val="single" w:sz="4" w:space="0" w:color="auto"/>
              <w:left w:val="single" w:sz="4" w:space="0" w:color="auto"/>
              <w:bottom w:val="single" w:sz="4" w:space="0" w:color="auto"/>
              <w:right w:val="single" w:sz="4" w:space="0" w:color="auto"/>
            </w:tcBorders>
            <w:hideMark/>
          </w:tcPr>
          <w:p w14:paraId="743B7AC4" w14:textId="77777777" w:rsidR="001268B4" w:rsidRPr="00EC61C3" w:rsidRDefault="001268B4" w:rsidP="008053C9">
            <w:pPr>
              <w:pStyle w:val="TAN"/>
              <w:spacing w:line="256" w:lineRule="auto"/>
            </w:pPr>
            <w:r w:rsidRPr="00EC61C3">
              <w:t>Note 1:</w:t>
            </w:r>
            <w:r w:rsidRPr="00EC61C3">
              <w:tab/>
              <w:t>REs not used in the active CORESETs where PDCCH is scheduled for the UE under test.</w:t>
            </w:r>
          </w:p>
          <w:p w14:paraId="743B7AC5" w14:textId="77777777" w:rsidR="001268B4" w:rsidRPr="00EC61C3" w:rsidRDefault="001268B4" w:rsidP="008053C9">
            <w:pPr>
              <w:pStyle w:val="TAN"/>
              <w:spacing w:line="256" w:lineRule="auto"/>
            </w:pPr>
            <w:r w:rsidRPr="00EC61C3">
              <w:t>Note 2:</w:t>
            </w:r>
            <w:r w:rsidRPr="00EC61C3">
              <w:tab/>
              <w:t>REs not allocated to any physical channels, CORESET, SSB or any other reference signal within the channel bandwidth of the cell.</w:t>
            </w:r>
          </w:p>
          <w:p w14:paraId="743B7AC6" w14:textId="77777777" w:rsidR="001268B4" w:rsidRPr="00EC61C3" w:rsidRDefault="001268B4" w:rsidP="008053C9">
            <w:pPr>
              <w:pStyle w:val="TAN"/>
              <w:spacing w:line="256" w:lineRule="auto"/>
            </w:pPr>
            <w:r w:rsidRPr="00EC61C3">
              <w:t>Note 3:</w:t>
            </w:r>
            <w:r w:rsidRPr="00EC61C3">
              <w:tab/>
              <w:t>No OCNG is transmitted from the probe transmitting non-serving beam.</w:t>
            </w:r>
          </w:p>
        </w:tc>
      </w:tr>
    </w:tbl>
    <w:p w14:paraId="743B7AC8" w14:textId="4D9B5BCB" w:rsidR="001268B4" w:rsidRPr="00EC61C3" w:rsidRDefault="001268B4" w:rsidP="001268B4"/>
    <w:p w14:paraId="6F95A9E2" w14:textId="2B5221C9" w:rsidR="008955D6" w:rsidRPr="00EC61C3" w:rsidRDefault="008955D6" w:rsidP="008955D6">
      <w:pPr>
        <w:pStyle w:val="Heading4"/>
        <w:rPr>
          <w:snapToGrid w:val="0"/>
        </w:rPr>
      </w:pPr>
      <w:r w:rsidRPr="00EC61C3">
        <w:rPr>
          <w:snapToGrid w:val="0"/>
        </w:rPr>
        <w:lastRenderedPageBreak/>
        <w:t>A.3.2.1.3</w:t>
      </w:r>
      <w:r w:rsidRPr="00EC61C3">
        <w:rPr>
          <w:snapToGrid w:val="0"/>
        </w:rPr>
        <w:tab/>
        <w:t xml:space="preserve">OCNG pattern 3: Generic OCNG pattern for unused REs in the same bandwidth as </w:t>
      </w:r>
      <w:ins w:id="200" w:author="Rose, Ian" w:date="2021-01-14T12:42:00Z">
        <w:r w:rsidR="00D36837">
          <w:rPr>
            <w:snapToGrid w:val="0"/>
          </w:rPr>
          <w:t>CORESET</w:t>
        </w:r>
      </w:ins>
      <w:del w:id="201" w:author="Rose, Ian" w:date="2021-01-14T12:42:00Z">
        <w:r w:rsidRPr="00EC61C3" w:rsidDel="00D36837">
          <w:rPr>
            <w:snapToGrid w:val="0"/>
          </w:rPr>
          <w:delText>PDSCH RMC</w:delText>
        </w:r>
      </w:del>
    </w:p>
    <w:p w14:paraId="5BA32448" w14:textId="7301F506" w:rsidR="008955D6" w:rsidRPr="00EC61C3" w:rsidRDefault="008955D6">
      <w:pPr>
        <w:keepNext/>
        <w:keepLines/>
        <w:spacing w:before="60"/>
        <w:jc w:val="center"/>
        <w:rPr>
          <w:rFonts w:ascii="Arial" w:hAnsi="Arial"/>
          <w:b/>
        </w:rPr>
      </w:pPr>
      <w:r w:rsidRPr="00EC61C3">
        <w:rPr>
          <w:rFonts w:ascii="Arial" w:hAnsi="Arial"/>
          <w:b/>
        </w:rPr>
        <w:t xml:space="preserve">Table A.3.2.1.3-1: OP.3: Generic OCNG pattern for unused REs in the same BW as </w:t>
      </w:r>
      <w:ins w:id="202" w:author="Rose, Ian" w:date="2021-01-14T12:42:00Z">
        <w:r w:rsidR="00D36837">
          <w:rPr>
            <w:rFonts w:ascii="Arial" w:hAnsi="Arial"/>
            <w:b/>
          </w:rPr>
          <w:t>CORESET</w:t>
        </w:r>
      </w:ins>
      <w:del w:id="203" w:author="Rose, Ian" w:date="2021-01-14T12:42:00Z">
        <w:r w:rsidRPr="00EC61C3" w:rsidDel="00D36837">
          <w:rPr>
            <w:rFonts w:ascii="Arial" w:hAnsi="Arial"/>
            <w:b/>
          </w:rPr>
          <w:delText>RMC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8955D6" w:rsidRPr="00EC61C3" w14:paraId="4CA2A8D1"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1CB3CEA0" w14:textId="77777777" w:rsidR="008955D6" w:rsidRPr="00EC61C3" w:rsidRDefault="008955D6">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390A9C41" w14:textId="77777777" w:rsidR="008955D6" w:rsidRPr="00EC61C3" w:rsidRDefault="008955D6">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67193211" w14:textId="77777777" w:rsidR="008955D6" w:rsidRPr="00EC61C3" w:rsidRDefault="008955D6">
            <w:pPr>
              <w:pStyle w:val="TAH"/>
              <w:spacing w:line="256" w:lineRule="auto"/>
            </w:pPr>
            <w:r w:rsidRPr="00EC61C3">
              <w:t>Data Region</w:t>
            </w:r>
          </w:p>
        </w:tc>
      </w:tr>
      <w:tr w:rsidR="008955D6" w:rsidRPr="00EC61C3" w14:paraId="0D73F51B"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17333052" w14:textId="77777777" w:rsidR="008955D6" w:rsidRPr="00EC61C3" w:rsidRDefault="008955D6">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21D17DD3" w14:textId="77777777" w:rsidR="008955D6" w:rsidRPr="00EC61C3" w:rsidRDefault="008955D6">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7CD4DECA" w14:textId="77777777" w:rsidR="008955D6" w:rsidRPr="00EC61C3" w:rsidRDefault="008955D6">
            <w:pPr>
              <w:pStyle w:val="TAL"/>
              <w:spacing w:line="256" w:lineRule="auto"/>
              <w:rPr>
                <w:rFonts w:cs="Arial"/>
              </w:rPr>
            </w:pPr>
            <w:r w:rsidRPr="00EC61C3">
              <w:rPr>
                <w:rFonts w:cs="Arial"/>
              </w:rPr>
              <w:t>Unused REs (Note 2)</w:t>
            </w:r>
          </w:p>
        </w:tc>
      </w:tr>
      <w:tr w:rsidR="008955D6" w:rsidRPr="00EC61C3" w14:paraId="5DE4766D"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348EBAE4" w14:textId="77777777" w:rsidR="008955D6" w:rsidRPr="00EC61C3" w:rsidRDefault="008955D6">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62A48B80" w14:textId="77777777" w:rsidR="008955D6" w:rsidRPr="00EC61C3" w:rsidRDefault="008955D6">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5D88A310" w14:textId="77777777" w:rsidR="008955D6" w:rsidRPr="00EC61C3" w:rsidRDefault="008955D6">
            <w:pPr>
              <w:pStyle w:val="TAL"/>
              <w:spacing w:line="256" w:lineRule="auto"/>
            </w:pPr>
            <w:r w:rsidRPr="00EC61C3">
              <w:t>PDSCH</w:t>
            </w:r>
          </w:p>
        </w:tc>
      </w:tr>
      <w:tr w:rsidR="008955D6" w:rsidRPr="00EC61C3" w14:paraId="7013D7EE"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20A016BB" w14:textId="77777777" w:rsidR="008955D6" w:rsidRPr="00EC61C3" w:rsidRDefault="008955D6">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3894C353" w14:textId="77777777" w:rsidR="008955D6" w:rsidRPr="00EC61C3" w:rsidRDefault="008955D6">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3E161441" w14:textId="77777777" w:rsidR="008955D6" w:rsidRPr="00EC61C3" w:rsidRDefault="008955D6">
            <w:pPr>
              <w:pStyle w:val="TAL"/>
              <w:spacing w:line="256" w:lineRule="auto"/>
            </w:pPr>
            <w:r w:rsidRPr="00EC61C3">
              <w:t>Uncorrelated pseudo random QPSK modulated data</w:t>
            </w:r>
          </w:p>
        </w:tc>
      </w:tr>
      <w:tr w:rsidR="008955D6" w:rsidRPr="00EC61C3" w14:paraId="5D1503F3"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444FA8E4" w14:textId="77777777" w:rsidR="008955D6" w:rsidRPr="00EC61C3" w:rsidRDefault="008955D6">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F0F0E2B" w14:textId="77777777" w:rsidR="008955D6" w:rsidRPr="00EC61C3" w:rsidRDefault="008955D6">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F9F4B35"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050C380A"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0A455700" w14:textId="77777777" w:rsidR="008955D6" w:rsidRPr="00EC61C3" w:rsidRDefault="008955D6">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212746AF" w14:textId="77777777" w:rsidR="008955D6" w:rsidRPr="00EC61C3" w:rsidRDefault="008955D6">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ACF7D70"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58AD124C"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40CE7EF8" w14:textId="77777777" w:rsidR="008955D6" w:rsidRPr="00EC61C3" w:rsidRDefault="008955D6">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4CE9D7CB" w14:textId="77777777" w:rsidR="008955D6" w:rsidRPr="00EC61C3" w:rsidRDefault="008955D6">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2086F92" w14:textId="77777777" w:rsidR="008955D6" w:rsidRPr="00EC61C3" w:rsidRDefault="008955D6">
            <w:pPr>
              <w:pStyle w:val="TAL"/>
              <w:spacing w:line="256" w:lineRule="auto"/>
              <w:rPr>
                <w:rFonts w:cs="Arial"/>
              </w:rPr>
            </w:pPr>
            <w:r w:rsidRPr="00EC61C3">
              <w:rPr>
                <w:rFonts w:cs="Arial"/>
              </w:rPr>
              <w:t>N/A</w:t>
            </w:r>
          </w:p>
        </w:tc>
      </w:tr>
      <w:tr w:rsidR="008955D6" w:rsidRPr="00EC61C3" w14:paraId="71E3E429"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02A3DAC9" w14:textId="77777777" w:rsidR="008955D6" w:rsidRPr="00EC61C3" w:rsidRDefault="008955D6">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630CF715" w14:textId="77777777" w:rsidR="008955D6" w:rsidRPr="00EC61C3" w:rsidRDefault="008955D6">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36FC4F7"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591A9348"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4EB4EE15" w14:textId="77777777" w:rsidR="008955D6" w:rsidRPr="00EC61C3" w:rsidRDefault="008955D6">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0E1E78C5" w14:textId="77777777" w:rsidR="008955D6" w:rsidRPr="00EC61C3" w:rsidRDefault="008955D6">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20BC893"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1B29E7A2" w14:textId="77777777" w:rsidTr="00C10E1B">
        <w:tc>
          <w:tcPr>
            <w:tcW w:w="2518" w:type="dxa"/>
            <w:tcBorders>
              <w:top w:val="single" w:sz="4" w:space="0" w:color="auto"/>
              <w:left w:val="single" w:sz="4" w:space="0" w:color="auto"/>
              <w:bottom w:val="single" w:sz="4" w:space="0" w:color="auto"/>
              <w:right w:val="single" w:sz="4" w:space="0" w:color="auto"/>
            </w:tcBorders>
            <w:hideMark/>
          </w:tcPr>
          <w:p w14:paraId="6B910FDD" w14:textId="77777777" w:rsidR="008955D6" w:rsidRPr="00EC61C3" w:rsidRDefault="008955D6">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371A81E7" w14:textId="77777777" w:rsidR="008955D6" w:rsidRPr="00EC61C3" w:rsidRDefault="008955D6">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EF6550F" w14:textId="77777777" w:rsidR="008955D6" w:rsidRPr="00EC61C3" w:rsidRDefault="008955D6">
            <w:pPr>
              <w:pStyle w:val="TAL"/>
              <w:spacing w:line="256" w:lineRule="auto"/>
            </w:pPr>
            <w:r w:rsidRPr="00EC61C3">
              <w:rPr>
                <w:rFonts w:cs="Arial"/>
              </w:rPr>
              <w:t xml:space="preserve">Same as used in PDSCH RMC </w:t>
            </w:r>
          </w:p>
        </w:tc>
      </w:tr>
      <w:tr w:rsidR="008955D6" w:rsidRPr="00EC61C3" w14:paraId="374CEC8F" w14:textId="77777777" w:rsidTr="00C10E1B">
        <w:tc>
          <w:tcPr>
            <w:tcW w:w="9779" w:type="dxa"/>
            <w:gridSpan w:val="3"/>
            <w:tcBorders>
              <w:top w:val="single" w:sz="4" w:space="0" w:color="auto"/>
              <w:left w:val="single" w:sz="4" w:space="0" w:color="auto"/>
              <w:bottom w:val="single" w:sz="4" w:space="0" w:color="auto"/>
              <w:right w:val="single" w:sz="4" w:space="0" w:color="auto"/>
            </w:tcBorders>
            <w:hideMark/>
          </w:tcPr>
          <w:p w14:paraId="31A7FAC2" w14:textId="4B13EDD1" w:rsidR="008955D6" w:rsidRPr="00EC61C3" w:rsidRDefault="008955D6">
            <w:pPr>
              <w:pStyle w:val="TAN"/>
              <w:spacing w:line="256" w:lineRule="auto"/>
            </w:pPr>
            <w:r w:rsidRPr="00EC61C3">
              <w:t>Note 1:</w:t>
            </w:r>
            <w:r w:rsidRPr="00EC61C3">
              <w:tab/>
              <w:t xml:space="preserve">REs not used in the active CORESETs where PDCCH is scheduled for the UE under test. REs for OCNG shall not be allocated outside the allocated bandwidth of the </w:t>
            </w:r>
            <w:ins w:id="204" w:author="Rose, Ian" w:date="2021-01-14T12:42:00Z">
              <w:r w:rsidR="00D36837">
                <w:t>CORESET</w:t>
              </w:r>
            </w:ins>
            <w:del w:id="205" w:author="Rose, Ian" w:date="2021-01-14T12:42:00Z">
              <w:r w:rsidRPr="00EC61C3" w:rsidDel="00D36837">
                <w:delText>PDSCH RMC</w:delText>
              </w:r>
            </w:del>
            <w:r w:rsidRPr="00EC61C3">
              <w:t xml:space="preserve"> of the serving cell.</w:t>
            </w:r>
          </w:p>
          <w:p w14:paraId="144BB434" w14:textId="3A9657E2" w:rsidR="008955D6" w:rsidRPr="00EC61C3" w:rsidRDefault="008955D6">
            <w:pPr>
              <w:pStyle w:val="TAN"/>
              <w:spacing w:line="256" w:lineRule="auto"/>
              <w:rPr>
                <w:rFonts w:cs="Arial"/>
              </w:rPr>
            </w:pPr>
            <w:r w:rsidRPr="00EC61C3">
              <w:t>Note 2:</w:t>
            </w:r>
            <w:r w:rsidRPr="00EC61C3">
              <w:tab/>
              <w:t xml:space="preserve">REs not allocated to any physical channels, CORESET, SSB or any other reference signal within the allocated bandwidth of the </w:t>
            </w:r>
            <w:ins w:id="206" w:author="Rose, Ian" w:date="2021-01-14T12:42:00Z">
              <w:r w:rsidR="00D36837">
                <w:t>COR</w:t>
              </w:r>
            </w:ins>
            <w:ins w:id="207" w:author="Rose, Ian" w:date="2021-01-14T12:43:00Z">
              <w:r w:rsidR="00D36837">
                <w:t>ESET</w:t>
              </w:r>
            </w:ins>
            <w:del w:id="208" w:author="Rose, Ian" w:date="2021-01-14T12:42:00Z">
              <w:r w:rsidRPr="00EC61C3" w:rsidDel="00D36837">
                <w:delText>PDSCH RMC</w:delText>
              </w:r>
            </w:del>
            <w:r w:rsidRPr="00EC61C3">
              <w:t xml:space="preserve"> of the serving cell. REs for OCNG shall not be allocated outside the allocated bandwidth of the </w:t>
            </w:r>
            <w:ins w:id="209" w:author="Rose, Ian" w:date="2021-01-14T12:43:00Z">
              <w:r w:rsidR="00D36837">
                <w:t>CORESET</w:t>
              </w:r>
            </w:ins>
            <w:del w:id="210" w:author="Rose, Ian" w:date="2021-01-14T12:43:00Z">
              <w:r w:rsidRPr="00EC61C3" w:rsidDel="00D36837">
                <w:delText>PDSCH RMC</w:delText>
              </w:r>
            </w:del>
            <w:r w:rsidRPr="00EC61C3">
              <w:t xml:space="preserve"> of the serving cell.</w:t>
            </w:r>
          </w:p>
        </w:tc>
      </w:tr>
    </w:tbl>
    <w:p w14:paraId="5C1D6AC3" w14:textId="77777777" w:rsidR="008955D6" w:rsidRPr="00EC61C3" w:rsidRDefault="008955D6" w:rsidP="001268B4"/>
    <w:p w14:paraId="06BD5EC9" w14:textId="77777777" w:rsidR="004608D6" w:rsidRPr="00EC61C3" w:rsidRDefault="004608D6" w:rsidP="004608D6">
      <w:pPr>
        <w:pStyle w:val="Heading4"/>
        <w:rPr>
          <w:snapToGrid w:val="0"/>
        </w:rPr>
      </w:pPr>
      <w:r w:rsidRPr="00EC61C3">
        <w:rPr>
          <w:snapToGrid w:val="0"/>
        </w:rPr>
        <w:t>A.3.2.1.4</w:t>
      </w:r>
      <w:r w:rsidRPr="00EC61C3">
        <w:rPr>
          <w:snapToGrid w:val="0"/>
        </w:rPr>
        <w:tab/>
        <w:t>OCNG pattern 4: Generic OCNG pattern for all unused REs outside SSB slot(s)</w:t>
      </w:r>
    </w:p>
    <w:p w14:paraId="29E9E8E9" w14:textId="77777777" w:rsidR="004608D6" w:rsidRPr="00EC61C3" w:rsidRDefault="004608D6" w:rsidP="004608D6">
      <w:pPr>
        <w:keepNext/>
        <w:keepLines/>
        <w:spacing w:before="60"/>
        <w:jc w:val="center"/>
        <w:rPr>
          <w:rFonts w:ascii="Arial" w:hAnsi="Arial"/>
          <w:b/>
        </w:rPr>
      </w:pPr>
      <w:r w:rsidRPr="00EC61C3">
        <w:rPr>
          <w:rFonts w:ascii="Arial" w:hAnsi="Arial"/>
          <w:b/>
        </w:rPr>
        <w:t>Table A.3.2.1.4-1: OP.4: Generic OCNG pattern for all unused REs</w:t>
      </w:r>
      <w:r w:rsidRPr="00EC61C3">
        <w:rPr>
          <w:snapToGrid w:val="0"/>
        </w:rPr>
        <w:t xml:space="preserve"> </w:t>
      </w:r>
      <w:r w:rsidRPr="00EC61C3">
        <w:rPr>
          <w:rFonts w:ascii="Arial" w:hAnsi="Arial"/>
          <w:b/>
        </w:rPr>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4608D6" w:rsidRPr="00EC61C3" w14:paraId="50044AA1"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0D990CB6" w14:textId="77777777" w:rsidR="004608D6" w:rsidRPr="00EC61C3" w:rsidRDefault="004608D6" w:rsidP="00AF3357">
            <w:pPr>
              <w:pStyle w:val="TAH"/>
              <w:spacing w:line="256" w:lineRule="auto"/>
            </w:pPr>
            <w:r w:rsidRPr="00EC61C3">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43896255" w14:textId="77777777" w:rsidR="004608D6" w:rsidRPr="00EC61C3" w:rsidRDefault="004608D6" w:rsidP="00AF3357">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088E23E9" w14:textId="77777777" w:rsidR="004608D6" w:rsidRPr="00EC61C3" w:rsidRDefault="004608D6" w:rsidP="00AF3357">
            <w:pPr>
              <w:pStyle w:val="TAH"/>
              <w:spacing w:line="256" w:lineRule="auto"/>
            </w:pPr>
            <w:r w:rsidRPr="00EC61C3">
              <w:t>Data Region</w:t>
            </w:r>
          </w:p>
        </w:tc>
      </w:tr>
      <w:tr w:rsidR="004608D6" w:rsidRPr="00EC61C3" w14:paraId="2D877E59"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4FAFEA0A" w14:textId="77777777" w:rsidR="004608D6" w:rsidRPr="00EC61C3" w:rsidRDefault="004608D6" w:rsidP="00AF3357">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2AB25C86" w14:textId="77777777" w:rsidR="004608D6" w:rsidRPr="00EC61C3" w:rsidRDefault="004608D6" w:rsidP="00AF3357">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179440D2" w14:textId="77777777" w:rsidR="004608D6" w:rsidRPr="00EC61C3" w:rsidRDefault="004608D6" w:rsidP="00AF3357">
            <w:pPr>
              <w:pStyle w:val="TAL"/>
              <w:spacing w:line="256" w:lineRule="auto"/>
              <w:rPr>
                <w:rFonts w:cs="Arial"/>
              </w:rPr>
            </w:pPr>
            <w:r w:rsidRPr="00EC61C3">
              <w:rPr>
                <w:rFonts w:cs="Arial"/>
              </w:rPr>
              <w:t>Unused REs (Note 2)</w:t>
            </w:r>
          </w:p>
        </w:tc>
      </w:tr>
      <w:tr w:rsidR="004608D6" w:rsidRPr="00EC61C3" w14:paraId="6E8FC939"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4206EFCD" w14:textId="77777777" w:rsidR="004608D6" w:rsidRPr="00EC61C3" w:rsidRDefault="004608D6" w:rsidP="00AF3357">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1F2A72A7" w14:textId="77777777" w:rsidR="004608D6" w:rsidRPr="00EC61C3" w:rsidRDefault="004608D6" w:rsidP="00AF3357">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3A7D28B7" w14:textId="77777777" w:rsidR="004608D6" w:rsidRPr="00EC61C3" w:rsidRDefault="004608D6" w:rsidP="00AF3357">
            <w:pPr>
              <w:pStyle w:val="TAL"/>
              <w:spacing w:line="256" w:lineRule="auto"/>
            </w:pPr>
            <w:r w:rsidRPr="00EC61C3">
              <w:t>PDSCH</w:t>
            </w:r>
          </w:p>
        </w:tc>
      </w:tr>
      <w:tr w:rsidR="004608D6" w:rsidRPr="00EC61C3" w14:paraId="7CD25C54"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1D277A42" w14:textId="77777777" w:rsidR="004608D6" w:rsidRPr="00EC61C3" w:rsidRDefault="004608D6" w:rsidP="00AF3357">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0E89F4D8" w14:textId="77777777" w:rsidR="004608D6" w:rsidRPr="00EC61C3" w:rsidRDefault="004608D6" w:rsidP="00AF3357">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5D82C527" w14:textId="77777777" w:rsidR="004608D6" w:rsidRPr="00EC61C3" w:rsidRDefault="004608D6" w:rsidP="00AF3357">
            <w:pPr>
              <w:pStyle w:val="TAL"/>
              <w:spacing w:line="256" w:lineRule="auto"/>
            </w:pPr>
            <w:r w:rsidRPr="00EC61C3">
              <w:t>Uncorrelated pseudo random QPSK modulated data</w:t>
            </w:r>
          </w:p>
        </w:tc>
      </w:tr>
      <w:tr w:rsidR="004608D6" w:rsidRPr="00EC61C3" w14:paraId="728F2C0C"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2D2D09B0" w14:textId="77777777" w:rsidR="004608D6" w:rsidRPr="00EC61C3" w:rsidRDefault="004608D6" w:rsidP="00AF3357">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3D9727D" w14:textId="77777777" w:rsidR="004608D6" w:rsidRPr="00EC61C3" w:rsidRDefault="004608D6" w:rsidP="00AF3357">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809FF2D"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0B2CE039"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7999CC3B" w14:textId="77777777" w:rsidR="004608D6" w:rsidRPr="00EC61C3" w:rsidRDefault="004608D6" w:rsidP="00AF3357">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1C3CE7A6" w14:textId="77777777" w:rsidR="004608D6" w:rsidRPr="00EC61C3" w:rsidRDefault="004608D6" w:rsidP="00AF3357">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78F9AA7"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46D86D5B"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53A29F3B" w14:textId="77777777" w:rsidR="004608D6" w:rsidRPr="00EC61C3" w:rsidRDefault="004608D6" w:rsidP="00AF3357">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20C380F0" w14:textId="77777777" w:rsidR="004608D6" w:rsidRPr="00EC61C3" w:rsidRDefault="004608D6" w:rsidP="00AF3357">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7363D40" w14:textId="77777777" w:rsidR="004608D6" w:rsidRPr="00EC61C3" w:rsidRDefault="004608D6" w:rsidP="00AF3357">
            <w:pPr>
              <w:pStyle w:val="TAL"/>
              <w:spacing w:line="256" w:lineRule="auto"/>
              <w:rPr>
                <w:rFonts w:cs="Arial"/>
              </w:rPr>
            </w:pPr>
            <w:r w:rsidRPr="00EC61C3">
              <w:rPr>
                <w:rFonts w:cs="Arial"/>
              </w:rPr>
              <w:t>N/A</w:t>
            </w:r>
          </w:p>
        </w:tc>
      </w:tr>
      <w:tr w:rsidR="004608D6" w:rsidRPr="00EC61C3" w14:paraId="1E731D30"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77E8233B" w14:textId="77777777" w:rsidR="004608D6" w:rsidRPr="00EC61C3" w:rsidRDefault="004608D6" w:rsidP="00AF3357">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1F9C9335" w14:textId="77777777" w:rsidR="004608D6" w:rsidRPr="00EC61C3" w:rsidRDefault="004608D6" w:rsidP="00AF3357">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54C82CFF"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48A22FA9"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41337927" w14:textId="77777777" w:rsidR="004608D6" w:rsidRPr="00EC61C3" w:rsidRDefault="004608D6" w:rsidP="00AF3357">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6EBBA847" w14:textId="77777777" w:rsidR="004608D6" w:rsidRPr="00EC61C3" w:rsidRDefault="004608D6" w:rsidP="00AF3357">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033A733"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02E39171" w14:textId="77777777" w:rsidTr="00AF3357">
        <w:tc>
          <w:tcPr>
            <w:tcW w:w="2518" w:type="dxa"/>
            <w:tcBorders>
              <w:top w:val="single" w:sz="4" w:space="0" w:color="auto"/>
              <w:left w:val="single" w:sz="4" w:space="0" w:color="auto"/>
              <w:bottom w:val="single" w:sz="4" w:space="0" w:color="auto"/>
              <w:right w:val="single" w:sz="4" w:space="0" w:color="auto"/>
            </w:tcBorders>
            <w:hideMark/>
          </w:tcPr>
          <w:p w14:paraId="110B41F6" w14:textId="77777777" w:rsidR="004608D6" w:rsidRPr="00EC61C3" w:rsidRDefault="004608D6" w:rsidP="00AF3357">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77EE2C7E" w14:textId="77777777" w:rsidR="004608D6" w:rsidRPr="00EC61C3" w:rsidRDefault="004608D6" w:rsidP="00AF3357">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72DCB79" w14:textId="77777777" w:rsidR="004608D6" w:rsidRPr="00EC61C3" w:rsidRDefault="004608D6" w:rsidP="00AF3357">
            <w:pPr>
              <w:pStyle w:val="TAL"/>
              <w:spacing w:line="256" w:lineRule="auto"/>
            </w:pPr>
            <w:r w:rsidRPr="00EC61C3">
              <w:rPr>
                <w:rFonts w:cs="Arial"/>
              </w:rPr>
              <w:t xml:space="preserve">Same as used in PDSCH RMC </w:t>
            </w:r>
          </w:p>
        </w:tc>
      </w:tr>
      <w:tr w:rsidR="004608D6" w:rsidRPr="00EC61C3" w14:paraId="382668A9" w14:textId="77777777" w:rsidTr="00AF3357">
        <w:tc>
          <w:tcPr>
            <w:tcW w:w="9779" w:type="dxa"/>
            <w:gridSpan w:val="3"/>
            <w:tcBorders>
              <w:top w:val="single" w:sz="4" w:space="0" w:color="auto"/>
              <w:left w:val="single" w:sz="4" w:space="0" w:color="auto"/>
              <w:bottom w:val="single" w:sz="4" w:space="0" w:color="auto"/>
              <w:right w:val="single" w:sz="4" w:space="0" w:color="auto"/>
            </w:tcBorders>
            <w:hideMark/>
          </w:tcPr>
          <w:p w14:paraId="6F4F3D2B" w14:textId="77777777" w:rsidR="004608D6" w:rsidRPr="00EC61C3" w:rsidRDefault="004608D6" w:rsidP="00AF3357">
            <w:pPr>
              <w:pStyle w:val="TAN"/>
              <w:spacing w:line="256" w:lineRule="auto"/>
            </w:pPr>
            <w:r w:rsidRPr="00EC61C3">
              <w:t>Note 1:</w:t>
            </w:r>
            <w:r w:rsidRPr="00EC61C3">
              <w:tab/>
              <w:t>REs not used in the active CORESETs where PDCCH is scheduled for the UE under test. REs for OCNG shall not be allocated in the slot(s) containing SSB of the respective cell.</w:t>
            </w:r>
          </w:p>
          <w:p w14:paraId="4DEA7F67" w14:textId="77777777" w:rsidR="004608D6" w:rsidRPr="00EC61C3" w:rsidRDefault="004608D6" w:rsidP="00AF3357">
            <w:pPr>
              <w:pStyle w:val="TAN"/>
              <w:spacing w:line="256" w:lineRule="auto"/>
              <w:rPr>
                <w:rFonts w:cs="Arial"/>
              </w:rPr>
            </w:pPr>
            <w:r w:rsidRPr="00EC61C3">
              <w:t>Note 2:</w:t>
            </w:r>
            <w:r w:rsidRPr="00EC61C3">
              <w:tab/>
              <w:t>REs not allocated to any physical channels, CORESET, SSB or any other reference signal within the channel bandwidth of the cell. REs for OCNG shall not be allocated in the slot(s) containing SSB of the respective cell.</w:t>
            </w:r>
          </w:p>
        </w:tc>
      </w:tr>
    </w:tbl>
    <w:p w14:paraId="3489F7DB" w14:textId="77777777" w:rsidR="004608D6" w:rsidRPr="00EC61C3" w:rsidRDefault="004608D6" w:rsidP="004608D6">
      <w:pPr>
        <w:rPr>
          <w:rFonts w:eastAsia="SimSun"/>
          <w:noProof/>
          <w:lang w:eastAsia="zh-CN"/>
        </w:rPr>
      </w:pPr>
    </w:p>
    <w:p w14:paraId="66D375A2" w14:textId="77777777" w:rsidR="00F63A4F" w:rsidRPr="00530ED3" w:rsidRDefault="00F63A4F" w:rsidP="00F63A4F">
      <w:pPr>
        <w:keepNext/>
        <w:keepLines/>
        <w:spacing w:before="120"/>
        <w:ind w:left="1418" w:hanging="1418"/>
        <w:outlineLvl w:val="3"/>
        <w:rPr>
          <w:ins w:id="211" w:author="Rose, Ian" w:date="2021-01-14T12:43:00Z"/>
          <w:rFonts w:ascii="Arial" w:hAnsi="Arial"/>
          <w:snapToGrid w:val="0"/>
          <w:sz w:val="24"/>
        </w:rPr>
      </w:pPr>
      <w:ins w:id="212" w:author="Rose, Ian" w:date="2021-01-14T12:43:00Z">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ins>
    </w:p>
    <w:p w14:paraId="5954C162" w14:textId="77777777" w:rsidR="00F63A4F" w:rsidRPr="00530ED3" w:rsidRDefault="00F63A4F" w:rsidP="00F63A4F">
      <w:pPr>
        <w:keepNext/>
        <w:keepLines/>
        <w:spacing w:before="60"/>
        <w:jc w:val="center"/>
        <w:rPr>
          <w:ins w:id="213" w:author="Rose, Ian" w:date="2021-01-14T12:43:00Z"/>
          <w:rFonts w:ascii="Arial" w:hAnsi="Arial"/>
          <w:b/>
        </w:rPr>
      </w:pPr>
      <w:ins w:id="214" w:author="Rose, Ian" w:date="2021-01-14T12:43:00Z">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F63A4F" w:rsidRPr="00530ED3" w14:paraId="35DE644A" w14:textId="77777777" w:rsidTr="007A7497">
        <w:trPr>
          <w:ins w:id="215"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238BBE45" w14:textId="77777777" w:rsidR="00F63A4F" w:rsidRPr="00530ED3" w:rsidRDefault="00F63A4F" w:rsidP="007A7497">
            <w:pPr>
              <w:keepNext/>
              <w:keepLines/>
              <w:spacing w:after="0" w:line="254" w:lineRule="auto"/>
              <w:jc w:val="center"/>
              <w:rPr>
                <w:ins w:id="216" w:author="Rose, Ian" w:date="2021-01-14T12:43:00Z"/>
                <w:rFonts w:ascii="Arial" w:hAnsi="Arial"/>
                <w:b/>
                <w:sz w:val="18"/>
                <w:lang w:val="en-US"/>
              </w:rPr>
            </w:pPr>
            <w:ins w:id="217" w:author="Rose, Ian" w:date="2021-01-14T12:43:00Z">
              <w:r w:rsidRPr="00530ED3">
                <w:rPr>
                  <w:rFonts w:ascii="Arial" w:hAnsi="Arial"/>
                  <w:b/>
                  <w:sz w:val="18"/>
                  <w:lang w:val="en-US"/>
                </w:rPr>
                <w:t>OCNG Parameters</w:t>
              </w:r>
            </w:ins>
          </w:p>
        </w:tc>
        <w:tc>
          <w:tcPr>
            <w:tcW w:w="3204" w:type="dxa"/>
            <w:tcBorders>
              <w:top w:val="single" w:sz="4" w:space="0" w:color="auto"/>
              <w:left w:val="single" w:sz="4" w:space="0" w:color="auto"/>
              <w:bottom w:val="single" w:sz="4" w:space="0" w:color="auto"/>
              <w:right w:val="single" w:sz="4" w:space="0" w:color="auto"/>
            </w:tcBorders>
            <w:hideMark/>
          </w:tcPr>
          <w:p w14:paraId="430F2599" w14:textId="77777777" w:rsidR="00F63A4F" w:rsidRPr="00530ED3" w:rsidRDefault="00F63A4F" w:rsidP="007A7497">
            <w:pPr>
              <w:keepNext/>
              <w:keepLines/>
              <w:spacing w:after="0" w:line="254" w:lineRule="auto"/>
              <w:jc w:val="center"/>
              <w:rPr>
                <w:ins w:id="218" w:author="Rose, Ian" w:date="2021-01-14T12:43:00Z"/>
                <w:rFonts w:ascii="Arial" w:hAnsi="Arial"/>
                <w:b/>
                <w:sz w:val="18"/>
                <w:lang w:val="en-US"/>
              </w:rPr>
            </w:pPr>
            <w:ins w:id="219" w:author="Rose, Ian" w:date="2021-01-14T12:43:00Z">
              <w:r w:rsidRPr="00530ED3">
                <w:rPr>
                  <w:rFonts w:ascii="Arial" w:hAnsi="Arial"/>
                  <w:b/>
                  <w:sz w:val="18"/>
                  <w:lang w:val="en-US"/>
                </w:rPr>
                <w:t>Control Region</w:t>
              </w:r>
            </w:ins>
          </w:p>
        </w:tc>
        <w:tc>
          <w:tcPr>
            <w:tcW w:w="3937" w:type="dxa"/>
            <w:tcBorders>
              <w:top w:val="single" w:sz="4" w:space="0" w:color="auto"/>
              <w:left w:val="single" w:sz="4" w:space="0" w:color="auto"/>
              <w:bottom w:val="single" w:sz="4" w:space="0" w:color="auto"/>
              <w:right w:val="single" w:sz="4" w:space="0" w:color="auto"/>
            </w:tcBorders>
            <w:hideMark/>
          </w:tcPr>
          <w:p w14:paraId="372231D4" w14:textId="77777777" w:rsidR="00F63A4F" w:rsidRPr="00530ED3" w:rsidRDefault="00F63A4F" w:rsidP="007A7497">
            <w:pPr>
              <w:keepNext/>
              <w:keepLines/>
              <w:spacing w:after="0" w:line="254" w:lineRule="auto"/>
              <w:jc w:val="center"/>
              <w:rPr>
                <w:ins w:id="220" w:author="Rose, Ian" w:date="2021-01-14T12:43:00Z"/>
                <w:rFonts w:ascii="Arial" w:hAnsi="Arial"/>
                <w:b/>
                <w:sz w:val="18"/>
                <w:lang w:val="en-US"/>
              </w:rPr>
            </w:pPr>
            <w:ins w:id="221" w:author="Rose, Ian" w:date="2021-01-14T12:43:00Z">
              <w:r w:rsidRPr="00530ED3">
                <w:rPr>
                  <w:rFonts w:ascii="Arial" w:hAnsi="Arial"/>
                  <w:b/>
                  <w:sz w:val="18"/>
                  <w:lang w:val="en-US"/>
                </w:rPr>
                <w:t>Data Region</w:t>
              </w:r>
            </w:ins>
          </w:p>
        </w:tc>
      </w:tr>
      <w:tr w:rsidR="00F63A4F" w:rsidRPr="00530ED3" w14:paraId="042DCA67" w14:textId="77777777" w:rsidTr="007A7497">
        <w:trPr>
          <w:ins w:id="222" w:author="Rose, Ian" w:date="2021-01-14T12:43:00Z"/>
        </w:trPr>
        <w:tc>
          <w:tcPr>
            <w:tcW w:w="2488" w:type="dxa"/>
            <w:tcBorders>
              <w:top w:val="single" w:sz="4" w:space="0" w:color="auto"/>
              <w:left w:val="single" w:sz="4" w:space="0" w:color="auto"/>
              <w:bottom w:val="single" w:sz="4" w:space="0" w:color="auto"/>
              <w:right w:val="single" w:sz="4" w:space="0" w:color="auto"/>
            </w:tcBorders>
          </w:tcPr>
          <w:p w14:paraId="2FBA2F4B" w14:textId="77777777" w:rsidR="00F63A4F" w:rsidRPr="00530ED3" w:rsidRDefault="00F63A4F" w:rsidP="007A7497">
            <w:pPr>
              <w:keepNext/>
              <w:keepLines/>
              <w:spacing w:after="0" w:line="254" w:lineRule="auto"/>
              <w:rPr>
                <w:ins w:id="223" w:author="Rose, Ian" w:date="2021-01-14T12:43:00Z"/>
                <w:rFonts w:ascii="Arial" w:hAnsi="Arial"/>
                <w:sz w:val="18"/>
                <w:lang w:val="en-US"/>
              </w:rPr>
            </w:pPr>
            <w:ins w:id="224" w:author="Rose, Ian" w:date="2021-01-14T12:43:00Z">
              <w:r w:rsidRPr="00530ED3">
                <w:rPr>
                  <w:rFonts w:ascii="Arial" w:hAnsi="Arial"/>
                  <w:sz w:val="18"/>
                </w:rPr>
                <w:t>Probe</w:t>
              </w:r>
            </w:ins>
          </w:p>
        </w:tc>
        <w:tc>
          <w:tcPr>
            <w:tcW w:w="7141" w:type="dxa"/>
            <w:gridSpan w:val="2"/>
            <w:tcBorders>
              <w:top w:val="nil"/>
              <w:left w:val="nil"/>
              <w:bottom w:val="single" w:sz="8" w:space="0" w:color="auto"/>
              <w:right w:val="single" w:sz="8" w:space="0" w:color="auto"/>
            </w:tcBorders>
          </w:tcPr>
          <w:p w14:paraId="14B523DE" w14:textId="77777777" w:rsidR="00F63A4F" w:rsidRPr="00530ED3" w:rsidRDefault="00F63A4F" w:rsidP="007A7497">
            <w:pPr>
              <w:keepNext/>
              <w:keepLines/>
              <w:spacing w:after="0" w:line="254" w:lineRule="auto"/>
              <w:rPr>
                <w:ins w:id="225" w:author="Rose, Ian" w:date="2021-01-14T12:43:00Z"/>
                <w:rFonts w:ascii="Arial" w:hAnsi="Arial" w:cs="Arial"/>
                <w:sz w:val="18"/>
                <w:lang w:val="en-US"/>
              </w:rPr>
            </w:pPr>
            <w:ins w:id="226" w:author="Rose, Ian" w:date="2021-01-14T12:43:00Z">
              <w:r w:rsidRPr="00530ED3">
                <w:rPr>
                  <w:rFonts w:ascii="Arial" w:hAnsi="Arial" w:cs="Arial"/>
                  <w:sz w:val="18"/>
                </w:rPr>
                <w:t>Transmitting the serving beam</w:t>
              </w:r>
            </w:ins>
          </w:p>
        </w:tc>
      </w:tr>
      <w:tr w:rsidR="00F63A4F" w:rsidRPr="00530ED3" w14:paraId="4BCB4215" w14:textId="77777777" w:rsidTr="007A7497">
        <w:trPr>
          <w:ins w:id="227"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6BBA8138" w14:textId="77777777" w:rsidR="00F63A4F" w:rsidRPr="00530ED3" w:rsidRDefault="00F63A4F" w:rsidP="007A7497">
            <w:pPr>
              <w:keepNext/>
              <w:keepLines/>
              <w:spacing w:after="0" w:line="254" w:lineRule="auto"/>
              <w:rPr>
                <w:ins w:id="228" w:author="Rose, Ian" w:date="2021-01-14T12:43:00Z"/>
                <w:rFonts w:ascii="Arial" w:hAnsi="Arial"/>
                <w:sz w:val="18"/>
                <w:lang w:val="en-US"/>
              </w:rPr>
            </w:pPr>
            <w:ins w:id="229" w:author="Rose, Ian" w:date="2021-01-14T12:43:00Z">
              <w:r w:rsidRPr="00530ED3">
                <w:rPr>
                  <w:rFonts w:ascii="Arial" w:hAnsi="Arial"/>
                  <w:sz w:val="18"/>
                  <w:lang w:val="en-US"/>
                </w:rPr>
                <w:t>Resource allocation</w:t>
              </w:r>
            </w:ins>
          </w:p>
        </w:tc>
        <w:tc>
          <w:tcPr>
            <w:tcW w:w="3204" w:type="dxa"/>
            <w:tcBorders>
              <w:top w:val="nil"/>
              <w:left w:val="nil"/>
              <w:bottom w:val="single" w:sz="8" w:space="0" w:color="auto"/>
              <w:right w:val="single" w:sz="8" w:space="0" w:color="auto"/>
            </w:tcBorders>
            <w:hideMark/>
          </w:tcPr>
          <w:p w14:paraId="6CFC3D33" w14:textId="77777777" w:rsidR="00F63A4F" w:rsidRPr="00530ED3" w:rsidRDefault="00F63A4F" w:rsidP="007A7497">
            <w:pPr>
              <w:keepNext/>
              <w:keepLines/>
              <w:spacing w:after="0" w:line="254" w:lineRule="auto"/>
              <w:rPr>
                <w:ins w:id="230" w:author="Rose, Ian" w:date="2021-01-14T12:43:00Z"/>
                <w:rFonts w:ascii="Arial" w:hAnsi="Arial" w:cs="Arial"/>
                <w:sz w:val="18"/>
                <w:lang w:val="en-US"/>
              </w:rPr>
            </w:pPr>
            <w:ins w:id="231" w:author="Rose, Ian" w:date="2021-01-14T12:43:00Z">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ins>
          </w:p>
        </w:tc>
        <w:tc>
          <w:tcPr>
            <w:tcW w:w="3937" w:type="dxa"/>
            <w:tcBorders>
              <w:top w:val="nil"/>
              <w:left w:val="nil"/>
              <w:bottom w:val="single" w:sz="8" w:space="0" w:color="auto"/>
              <w:right w:val="single" w:sz="8" w:space="0" w:color="auto"/>
            </w:tcBorders>
            <w:hideMark/>
          </w:tcPr>
          <w:p w14:paraId="23C4B11C" w14:textId="77777777" w:rsidR="00F63A4F" w:rsidRPr="00530ED3" w:rsidRDefault="00F63A4F" w:rsidP="007A7497">
            <w:pPr>
              <w:keepNext/>
              <w:keepLines/>
              <w:spacing w:after="0" w:line="254" w:lineRule="auto"/>
              <w:rPr>
                <w:ins w:id="232" w:author="Rose, Ian" w:date="2021-01-14T12:43:00Z"/>
                <w:rFonts w:ascii="Arial" w:hAnsi="Arial" w:cs="Arial"/>
                <w:sz w:val="18"/>
                <w:lang w:val="en-US"/>
              </w:rPr>
            </w:pPr>
            <w:ins w:id="233" w:author="Rose, Ian" w:date="2021-01-14T12:43:00Z">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ins>
          </w:p>
        </w:tc>
      </w:tr>
      <w:tr w:rsidR="00F63A4F" w:rsidRPr="00530ED3" w14:paraId="4FC6C03C" w14:textId="77777777" w:rsidTr="007A7497">
        <w:trPr>
          <w:ins w:id="234"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4FB30156" w14:textId="77777777" w:rsidR="00F63A4F" w:rsidRPr="00530ED3" w:rsidRDefault="00F63A4F" w:rsidP="007A7497">
            <w:pPr>
              <w:keepNext/>
              <w:keepLines/>
              <w:spacing w:after="0" w:line="254" w:lineRule="auto"/>
              <w:rPr>
                <w:ins w:id="235" w:author="Rose, Ian" w:date="2021-01-14T12:43:00Z"/>
                <w:rFonts w:ascii="Arial" w:hAnsi="Arial"/>
                <w:sz w:val="18"/>
                <w:lang w:val="en-US"/>
              </w:rPr>
            </w:pPr>
            <w:ins w:id="236" w:author="Rose, Ian" w:date="2021-01-14T12:43:00Z">
              <w:r w:rsidRPr="00530ED3">
                <w:rPr>
                  <w:rFonts w:ascii="Arial" w:hAnsi="Arial"/>
                  <w:sz w:val="18"/>
                  <w:lang w:val="en-US"/>
                </w:rPr>
                <w:t>Channel</w:t>
              </w:r>
            </w:ins>
          </w:p>
        </w:tc>
        <w:tc>
          <w:tcPr>
            <w:tcW w:w="3204" w:type="dxa"/>
            <w:tcBorders>
              <w:top w:val="single" w:sz="4" w:space="0" w:color="auto"/>
              <w:left w:val="single" w:sz="4" w:space="0" w:color="auto"/>
              <w:bottom w:val="single" w:sz="4" w:space="0" w:color="auto"/>
              <w:right w:val="single" w:sz="4" w:space="0" w:color="auto"/>
            </w:tcBorders>
            <w:hideMark/>
          </w:tcPr>
          <w:p w14:paraId="214714B0" w14:textId="77777777" w:rsidR="00F63A4F" w:rsidRPr="00530ED3" w:rsidRDefault="00F63A4F" w:rsidP="007A7497">
            <w:pPr>
              <w:keepNext/>
              <w:keepLines/>
              <w:spacing w:after="0" w:line="254" w:lineRule="auto"/>
              <w:rPr>
                <w:ins w:id="237" w:author="Rose, Ian" w:date="2021-01-14T12:43:00Z"/>
                <w:rFonts w:ascii="Arial" w:hAnsi="Arial"/>
                <w:sz w:val="18"/>
                <w:lang w:val="en-US"/>
              </w:rPr>
            </w:pPr>
            <w:ins w:id="238" w:author="Rose, Ian" w:date="2021-01-14T12:43:00Z">
              <w:r w:rsidRPr="00530ED3">
                <w:rPr>
                  <w:rFonts w:ascii="Arial" w:hAnsi="Arial"/>
                  <w:sz w:val="18"/>
                  <w:lang w:val="en-US"/>
                </w:rPr>
                <w:t>PDCCH</w:t>
              </w:r>
            </w:ins>
          </w:p>
        </w:tc>
        <w:tc>
          <w:tcPr>
            <w:tcW w:w="3937" w:type="dxa"/>
            <w:tcBorders>
              <w:top w:val="single" w:sz="4" w:space="0" w:color="auto"/>
              <w:left w:val="single" w:sz="4" w:space="0" w:color="auto"/>
              <w:bottom w:val="single" w:sz="4" w:space="0" w:color="auto"/>
              <w:right w:val="single" w:sz="4" w:space="0" w:color="auto"/>
            </w:tcBorders>
            <w:hideMark/>
          </w:tcPr>
          <w:p w14:paraId="3EF1729D" w14:textId="77777777" w:rsidR="00F63A4F" w:rsidRPr="00530ED3" w:rsidRDefault="00F63A4F" w:rsidP="007A7497">
            <w:pPr>
              <w:keepNext/>
              <w:keepLines/>
              <w:spacing w:after="0" w:line="254" w:lineRule="auto"/>
              <w:rPr>
                <w:ins w:id="239" w:author="Rose, Ian" w:date="2021-01-14T12:43:00Z"/>
                <w:rFonts w:ascii="Arial" w:hAnsi="Arial"/>
                <w:sz w:val="18"/>
                <w:lang w:val="en-US"/>
              </w:rPr>
            </w:pPr>
            <w:ins w:id="240" w:author="Rose, Ian" w:date="2021-01-14T12:43:00Z">
              <w:r w:rsidRPr="00530ED3">
                <w:rPr>
                  <w:rFonts w:ascii="Arial" w:hAnsi="Arial"/>
                  <w:sz w:val="18"/>
                  <w:lang w:val="en-US"/>
                </w:rPr>
                <w:t>PDSCH</w:t>
              </w:r>
            </w:ins>
          </w:p>
        </w:tc>
      </w:tr>
      <w:tr w:rsidR="00F63A4F" w:rsidRPr="00530ED3" w14:paraId="5C08992D" w14:textId="77777777" w:rsidTr="007A7497">
        <w:trPr>
          <w:ins w:id="241"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16C9976A" w14:textId="77777777" w:rsidR="00F63A4F" w:rsidRPr="00530ED3" w:rsidRDefault="00F63A4F" w:rsidP="007A7497">
            <w:pPr>
              <w:keepNext/>
              <w:keepLines/>
              <w:spacing w:after="0" w:line="254" w:lineRule="auto"/>
              <w:rPr>
                <w:ins w:id="242" w:author="Rose, Ian" w:date="2021-01-14T12:43:00Z"/>
                <w:rFonts w:ascii="Arial" w:hAnsi="Arial"/>
                <w:sz w:val="18"/>
                <w:lang w:val="en-US"/>
              </w:rPr>
            </w:pPr>
            <w:ins w:id="243" w:author="Rose, Ian" w:date="2021-01-14T12:43:00Z">
              <w:r w:rsidRPr="00530ED3">
                <w:rPr>
                  <w:rFonts w:ascii="Arial" w:hAnsi="Arial"/>
                  <w:sz w:val="18"/>
                  <w:lang w:val="en-US"/>
                </w:rPr>
                <w:t>Contents</w:t>
              </w:r>
            </w:ins>
          </w:p>
        </w:tc>
        <w:tc>
          <w:tcPr>
            <w:tcW w:w="3204" w:type="dxa"/>
            <w:tcBorders>
              <w:top w:val="single" w:sz="4" w:space="0" w:color="auto"/>
              <w:left w:val="single" w:sz="4" w:space="0" w:color="auto"/>
              <w:bottom w:val="single" w:sz="4" w:space="0" w:color="auto"/>
              <w:right w:val="single" w:sz="4" w:space="0" w:color="auto"/>
            </w:tcBorders>
            <w:hideMark/>
          </w:tcPr>
          <w:p w14:paraId="4EC27A46" w14:textId="77777777" w:rsidR="00F63A4F" w:rsidRPr="00530ED3" w:rsidRDefault="00F63A4F" w:rsidP="007A7497">
            <w:pPr>
              <w:keepNext/>
              <w:keepLines/>
              <w:spacing w:after="0" w:line="254" w:lineRule="auto"/>
              <w:rPr>
                <w:ins w:id="244" w:author="Rose, Ian" w:date="2021-01-14T12:43:00Z"/>
                <w:rFonts w:ascii="Arial" w:hAnsi="Arial"/>
                <w:sz w:val="18"/>
                <w:lang w:val="en-US"/>
              </w:rPr>
            </w:pPr>
            <w:ins w:id="245" w:author="Rose, Ian" w:date="2021-01-14T12:43:00Z">
              <w:r w:rsidRPr="00530ED3">
                <w:rPr>
                  <w:rFonts w:ascii="Arial" w:hAnsi="Arial"/>
                  <w:sz w:val="18"/>
                  <w:lang w:val="en-US"/>
                </w:rPr>
                <w:t>Virtual UE IDs</w:t>
              </w:r>
            </w:ins>
          </w:p>
        </w:tc>
        <w:tc>
          <w:tcPr>
            <w:tcW w:w="3937" w:type="dxa"/>
            <w:tcBorders>
              <w:top w:val="single" w:sz="4" w:space="0" w:color="auto"/>
              <w:left w:val="single" w:sz="4" w:space="0" w:color="auto"/>
              <w:bottom w:val="single" w:sz="4" w:space="0" w:color="auto"/>
              <w:right w:val="single" w:sz="4" w:space="0" w:color="auto"/>
            </w:tcBorders>
            <w:hideMark/>
          </w:tcPr>
          <w:p w14:paraId="15D9B52F" w14:textId="77777777" w:rsidR="00F63A4F" w:rsidRPr="00530ED3" w:rsidRDefault="00F63A4F" w:rsidP="007A7497">
            <w:pPr>
              <w:keepNext/>
              <w:keepLines/>
              <w:spacing w:after="0" w:line="254" w:lineRule="auto"/>
              <w:rPr>
                <w:ins w:id="246" w:author="Rose, Ian" w:date="2021-01-14T12:43:00Z"/>
                <w:rFonts w:ascii="Arial" w:hAnsi="Arial"/>
                <w:sz w:val="18"/>
                <w:lang w:val="en-US"/>
              </w:rPr>
            </w:pPr>
            <w:ins w:id="247" w:author="Rose, Ian" w:date="2021-01-14T12:43:00Z">
              <w:r w:rsidRPr="00530ED3">
                <w:rPr>
                  <w:rFonts w:ascii="Arial" w:hAnsi="Arial"/>
                  <w:sz w:val="18"/>
                  <w:lang w:val="en-US"/>
                </w:rPr>
                <w:t>Uncorrelated pseudo random QPSK modulated data</w:t>
              </w:r>
            </w:ins>
          </w:p>
        </w:tc>
      </w:tr>
      <w:tr w:rsidR="00F63A4F" w:rsidRPr="00530ED3" w14:paraId="7995E401" w14:textId="77777777" w:rsidTr="007A7497">
        <w:trPr>
          <w:ins w:id="248"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50E929AA" w14:textId="77777777" w:rsidR="00F63A4F" w:rsidRPr="00530ED3" w:rsidRDefault="00F63A4F" w:rsidP="007A7497">
            <w:pPr>
              <w:keepNext/>
              <w:keepLines/>
              <w:spacing w:after="0" w:line="254" w:lineRule="auto"/>
              <w:rPr>
                <w:ins w:id="249" w:author="Rose, Ian" w:date="2021-01-14T12:43:00Z"/>
                <w:rFonts w:ascii="Arial" w:hAnsi="Arial"/>
                <w:sz w:val="18"/>
                <w:lang w:val="en-US"/>
              </w:rPr>
            </w:pPr>
            <w:ins w:id="250" w:author="Rose, Ian" w:date="2021-01-14T12:43:00Z">
              <w:r w:rsidRPr="00530ED3">
                <w:rPr>
                  <w:rFonts w:ascii="Arial" w:hAnsi="Arial"/>
                  <w:sz w:val="18"/>
                  <w:lang w:val="en-US"/>
                </w:rPr>
                <w:t>Antenna transmission scheme</w:t>
              </w:r>
            </w:ins>
          </w:p>
        </w:tc>
        <w:tc>
          <w:tcPr>
            <w:tcW w:w="3204" w:type="dxa"/>
            <w:tcBorders>
              <w:top w:val="single" w:sz="4" w:space="0" w:color="auto"/>
              <w:left w:val="single" w:sz="4" w:space="0" w:color="auto"/>
              <w:bottom w:val="single" w:sz="4" w:space="0" w:color="auto"/>
              <w:right w:val="single" w:sz="4" w:space="0" w:color="auto"/>
            </w:tcBorders>
            <w:hideMark/>
          </w:tcPr>
          <w:p w14:paraId="1BF04231" w14:textId="77777777" w:rsidR="00F63A4F" w:rsidRPr="00530ED3" w:rsidRDefault="00F63A4F" w:rsidP="007A7497">
            <w:pPr>
              <w:keepNext/>
              <w:keepLines/>
              <w:spacing w:after="0" w:line="254" w:lineRule="auto"/>
              <w:rPr>
                <w:ins w:id="251" w:author="Rose, Ian" w:date="2021-01-14T12:43:00Z"/>
                <w:rFonts w:ascii="Arial" w:hAnsi="Arial"/>
                <w:sz w:val="18"/>
                <w:lang w:val="en-US"/>
              </w:rPr>
            </w:pPr>
            <w:ins w:id="252" w:author="Rose, Ian" w:date="2021-01-14T12:43: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6B2806B3" w14:textId="77777777" w:rsidR="00F63A4F" w:rsidRPr="00530ED3" w:rsidRDefault="00F63A4F" w:rsidP="007A7497">
            <w:pPr>
              <w:keepNext/>
              <w:keepLines/>
              <w:spacing w:after="0" w:line="254" w:lineRule="auto"/>
              <w:rPr>
                <w:ins w:id="253" w:author="Rose, Ian" w:date="2021-01-14T12:43:00Z"/>
                <w:rFonts w:ascii="Arial" w:hAnsi="Arial"/>
                <w:sz w:val="18"/>
                <w:lang w:val="en-US"/>
              </w:rPr>
            </w:pPr>
            <w:ins w:id="254" w:author="Rose, Ian" w:date="2021-01-14T12:43:00Z">
              <w:r w:rsidRPr="00530ED3">
                <w:rPr>
                  <w:rFonts w:ascii="Arial" w:hAnsi="Arial" w:cs="Arial"/>
                  <w:sz w:val="18"/>
                  <w:lang w:val="en-US"/>
                </w:rPr>
                <w:t xml:space="preserve">Same as used in PDSCH RMC </w:t>
              </w:r>
            </w:ins>
          </w:p>
        </w:tc>
      </w:tr>
      <w:tr w:rsidR="00F63A4F" w:rsidRPr="00530ED3" w14:paraId="63B4AD0D" w14:textId="77777777" w:rsidTr="007A7497">
        <w:trPr>
          <w:ins w:id="255"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0658F89F" w14:textId="77777777" w:rsidR="00F63A4F" w:rsidRPr="00530ED3" w:rsidRDefault="00F63A4F" w:rsidP="007A7497">
            <w:pPr>
              <w:keepNext/>
              <w:keepLines/>
              <w:spacing w:after="0" w:line="254" w:lineRule="auto"/>
              <w:rPr>
                <w:ins w:id="256" w:author="Rose, Ian" w:date="2021-01-14T12:43:00Z"/>
                <w:rFonts w:ascii="Arial" w:hAnsi="Arial"/>
                <w:sz w:val="18"/>
                <w:lang w:val="en-US"/>
              </w:rPr>
            </w:pPr>
            <w:ins w:id="257" w:author="Rose, Ian" w:date="2021-01-14T12:43:00Z">
              <w:r w:rsidRPr="00530ED3">
                <w:rPr>
                  <w:rFonts w:ascii="Arial" w:hAnsi="Arial"/>
                  <w:sz w:val="18"/>
                  <w:lang w:val="en-US"/>
                </w:rPr>
                <w:t>Subcarrier spacing</w:t>
              </w:r>
            </w:ins>
          </w:p>
        </w:tc>
        <w:tc>
          <w:tcPr>
            <w:tcW w:w="3204" w:type="dxa"/>
            <w:tcBorders>
              <w:top w:val="single" w:sz="4" w:space="0" w:color="auto"/>
              <w:left w:val="single" w:sz="4" w:space="0" w:color="auto"/>
              <w:bottom w:val="single" w:sz="4" w:space="0" w:color="auto"/>
              <w:right w:val="single" w:sz="4" w:space="0" w:color="auto"/>
            </w:tcBorders>
            <w:hideMark/>
          </w:tcPr>
          <w:p w14:paraId="1E46A1CA" w14:textId="77777777" w:rsidR="00F63A4F" w:rsidRPr="00530ED3" w:rsidRDefault="00F63A4F" w:rsidP="007A7497">
            <w:pPr>
              <w:keepNext/>
              <w:keepLines/>
              <w:spacing w:after="0" w:line="254" w:lineRule="auto"/>
              <w:rPr>
                <w:ins w:id="258" w:author="Rose, Ian" w:date="2021-01-14T12:43:00Z"/>
                <w:rFonts w:ascii="Arial" w:hAnsi="Arial"/>
                <w:sz w:val="18"/>
                <w:lang w:val="en-US"/>
              </w:rPr>
            </w:pPr>
            <w:ins w:id="259" w:author="Rose, Ian" w:date="2021-01-14T12:43: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16B97470" w14:textId="77777777" w:rsidR="00F63A4F" w:rsidRPr="00530ED3" w:rsidRDefault="00F63A4F" w:rsidP="007A7497">
            <w:pPr>
              <w:keepNext/>
              <w:keepLines/>
              <w:spacing w:after="0" w:line="254" w:lineRule="auto"/>
              <w:rPr>
                <w:ins w:id="260" w:author="Rose, Ian" w:date="2021-01-14T12:43:00Z"/>
                <w:rFonts w:ascii="Arial" w:hAnsi="Arial"/>
                <w:sz w:val="18"/>
                <w:lang w:val="en-US"/>
              </w:rPr>
            </w:pPr>
            <w:ins w:id="261" w:author="Rose, Ian" w:date="2021-01-14T12:43:00Z">
              <w:r w:rsidRPr="00530ED3">
                <w:rPr>
                  <w:rFonts w:ascii="Arial" w:hAnsi="Arial" w:cs="Arial"/>
                  <w:sz w:val="18"/>
                  <w:lang w:val="en-US"/>
                </w:rPr>
                <w:t xml:space="preserve">Same as used in PDSCH RMC </w:t>
              </w:r>
            </w:ins>
          </w:p>
        </w:tc>
      </w:tr>
      <w:tr w:rsidR="00F63A4F" w:rsidRPr="00530ED3" w14:paraId="318CAA75" w14:textId="77777777" w:rsidTr="007A7497">
        <w:trPr>
          <w:ins w:id="262"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255FA6B0" w14:textId="77777777" w:rsidR="00F63A4F" w:rsidRPr="00530ED3" w:rsidRDefault="00F63A4F" w:rsidP="007A7497">
            <w:pPr>
              <w:keepNext/>
              <w:keepLines/>
              <w:spacing w:after="0" w:line="254" w:lineRule="auto"/>
              <w:rPr>
                <w:ins w:id="263" w:author="Rose, Ian" w:date="2021-01-14T12:43:00Z"/>
                <w:rFonts w:ascii="Arial" w:hAnsi="Arial"/>
                <w:sz w:val="18"/>
                <w:lang w:val="en-US"/>
              </w:rPr>
            </w:pPr>
            <w:ins w:id="264" w:author="Rose, Ian" w:date="2021-01-14T12:43:00Z">
              <w:r w:rsidRPr="00530ED3">
                <w:rPr>
                  <w:rFonts w:ascii="Arial" w:hAnsi="Arial"/>
                  <w:sz w:val="18"/>
                  <w:lang w:val="en-US"/>
                </w:rPr>
                <w:t>Aggregation level</w:t>
              </w:r>
            </w:ins>
          </w:p>
        </w:tc>
        <w:tc>
          <w:tcPr>
            <w:tcW w:w="3204" w:type="dxa"/>
            <w:tcBorders>
              <w:top w:val="single" w:sz="4" w:space="0" w:color="auto"/>
              <w:left w:val="single" w:sz="4" w:space="0" w:color="auto"/>
              <w:bottom w:val="single" w:sz="4" w:space="0" w:color="auto"/>
              <w:right w:val="single" w:sz="4" w:space="0" w:color="auto"/>
            </w:tcBorders>
            <w:hideMark/>
          </w:tcPr>
          <w:p w14:paraId="618A750B" w14:textId="77777777" w:rsidR="00F63A4F" w:rsidRPr="00530ED3" w:rsidRDefault="00F63A4F" w:rsidP="007A7497">
            <w:pPr>
              <w:keepNext/>
              <w:keepLines/>
              <w:spacing w:after="0" w:line="254" w:lineRule="auto"/>
              <w:rPr>
                <w:ins w:id="265" w:author="Rose, Ian" w:date="2021-01-14T12:43:00Z"/>
                <w:rFonts w:ascii="Arial" w:hAnsi="Arial" w:cs="Arial"/>
                <w:sz w:val="18"/>
                <w:lang w:val="en-US"/>
              </w:rPr>
            </w:pPr>
            <w:ins w:id="266" w:author="Rose, Ian" w:date="2021-01-14T12:43:00Z">
              <w:r w:rsidRPr="00530ED3">
                <w:rPr>
                  <w:rFonts w:ascii="Arial"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17B90F4D" w14:textId="77777777" w:rsidR="00F63A4F" w:rsidRPr="00530ED3" w:rsidRDefault="00F63A4F" w:rsidP="007A7497">
            <w:pPr>
              <w:keepNext/>
              <w:keepLines/>
              <w:spacing w:after="0" w:line="254" w:lineRule="auto"/>
              <w:rPr>
                <w:ins w:id="267" w:author="Rose, Ian" w:date="2021-01-14T12:43:00Z"/>
                <w:rFonts w:ascii="Arial" w:hAnsi="Arial" w:cs="Arial"/>
                <w:sz w:val="18"/>
                <w:lang w:val="en-US"/>
              </w:rPr>
            </w:pPr>
            <w:ins w:id="268" w:author="Rose, Ian" w:date="2021-01-14T12:43:00Z">
              <w:r w:rsidRPr="00530ED3">
                <w:rPr>
                  <w:rFonts w:ascii="Arial" w:hAnsi="Arial" w:cs="Arial"/>
                  <w:sz w:val="18"/>
                  <w:lang w:val="en-US"/>
                </w:rPr>
                <w:t>N/A</w:t>
              </w:r>
            </w:ins>
          </w:p>
        </w:tc>
      </w:tr>
      <w:tr w:rsidR="00F63A4F" w:rsidRPr="00530ED3" w14:paraId="2CCE33F0" w14:textId="77777777" w:rsidTr="007A7497">
        <w:trPr>
          <w:ins w:id="269"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7C7407CB" w14:textId="77777777" w:rsidR="00F63A4F" w:rsidRPr="00530ED3" w:rsidRDefault="00F63A4F" w:rsidP="007A7497">
            <w:pPr>
              <w:keepNext/>
              <w:keepLines/>
              <w:spacing w:after="0" w:line="254" w:lineRule="auto"/>
              <w:rPr>
                <w:ins w:id="270" w:author="Rose, Ian" w:date="2021-01-14T12:43:00Z"/>
                <w:rFonts w:ascii="Arial" w:hAnsi="Arial"/>
                <w:sz w:val="18"/>
                <w:lang w:val="en-US"/>
              </w:rPr>
            </w:pPr>
            <w:ins w:id="271" w:author="Rose, Ian" w:date="2021-01-14T12:43:00Z">
              <w:r w:rsidRPr="00530ED3">
                <w:rPr>
                  <w:rFonts w:ascii="Arial" w:hAnsi="Arial"/>
                  <w:sz w:val="18"/>
                  <w:lang w:val="en-US"/>
                </w:rPr>
                <w:t>Code rate</w:t>
              </w:r>
            </w:ins>
          </w:p>
        </w:tc>
        <w:tc>
          <w:tcPr>
            <w:tcW w:w="3204" w:type="dxa"/>
            <w:tcBorders>
              <w:top w:val="single" w:sz="4" w:space="0" w:color="auto"/>
              <w:left w:val="single" w:sz="4" w:space="0" w:color="auto"/>
              <w:bottom w:val="single" w:sz="4" w:space="0" w:color="auto"/>
              <w:right w:val="single" w:sz="4" w:space="0" w:color="auto"/>
            </w:tcBorders>
            <w:hideMark/>
          </w:tcPr>
          <w:p w14:paraId="0A5BE6EB" w14:textId="77777777" w:rsidR="00F63A4F" w:rsidRPr="00530ED3" w:rsidRDefault="00F63A4F" w:rsidP="007A7497">
            <w:pPr>
              <w:keepNext/>
              <w:keepLines/>
              <w:spacing w:after="0" w:line="254" w:lineRule="auto"/>
              <w:rPr>
                <w:ins w:id="272" w:author="Rose, Ian" w:date="2021-01-14T12:43:00Z"/>
                <w:rFonts w:ascii="Arial" w:hAnsi="Arial" w:cs="Arial"/>
                <w:sz w:val="18"/>
                <w:lang w:val="en-US"/>
              </w:rPr>
            </w:pPr>
            <w:ins w:id="273" w:author="Rose, Ian" w:date="2021-01-14T12:43:00Z">
              <w:r w:rsidRPr="00530ED3">
                <w:rPr>
                  <w:rFonts w:ascii="Arial"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02B675B4" w14:textId="77777777" w:rsidR="00F63A4F" w:rsidRPr="00530ED3" w:rsidRDefault="00F63A4F" w:rsidP="007A7497">
            <w:pPr>
              <w:keepNext/>
              <w:keepLines/>
              <w:spacing w:after="0" w:line="254" w:lineRule="auto"/>
              <w:rPr>
                <w:ins w:id="274" w:author="Rose, Ian" w:date="2021-01-14T12:43:00Z"/>
                <w:rFonts w:ascii="Arial" w:hAnsi="Arial"/>
                <w:sz w:val="18"/>
                <w:lang w:val="en-US"/>
              </w:rPr>
            </w:pPr>
            <w:ins w:id="275" w:author="Rose, Ian" w:date="2021-01-14T12:43:00Z">
              <w:r w:rsidRPr="00530ED3">
                <w:rPr>
                  <w:rFonts w:ascii="Arial" w:hAnsi="Arial" w:cs="Arial"/>
                  <w:sz w:val="18"/>
                  <w:lang w:val="en-US"/>
                </w:rPr>
                <w:t xml:space="preserve">Same as used in PDSCH RMC </w:t>
              </w:r>
            </w:ins>
          </w:p>
        </w:tc>
      </w:tr>
      <w:tr w:rsidR="00F63A4F" w:rsidRPr="00530ED3" w14:paraId="7B341421" w14:textId="77777777" w:rsidTr="007A7497">
        <w:trPr>
          <w:ins w:id="276"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7DAB44D8" w14:textId="77777777" w:rsidR="00F63A4F" w:rsidRPr="00530ED3" w:rsidRDefault="00F63A4F" w:rsidP="007A7497">
            <w:pPr>
              <w:keepNext/>
              <w:keepLines/>
              <w:spacing w:after="0" w:line="254" w:lineRule="auto"/>
              <w:rPr>
                <w:ins w:id="277" w:author="Rose, Ian" w:date="2021-01-14T12:43:00Z"/>
                <w:rFonts w:ascii="Arial" w:hAnsi="Arial"/>
                <w:sz w:val="18"/>
                <w:lang w:val="en-US"/>
              </w:rPr>
            </w:pPr>
            <w:ins w:id="278" w:author="Rose, Ian" w:date="2021-01-14T12:43:00Z">
              <w:r w:rsidRPr="00530ED3">
                <w:rPr>
                  <w:rFonts w:ascii="Arial" w:hAnsi="Arial"/>
                  <w:sz w:val="18"/>
                  <w:lang w:val="en-US"/>
                </w:rPr>
                <w:t>Transmit Power</w:t>
              </w:r>
            </w:ins>
          </w:p>
        </w:tc>
        <w:tc>
          <w:tcPr>
            <w:tcW w:w="3204" w:type="dxa"/>
            <w:tcBorders>
              <w:top w:val="single" w:sz="4" w:space="0" w:color="auto"/>
              <w:left w:val="single" w:sz="4" w:space="0" w:color="auto"/>
              <w:bottom w:val="single" w:sz="4" w:space="0" w:color="auto"/>
              <w:right w:val="single" w:sz="4" w:space="0" w:color="auto"/>
            </w:tcBorders>
            <w:hideMark/>
          </w:tcPr>
          <w:p w14:paraId="2E7D0E54" w14:textId="77777777" w:rsidR="00F63A4F" w:rsidRPr="00530ED3" w:rsidRDefault="00F63A4F" w:rsidP="007A7497">
            <w:pPr>
              <w:keepNext/>
              <w:keepLines/>
              <w:spacing w:after="0" w:line="254" w:lineRule="auto"/>
              <w:rPr>
                <w:ins w:id="279" w:author="Rose, Ian" w:date="2021-01-14T12:43:00Z"/>
                <w:rFonts w:ascii="Arial" w:hAnsi="Arial"/>
                <w:sz w:val="18"/>
                <w:lang w:val="en-US"/>
              </w:rPr>
            </w:pPr>
            <w:ins w:id="280" w:author="Rose, Ian" w:date="2021-01-14T12:43: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0E9B69BC" w14:textId="77777777" w:rsidR="00F63A4F" w:rsidRPr="00530ED3" w:rsidRDefault="00F63A4F" w:rsidP="007A7497">
            <w:pPr>
              <w:keepNext/>
              <w:keepLines/>
              <w:spacing w:after="0" w:line="254" w:lineRule="auto"/>
              <w:rPr>
                <w:ins w:id="281" w:author="Rose, Ian" w:date="2021-01-14T12:43:00Z"/>
                <w:rFonts w:ascii="Arial" w:hAnsi="Arial"/>
                <w:sz w:val="18"/>
                <w:lang w:val="en-US"/>
              </w:rPr>
            </w:pPr>
            <w:ins w:id="282" w:author="Rose, Ian" w:date="2021-01-14T12:43:00Z">
              <w:r w:rsidRPr="00530ED3">
                <w:rPr>
                  <w:rFonts w:ascii="Arial" w:hAnsi="Arial" w:cs="Arial"/>
                  <w:sz w:val="18"/>
                  <w:lang w:val="en-US"/>
                </w:rPr>
                <w:t xml:space="preserve">Same as used in PDSCH RMC </w:t>
              </w:r>
            </w:ins>
          </w:p>
        </w:tc>
      </w:tr>
      <w:tr w:rsidR="00F63A4F" w:rsidRPr="00530ED3" w14:paraId="6C8ABEE1" w14:textId="77777777" w:rsidTr="007A7497">
        <w:trPr>
          <w:ins w:id="283" w:author="Rose, Ian" w:date="2021-01-14T12:43:00Z"/>
        </w:trPr>
        <w:tc>
          <w:tcPr>
            <w:tcW w:w="2488" w:type="dxa"/>
            <w:tcBorders>
              <w:top w:val="single" w:sz="4" w:space="0" w:color="auto"/>
              <w:left w:val="single" w:sz="4" w:space="0" w:color="auto"/>
              <w:bottom w:val="single" w:sz="4" w:space="0" w:color="auto"/>
              <w:right w:val="single" w:sz="4" w:space="0" w:color="auto"/>
            </w:tcBorders>
            <w:hideMark/>
          </w:tcPr>
          <w:p w14:paraId="17F53718" w14:textId="77777777" w:rsidR="00F63A4F" w:rsidRPr="00530ED3" w:rsidRDefault="00F63A4F" w:rsidP="007A7497">
            <w:pPr>
              <w:keepNext/>
              <w:keepLines/>
              <w:spacing w:after="0" w:line="254" w:lineRule="auto"/>
              <w:rPr>
                <w:ins w:id="284" w:author="Rose, Ian" w:date="2021-01-14T12:43:00Z"/>
                <w:rFonts w:ascii="Arial" w:hAnsi="Arial"/>
                <w:sz w:val="18"/>
                <w:lang w:val="en-US"/>
              </w:rPr>
            </w:pPr>
            <w:ins w:id="285" w:author="Rose, Ian" w:date="2021-01-14T12:43:00Z">
              <w:r w:rsidRPr="00530ED3">
                <w:rPr>
                  <w:rFonts w:ascii="Arial" w:hAnsi="Arial"/>
                  <w:sz w:val="18"/>
                  <w:lang w:val="en-US"/>
                </w:rPr>
                <w:t>CP length</w:t>
              </w:r>
            </w:ins>
          </w:p>
        </w:tc>
        <w:tc>
          <w:tcPr>
            <w:tcW w:w="3204" w:type="dxa"/>
            <w:tcBorders>
              <w:top w:val="single" w:sz="4" w:space="0" w:color="auto"/>
              <w:left w:val="single" w:sz="4" w:space="0" w:color="auto"/>
              <w:bottom w:val="single" w:sz="4" w:space="0" w:color="auto"/>
              <w:right w:val="single" w:sz="4" w:space="0" w:color="auto"/>
            </w:tcBorders>
            <w:hideMark/>
          </w:tcPr>
          <w:p w14:paraId="354F45FF" w14:textId="77777777" w:rsidR="00F63A4F" w:rsidRPr="00530ED3" w:rsidRDefault="00F63A4F" w:rsidP="007A7497">
            <w:pPr>
              <w:keepNext/>
              <w:keepLines/>
              <w:spacing w:after="0" w:line="254" w:lineRule="auto"/>
              <w:rPr>
                <w:ins w:id="286" w:author="Rose, Ian" w:date="2021-01-14T12:43:00Z"/>
                <w:rFonts w:ascii="Arial" w:hAnsi="Arial"/>
                <w:sz w:val="18"/>
                <w:lang w:val="en-US"/>
              </w:rPr>
            </w:pPr>
            <w:ins w:id="287" w:author="Rose, Ian" w:date="2021-01-14T12:43: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3D3D1CE8" w14:textId="77777777" w:rsidR="00F63A4F" w:rsidRPr="00530ED3" w:rsidRDefault="00F63A4F" w:rsidP="007A7497">
            <w:pPr>
              <w:keepNext/>
              <w:keepLines/>
              <w:spacing w:after="0" w:line="254" w:lineRule="auto"/>
              <w:rPr>
                <w:ins w:id="288" w:author="Rose, Ian" w:date="2021-01-14T12:43:00Z"/>
                <w:rFonts w:ascii="Arial" w:hAnsi="Arial"/>
                <w:sz w:val="18"/>
                <w:lang w:val="en-US"/>
              </w:rPr>
            </w:pPr>
            <w:ins w:id="289" w:author="Rose, Ian" w:date="2021-01-14T12:43:00Z">
              <w:r w:rsidRPr="00530ED3">
                <w:rPr>
                  <w:rFonts w:ascii="Arial" w:hAnsi="Arial" w:cs="Arial"/>
                  <w:sz w:val="18"/>
                  <w:lang w:val="en-US"/>
                </w:rPr>
                <w:t xml:space="preserve">Same as used in PDSCH RMC </w:t>
              </w:r>
            </w:ins>
          </w:p>
        </w:tc>
      </w:tr>
      <w:tr w:rsidR="00F63A4F" w:rsidRPr="00530ED3" w14:paraId="6E1799A8" w14:textId="77777777" w:rsidTr="007A7497">
        <w:trPr>
          <w:ins w:id="290" w:author="Rose, Ian" w:date="2021-01-14T12:43:00Z"/>
        </w:trPr>
        <w:tc>
          <w:tcPr>
            <w:tcW w:w="9629" w:type="dxa"/>
            <w:gridSpan w:val="3"/>
            <w:tcBorders>
              <w:top w:val="single" w:sz="4" w:space="0" w:color="auto"/>
              <w:left w:val="single" w:sz="4" w:space="0" w:color="auto"/>
              <w:bottom w:val="single" w:sz="4" w:space="0" w:color="auto"/>
              <w:right w:val="single" w:sz="4" w:space="0" w:color="auto"/>
            </w:tcBorders>
            <w:hideMark/>
          </w:tcPr>
          <w:p w14:paraId="21C9AC56" w14:textId="77777777" w:rsidR="00F63A4F" w:rsidRPr="00530ED3" w:rsidRDefault="00F63A4F" w:rsidP="007A7497">
            <w:pPr>
              <w:keepNext/>
              <w:keepLines/>
              <w:spacing w:after="0" w:line="254" w:lineRule="auto"/>
              <w:ind w:left="851" w:hanging="851"/>
              <w:rPr>
                <w:ins w:id="291" w:author="Rose, Ian" w:date="2021-01-14T12:43:00Z"/>
                <w:rFonts w:ascii="Arial" w:hAnsi="Arial"/>
                <w:sz w:val="18"/>
                <w:lang w:val="en-US"/>
              </w:rPr>
            </w:pPr>
            <w:ins w:id="292" w:author="Rose, Ian" w:date="2021-01-14T12:43:00Z">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ins>
          </w:p>
          <w:p w14:paraId="50E5169D" w14:textId="77777777" w:rsidR="00F63A4F" w:rsidRPr="00530ED3" w:rsidRDefault="00F63A4F" w:rsidP="007A7497">
            <w:pPr>
              <w:keepNext/>
              <w:keepLines/>
              <w:spacing w:after="0" w:line="254" w:lineRule="auto"/>
              <w:ind w:left="851" w:hanging="851"/>
              <w:rPr>
                <w:ins w:id="293" w:author="Rose, Ian" w:date="2021-01-14T12:43:00Z"/>
                <w:rFonts w:ascii="Arial" w:hAnsi="Arial"/>
                <w:sz w:val="18"/>
                <w:lang w:val="en-US"/>
              </w:rPr>
            </w:pPr>
            <w:ins w:id="294" w:author="Rose, Ian" w:date="2021-01-14T12:43:00Z">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ins>
          </w:p>
          <w:p w14:paraId="7FA167C9" w14:textId="77777777" w:rsidR="00F63A4F" w:rsidRPr="00530ED3" w:rsidRDefault="00F63A4F" w:rsidP="007A7497">
            <w:pPr>
              <w:keepNext/>
              <w:keepLines/>
              <w:spacing w:after="0" w:line="254" w:lineRule="auto"/>
              <w:ind w:left="851" w:hanging="851"/>
              <w:rPr>
                <w:ins w:id="295" w:author="Rose, Ian" w:date="2021-01-14T12:43:00Z"/>
                <w:rFonts w:ascii="Arial" w:hAnsi="Arial" w:cs="Arial"/>
                <w:sz w:val="18"/>
                <w:lang w:val="en-US"/>
              </w:rPr>
            </w:pPr>
            <w:ins w:id="296" w:author="Rose, Ian" w:date="2021-01-14T12:43:00Z">
              <w:r w:rsidRPr="00530ED3">
                <w:rPr>
                  <w:rFonts w:ascii="Arial" w:hAnsi="Arial" w:cs="Arial"/>
                  <w:sz w:val="18"/>
                </w:rPr>
                <w:t>Note 3:</w:t>
              </w:r>
              <w:r w:rsidRPr="00530ED3">
                <w:rPr>
                  <w:rFonts w:ascii="Arial" w:hAnsi="Arial" w:cs="Arial"/>
                  <w:sz w:val="18"/>
                </w:rPr>
                <w:tab/>
                <w:t>No OCNG is transmitted from the probe transmitting non-serving beam.</w:t>
              </w:r>
            </w:ins>
          </w:p>
        </w:tc>
      </w:tr>
    </w:tbl>
    <w:p w14:paraId="1A6EA3D1" w14:textId="77777777" w:rsidR="00F63A4F" w:rsidRPr="00530ED3" w:rsidRDefault="00F63A4F" w:rsidP="00F63A4F">
      <w:pPr>
        <w:rPr>
          <w:ins w:id="297" w:author="Rose, Ian" w:date="2021-01-14T12:43:00Z"/>
        </w:rPr>
      </w:pPr>
    </w:p>
    <w:p w14:paraId="3592071A" w14:textId="77777777" w:rsidR="00777120" w:rsidRDefault="00777120" w:rsidP="00777120">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BE8D2" w14:textId="77777777" w:rsidR="007C0059" w:rsidRPr="00EC61C3" w:rsidRDefault="007C0059" w:rsidP="007C0059">
      <w:pPr>
        <w:pStyle w:val="Heading4"/>
      </w:pPr>
      <w:bookmarkStart w:id="298" w:name="_Toc535476357"/>
      <w:bookmarkStart w:id="299" w:name="_Toc535476386"/>
      <w:bookmarkEnd w:id="0"/>
      <w:bookmarkEnd w:id="1"/>
      <w:bookmarkEnd w:id="199"/>
      <w:r w:rsidRPr="00EC61C3">
        <w:t>A.5.5.1.1</w:t>
      </w:r>
      <w:r w:rsidRPr="00EC61C3">
        <w:tab/>
        <w:t>Radio Link Monitoring Out-of-sync Test for FR2 PSCell configured with SSB-based RLM RS in non-DRX mode</w:t>
      </w:r>
    </w:p>
    <w:p w14:paraId="743BE8D3" w14:textId="77777777" w:rsidR="007C0059" w:rsidRPr="00EC61C3" w:rsidRDefault="007C0059" w:rsidP="007C0059">
      <w:pPr>
        <w:pStyle w:val="Heading5"/>
        <w:rPr>
          <w:snapToGrid w:val="0"/>
          <w:lang w:eastAsia="zh-CN"/>
        </w:rPr>
      </w:pPr>
      <w:r w:rsidRPr="00EC61C3">
        <w:rPr>
          <w:snapToGrid w:val="0"/>
          <w:lang w:eastAsia="zh-CN"/>
        </w:rPr>
        <w:t>A.5.5.1.1.1</w:t>
      </w:r>
      <w:r w:rsidRPr="00EC61C3">
        <w:rPr>
          <w:snapToGrid w:val="0"/>
          <w:lang w:eastAsia="zh-CN"/>
        </w:rPr>
        <w:tab/>
        <w:t>Test Purpose and Environment</w:t>
      </w:r>
    </w:p>
    <w:p w14:paraId="743BE8D4" w14:textId="77777777" w:rsidR="007C0059" w:rsidRPr="00EC61C3" w:rsidRDefault="007C0059" w:rsidP="007C0059">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14:paraId="6D7C027C" w14:textId="77777777" w:rsidR="00D56527" w:rsidRPr="00EC61C3" w:rsidRDefault="00D56527" w:rsidP="00D56527">
      <w:pPr>
        <w:spacing w:before="120"/>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w:t>
      </w:r>
      <w:r w:rsidRPr="00EC61C3">
        <w:rPr>
          <w:rFonts w:eastAsia="SimSun"/>
        </w:rPr>
        <w:t xml:space="preserve">, and Figure A.5.5.1.1.1-2 shows the </w:t>
      </w:r>
      <w:r w:rsidRPr="00EC61C3">
        <w:t xml:space="preserve">Time multiplexed downlink transmissions from each Angle of Arrival. Prior to the start of the time duration T1, the UE shall be fully synchronized to Cell 1 and Cell 2. The UE shall be configured for periodic CSI reporting with a reporting periodicity of 5 ms. </w:t>
      </w:r>
      <w:r w:rsidRPr="00EC61C3">
        <w:rPr>
          <w:rFonts w:eastAsia="SimSun"/>
        </w:rPr>
        <w:t xml:space="preserve">In addition to RLM-RS radio link monitoring using SSB index 0 and SSB index 1, the </w:t>
      </w:r>
      <w:r w:rsidRPr="00EC61C3">
        <w:t>UE is configured to perform inter-frequency measurements using Gap Pattern ID #0 (40ms) in test 1.</w:t>
      </w:r>
    </w:p>
    <w:p w14:paraId="743BE8D6" w14:textId="77777777" w:rsidR="007C0059" w:rsidRPr="00EC61C3" w:rsidRDefault="007C0059" w:rsidP="007C0059">
      <w:pPr>
        <w:pStyle w:val="TH"/>
      </w:pPr>
      <w:r w:rsidRPr="00EC61C3">
        <w:lastRenderedPageBreak/>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147F10" w:rsidRPr="00EC61C3" w14:paraId="743BE8D9" w14:textId="77777777" w:rsidTr="008053C9">
        <w:trPr>
          <w:trHeight w:val="232"/>
          <w:jc w:val="center"/>
        </w:trPr>
        <w:tc>
          <w:tcPr>
            <w:tcW w:w="1397" w:type="dxa"/>
            <w:shd w:val="clear" w:color="auto" w:fill="auto"/>
          </w:tcPr>
          <w:p w14:paraId="743BE8D7" w14:textId="77777777" w:rsidR="007C0059" w:rsidRPr="00EC61C3" w:rsidRDefault="007C0059" w:rsidP="008053C9">
            <w:pPr>
              <w:pStyle w:val="TAH"/>
            </w:pPr>
            <w:r w:rsidRPr="00EC61C3">
              <w:t>Configuration</w:t>
            </w:r>
          </w:p>
        </w:tc>
        <w:tc>
          <w:tcPr>
            <w:tcW w:w="7204" w:type="dxa"/>
            <w:shd w:val="clear" w:color="auto" w:fill="auto"/>
          </w:tcPr>
          <w:p w14:paraId="743BE8D8" w14:textId="77777777" w:rsidR="007C0059" w:rsidRPr="00EC61C3" w:rsidRDefault="007C0059" w:rsidP="008053C9">
            <w:pPr>
              <w:pStyle w:val="TAH"/>
            </w:pPr>
            <w:r w:rsidRPr="00EC61C3">
              <w:t>Description</w:t>
            </w:r>
          </w:p>
        </w:tc>
      </w:tr>
      <w:tr w:rsidR="00147F10" w:rsidRPr="00EC61C3" w14:paraId="743BE8DC" w14:textId="77777777" w:rsidTr="008053C9">
        <w:trPr>
          <w:trHeight w:val="235"/>
          <w:jc w:val="center"/>
        </w:trPr>
        <w:tc>
          <w:tcPr>
            <w:tcW w:w="1397" w:type="dxa"/>
            <w:shd w:val="clear" w:color="auto" w:fill="auto"/>
          </w:tcPr>
          <w:p w14:paraId="743BE8DA" w14:textId="77777777" w:rsidR="007C0059" w:rsidRPr="00EC61C3" w:rsidRDefault="007C0059" w:rsidP="008053C9">
            <w:pPr>
              <w:pStyle w:val="TAC"/>
            </w:pPr>
            <w:r w:rsidRPr="00EC61C3">
              <w:t>1</w:t>
            </w:r>
          </w:p>
        </w:tc>
        <w:tc>
          <w:tcPr>
            <w:tcW w:w="7204" w:type="dxa"/>
            <w:shd w:val="clear" w:color="auto" w:fill="auto"/>
          </w:tcPr>
          <w:p w14:paraId="743BE8DB" w14:textId="77777777" w:rsidR="007C0059" w:rsidRPr="00EC61C3" w:rsidRDefault="007C0059" w:rsidP="008053C9">
            <w:pPr>
              <w:pStyle w:val="TAC"/>
            </w:pPr>
            <w:r w:rsidRPr="00EC61C3">
              <w:t>FDD LTE PCell, NR 120 KHz SSB SCS, 100 MHz bandwidth, TDD duplex mode</w:t>
            </w:r>
          </w:p>
        </w:tc>
      </w:tr>
      <w:tr w:rsidR="00147F10" w:rsidRPr="00EC61C3" w14:paraId="743BE8DF" w14:textId="77777777" w:rsidTr="008053C9">
        <w:trPr>
          <w:trHeight w:val="235"/>
          <w:jc w:val="center"/>
        </w:trPr>
        <w:tc>
          <w:tcPr>
            <w:tcW w:w="1397" w:type="dxa"/>
            <w:shd w:val="clear" w:color="auto" w:fill="auto"/>
          </w:tcPr>
          <w:p w14:paraId="743BE8DD" w14:textId="77777777" w:rsidR="007C0059" w:rsidRPr="00EC61C3" w:rsidRDefault="007C0059" w:rsidP="008053C9">
            <w:pPr>
              <w:pStyle w:val="TAC"/>
            </w:pPr>
            <w:r w:rsidRPr="00EC61C3">
              <w:t>2</w:t>
            </w:r>
          </w:p>
        </w:tc>
        <w:tc>
          <w:tcPr>
            <w:tcW w:w="7204" w:type="dxa"/>
            <w:shd w:val="clear" w:color="auto" w:fill="auto"/>
          </w:tcPr>
          <w:p w14:paraId="743BE8DE" w14:textId="77777777" w:rsidR="007C0059" w:rsidRPr="00EC61C3" w:rsidRDefault="007C0059" w:rsidP="008053C9">
            <w:pPr>
              <w:pStyle w:val="TAC"/>
            </w:pPr>
            <w:r w:rsidRPr="00EC61C3">
              <w:t>TDD LTE PCell, NR 120 KHz SSB SCS, 100 MHz bandwidth, TDD duplex mode</w:t>
            </w:r>
          </w:p>
        </w:tc>
      </w:tr>
      <w:tr w:rsidR="007C0059" w:rsidRPr="00EC61C3" w14:paraId="743BE8E1" w14:textId="77777777" w:rsidTr="008053C9">
        <w:trPr>
          <w:trHeight w:val="232"/>
          <w:jc w:val="center"/>
        </w:trPr>
        <w:tc>
          <w:tcPr>
            <w:tcW w:w="8601" w:type="dxa"/>
            <w:gridSpan w:val="2"/>
            <w:shd w:val="clear" w:color="auto" w:fill="auto"/>
          </w:tcPr>
          <w:p w14:paraId="743BE8E0" w14:textId="77777777" w:rsidR="007C0059" w:rsidRPr="00EC61C3" w:rsidRDefault="007C0059" w:rsidP="008053C9">
            <w:pPr>
              <w:pStyle w:val="TAN"/>
            </w:pPr>
            <w:r w:rsidRPr="00EC61C3">
              <w:t>Note:</w:t>
            </w:r>
            <w:r w:rsidRPr="00EC61C3">
              <w:tab/>
              <w:t>The UE is only required to pass in one of the supported test configurations in FR2</w:t>
            </w:r>
          </w:p>
        </w:tc>
      </w:tr>
    </w:tbl>
    <w:p w14:paraId="743BE8E2" w14:textId="77777777" w:rsidR="007C0059" w:rsidRPr="00EC61C3" w:rsidRDefault="007C0059" w:rsidP="007C0059">
      <w:pPr>
        <w:spacing w:before="120"/>
      </w:pPr>
    </w:p>
    <w:p w14:paraId="743BE8E3" w14:textId="77777777" w:rsidR="007C0059" w:rsidRPr="00EC61C3" w:rsidRDefault="007C0059" w:rsidP="007C0059">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147F10" w:rsidRPr="00EC61C3" w14:paraId="743BE8E7" w14:textId="77777777" w:rsidTr="008053C9">
        <w:trPr>
          <w:trHeight w:val="164"/>
          <w:jc w:val="center"/>
        </w:trPr>
        <w:tc>
          <w:tcPr>
            <w:tcW w:w="2696" w:type="pct"/>
            <w:gridSpan w:val="3"/>
            <w:vMerge w:val="restart"/>
            <w:shd w:val="clear" w:color="auto" w:fill="auto"/>
          </w:tcPr>
          <w:p w14:paraId="743BE8E4" w14:textId="77777777" w:rsidR="007C0059" w:rsidRPr="00EC61C3" w:rsidRDefault="007C0059" w:rsidP="008053C9">
            <w:pPr>
              <w:pStyle w:val="TAH"/>
            </w:pPr>
            <w:r w:rsidRPr="00EC61C3">
              <w:t>Parameter</w:t>
            </w:r>
          </w:p>
        </w:tc>
        <w:tc>
          <w:tcPr>
            <w:tcW w:w="596" w:type="pct"/>
            <w:vMerge w:val="restart"/>
            <w:shd w:val="clear" w:color="auto" w:fill="auto"/>
          </w:tcPr>
          <w:p w14:paraId="743BE8E5" w14:textId="77777777" w:rsidR="007C0059" w:rsidRPr="00EC61C3" w:rsidRDefault="007C0059" w:rsidP="008053C9">
            <w:pPr>
              <w:pStyle w:val="TAH"/>
            </w:pPr>
            <w:r w:rsidRPr="00EC61C3">
              <w:t>Unit</w:t>
            </w:r>
          </w:p>
        </w:tc>
        <w:tc>
          <w:tcPr>
            <w:tcW w:w="1708" w:type="pct"/>
            <w:shd w:val="clear" w:color="auto" w:fill="auto"/>
          </w:tcPr>
          <w:p w14:paraId="743BE8E6" w14:textId="77777777" w:rsidR="007C0059" w:rsidRPr="00EC61C3" w:rsidRDefault="007C0059" w:rsidP="008053C9">
            <w:pPr>
              <w:pStyle w:val="TAH"/>
            </w:pPr>
            <w:r w:rsidRPr="00EC61C3">
              <w:t>Value</w:t>
            </w:r>
          </w:p>
        </w:tc>
      </w:tr>
      <w:tr w:rsidR="00147F10" w:rsidRPr="00EC61C3" w14:paraId="743BE8EB" w14:textId="77777777" w:rsidTr="008053C9">
        <w:trPr>
          <w:trHeight w:val="406"/>
          <w:jc w:val="center"/>
        </w:trPr>
        <w:tc>
          <w:tcPr>
            <w:tcW w:w="2696" w:type="pct"/>
            <w:gridSpan w:val="3"/>
            <w:vMerge/>
            <w:shd w:val="clear" w:color="auto" w:fill="auto"/>
          </w:tcPr>
          <w:p w14:paraId="743BE8E8" w14:textId="77777777" w:rsidR="007C0059" w:rsidRPr="00EC61C3" w:rsidRDefault="007C0059" w:rsidP="008053C9">
            <w:pPr>
              <w:pStyle w:val="TAH"/>
            </w:pPr>
          </w:p>
        </w:tc>
        <w:tc>
          <w:tcPr>
            <w:tcW w:w="596" w:type="pct"/>
            <w:vMerge/>
            <w:shd w:val="clear" w:color="auto" w:fill="auto"/>
          </w:tcPr>
          <w:p w14:paraId="743BE8E9" w14:textId="77777777" w:rsidR="007C0059" w:rsidRPr="00EC61C3" w:rsidRDefault="007C0059" w:rsidP="008053C9">
            <w:pPr>
              <w:pStyle w:val="TAH"/>
            </w:pPr>
          </w:p>
        </w:tc>
        <w:tc>
          <w:tcPr>
            <w:tcW w:w="1708" w:type="pct"/>
          </w:tcPr>
          <w:p w14:paraId="743BE8EA" w14:textId="77777777" w:rsidR="007C0059" w:rsidRPr="00EC61C3" w:rsidRDefault="007C0059" w:rsidP="008053C9">
            <w:pPr>
              <w:pStyle w:val="TAH"/>
            </w:pPr>
            <w:r w:rsidRPr="00EC61C3">
              <w:t>Test 1</w:t>
            </w:r>
          </w:p>
        </w:tc>
      </w:tr>
      <w:tr w:rsidR="00147F10" w:rsidRPr="00EC61C3" w14:paraId="743BE8EF" w14:textId="77777777" w:rsidTr="008053C9">
        <w:trPr>
          <w:trHeight w:val="63"/>
          <w:jc w:val="center"/>
        </w:trPr>
        <w:tc>
          <w:tcPr>
            <w:tcW w:w="2696" w:type="pct"/>
            <w:gridSpan w:val="3"/>
            <w:shd w:val="clear" w:color="auto" w:fill="auto"/>
          </w:tcPr>
          <w:p w14:paraId="743BE8EC" w14:textId="77777777" w:rsidR="007C0059" w:rsidRPr="00EC61C3" w:rsidRDefault="007C0059" w:rsidP="008053C9">
            <w:pPr>
              <w:pStyle w:val="TAL"/>
            </w:pPr>
            <w:r w:rsidRPr="00EC61C3">
              <w:t xml:space="preserve">Active E-UTRA PCell </w:t>
            </w:r>
          </w:p>
        </w:tc>
        <w:tc>
          <w:tcPr>
            <w:tcW w:w="596" w:type="pct"/>
            <w:shd w:val="clear" w:color="auto" w:fill="auto"/>
          </w:tcPr>
          <w:p w14:paraId="743BE8ED" w14:textId="77777777" w:rsidR="007C0059" w:rsidRPr="00EC61C3" w:rsidRDefault="007C0059" w:rsidP="008053C9">
            <w:pPr>
              <w:pStyle w:val="TAC"/>
            </w:pPr>
          </w:p>
        </w:tc>
        <w:tc>
          <w:tcPr>
            <w:tcW w:w="1708" w:type="pct"/>
          </w:tcPr>
          <w:p w14:paraId="743BE8EE" w14:textId="77777777" w:rsidR="007C0059" w:rsidRPr="00EC61C3" w:rsidRDefault="007C0059" w:rsidP="008053C9">
            <w:pPr>
              <w:pStyle w:val="TAC"/>
            </w:pPr>
            <w:r w:rsidRPr="00EC61C3">
              <w:t>Cell 1</w:t>
            </w:r>
          </w:p>
        </w:tc>
      </w:tr>
      <w:tr w:rsidR="00147F10" w:rsidRPr="00EC61C3" w14:paraId="743BE8F3" w14:textId="77777777" w:rsidTr="008053C9">
        <w:trPr>
          <w:trHeight w:val="164"/>
          <w:jc w:val="center"/>
        </w:trPr>
        <w:tc>
          <w:tcPr>
            <w:tcW w:w="2696" w:type="pct"/>
            <w:gridSpan w:val="3"/>
            <w:shd w:val="clear" w:color="auto" w:fill="auto"/>
          </w:tcPr>
          <w:p w14:paraId="743BE8F0" w14:textId="77777777" w:rsidR="007C0059" w:rsidRPr="00EC61C3" w:rsidRDefault="007C0059" w:rsidP="008053C9">
            <w:pPr>
              <w:pStyle w:val="TAL"/>
              <w:rPr>
                <w:lang w:val="sv-FI"/>
              </w:rPr>
            </w:pPr>
            <w:r w:rsidRPr="00EC61C3">
              <w:rPr>
                <w:lang w:val="sv-FI"/>
              </w:rPr>
              <w:t>E-UTRA RF Channel Number</w:t>
            </w:r>
          </w:p>
        </w:tc>
        <w:tc>
          <w:tcPr>
            <w:tcW w:w="596" w:type="pct"/>
            <w:shd w:val="clear" w:color="auto" w:fill="auto"/>
          </w:tcPr>
          <w:p w14:paraId="743BE8F1" w14:textId="77777777" w:rsidR="007C0059" w:rsidRPr="00EC61C3" w:rsidRDefault="007C0059" w:rsidP="008053C9">
            <w:pPr>
              <w:pStyle w:val="TAC"/>
              <w:rPr>
                <w:lang w:val="sv-FI"/>
              </w:rPr>
            </w:pPr>
          </w:p>
        </w:tc>
        <w:tc>
          <w:tcPr>
            <w:tcW w:w="1708" w:type="pct"/>
          </w:tcPr>
          <w:p w14:paraId="743BE8F2" w14:textId="77777777" w:rsidR="007C0059" w:rsidRPr="00EC61C3" w:rsidRDefault="007C0059" w:rsidP="008053C9">
            <w:pPr>
              <w:pStyle w:val="TAC"/>
            </w:pPr>
            <w:r w:rsidRPr="00EC61C3">
              <w:t>1</w:t>
            </w:r>
          </w:p>
        </w:tc>
      </w:tr>
      <w:tr w:rsidR="00147F10" w:rsidRPr="00EC61C3" w14:paraId="743BE8F7" w14:textId="77777777" w:rsidTr="008053C9">
        <w:trPr>
          <w:trHeight w:val="164"/>
          <w:jc w:val="center"/>
        </w:trPr>
        <w:tc>
          <w:tcPr>
            <w:tcW w:w="2696" w:type="pct"/>
            <w:gridSpan w:val="3"/>
            <w:shd w:val="clear" w:color="auto" w:fill="auto"/>
          </w:tcPr>
          <w:p w14:paraId="743BE8F4" w14:textId="77777777" w:rsidR="007C0059" w:rsidRPr="00EC61C3" w:rsidRDefault="007C0059" w:rsidP="008053C9">
            <w:pPr>
              <w:pStyle w:val="TAL"/>
            </w:pPr>
            <w:r w:rsidRPr="00EC61C3">
              <w:t>Active PSCell</w:t>
            </w:r>
          </w:p>
        </w:tc>
        <w:tc>
          <w:tcPr>
            <w:tcW w:w="596" w:type="pct"/>
            <w:shd w:val="clear" w:color="auto" w:fill="auto"/>
          </w:tcPr>
          <w:p w14:paraId="743BE8F5" w14:textId="77777777" w:rsidR="007C0059" w:rsidRPr="00EC61C3" w:rsidRDefault="007C0059" w:rsidP="008053C9">
            <w:pPr>
              <w:pStyle w:val="TAC"/>
            </w:pPr>
          </w:p>
        </w:tc>
        <w:tc>
          <w:tcPr>
            <w:tcW w:w="1708" w:type="pct"/>
          </w:tcPr>
          <w:p w14:paraId="743BE8F6" w14:textId="77777777" w:rsidR="007C0059" w:rsidRPr="00EC61C3" w:rsidRDefault="007C0059" w:rsidP="008053C9">
            <w:pPr>
              <w:pStyle w:val="TAC"/>
            </w:pPr>
            <w:r w:rsidRPr="00EC61C3">
              <w:t>Cell 2</w:t>
            </w:r>
          </w:p>
        </w:tc>
      </w:tr>
      <w:tr w:rsidR="00147F10" w:rsidRPr="00EC61C3" w14:paraId="743BE8FB" w14:textId="77777777" w:rsidTr="008053C9">
        <w:trPr>
          <w:trHeight w:val="61"/>
          <w:jc w:val="center"/>
        </w:trPr>
        <w:tc>
          <w:tcPr>
            <w:tcW w:w="2696" w:type="pct"/>
            <w:gridSpan w:val="3"/>
            <w:shd w:val="clear" w:color="auto" w:fill="auto"/>
          </w:tcPr>
          <w:p w14:paraId="743BE8F8" w14:textId="77777777" w:rsidR="007C0059" w:rsidRPr="00EC61C3" w:rsidRDefault="007C0059" w:rsidP="008053C9">
            <w:pPr>
              <w:pStyle w:val="TAL"/>
            </w:pPr>
            <w:r w:rsidRPr="00EC61C3">
              <w:t>RF Channel Number</w:t>
            </w:r>
          </w:p>
        </w:tc>
        <w:tc>
          <w:tcPr>
            <w:tcW w:w="596" w:type="pct"/>
            <w:shd w:val="clear" w:color="auto" w:fill="auto"/>
          </w:tcPr>
          <w:p w14:paraId="743BE8F9" w14:textId="77777777" w:rsidR="007C0059" w:rsidRPr="00EC61C3" w:rsidRDefault="007C0059" w:rsidP="008053C9">
            <w:pPr>
              <w:pStyle w:val="TAC"/>
            </w:pPr>
          </w:p>
        </w:tc>
        <w:tc>
          <w:tcPr>
            <w:tcW w:w="1708" w:type="pct"/>
          </w:tcPr>
          <w:p w14:paraId="743BE8FA" w14:textId="77777777" w:rsidR="007C0059" w:rsidRPr="00EC61C3" w:rsidRDefault="007C0059" w:rsidP="008053C9">
            <w:pPr>
              <w:pStyle w:val="TAC"/>
            </w:pPr>
            <w:r w:rsidRPr="00EC61C3">
              <w:t>2</w:t>
            </w:r>
          </w:p>
        </w:tc>
      </w:tr>
      <w:tr w:rsidR="00147F10" w:rsidRPr="00EC61C3" w14:paraId="743BE900" w14:textId="77777777" w:rsidTr="008053C9">
        <w:trPr>
          <w:trHeight w:val="61"/>
          <w:jc w:val="center"/>
        </w:trPr>
        <w:tc>
          <w:tcPr>
            <w:tcW w:w="1637" w:type="pct"/>
            <w:gridSpan w:val="2"/>
            <w:shd w:val="clear" w:color="auto" w:fill="auto"/>
          </w:tcPr>
          <w:p w14:paraId="743BE8FC" w14:textId="77777777" w:rsidR="007C0059" w:rsidRPr="00EC61C3" w:rsidRDefault="007C0059" w:rsidP="008053C9">
            <w:pPr>
              <w:pStyle w:val="TAL"/>
            </w:pPr>
            <w:r w:rsidRPr="00EC61C3">
              <w:t>Duplex mode</w:t>
            </w:r>
          </w:p>
        </w:tc>
        <w:tc>
          <w:tcPr>
            <w:tcW w:w="1059" w:type="pct"/>
            <w:shd w:val="clear" w:color="auto" w:fill="auto"/>
          </w:tcPr>
          <w:p w14:paraId="743BE8FD" w14:textId="77777777" w:rsidR="007C0059" w:rsidRPr="00EC61C3" w:rsidRDefault="007C0059" w:rsidP="008053C9">
            <w:pPr>
              <w:pStyle w:val="TAL"/>
            </w:pPr>
            <w:r w:rsidRPr="00EC61C3">
              <w:t>Config 1, 2</w:t>
            </w:r>
          </w:p>
        </w:tc>
        <w:tc>
          <w:tcPr>
            <w:tcW w:w="596" w:type="pct"/>
            <w:shd w:val="clear" w:color="auto" w:fill="auto"/>
          </w:tcPr>
          <w:p w14:paraId="743BE8FE" w14:textId="77777777" w:rsidR="007C0059" w:rsidRPr="00EC61C3" w:rsidRDefault="007C0059" w:rsidP="008053C9">
            <w:pPr>
              <w:pStyle w:val="TAC"/>
            </w:pPr>
          </w:p>
        </w:tc>
        <w:tc>
          <w:tcPr>
            <w:tcW w:w="1708" w:type="pct"/>
          </w:tcPr>
          <w:p w14:paraId="743BE8FF" w14:textId="77777777" w:rsidR="007C0059" w:rsidRPr="00EC61C3" w:rsidRDefault="007C0059" w:rsidP="008053C9">
            <w:pPr>
              <w:pStyle w:val="TAC"/>
            </w:pPr>
            <w:r w:rsidRPr="00EC61C3">
              <w:t>TDD</w:t>
            </w:r>
          </w:p>
        </w:tc>
      </w:tr>
      <w:tr w:rsidR="00147F10" w:rsidRPr="00EC61C3" w14:paraId="743BE905" w14:textId="77777777" w:rsidTr="008053C9">
        <w:trPr>
          <w:trHeight w:val="61"/>
          <w:jc w:val="center"/>
        </w:trPr>
        <w:tc>
          <w:tcPr>
            <w:tcW w:w="1637" w:type="pct"/>
            <w:gridSpan w:val="2"/>
            <w:shd w:val="clear" w:color="auto" w:fill="auto"/>
          </w:tcPr>
          <w:p w14:paraId="743BE901" w14:textId="77777777" w:rsidR="007C0059" w:rsidRPr="00EC61C3" w:rsidRDefault="007C0059" w:rsidP="008053C9">
            <w:pPr>
              <w:pStyle w:val="TAL"/>
            </w:pPr>
            <w:r w:rsidRPr="00EC61C3">
              <w:rPr>
                <w:rFonts w:cs="Arial"/>
                <w:szCs w:val="16"/>
              </w:rPr>
              <w:t>BW</w:t>
            </w:r>
            <w:r w:rsidRPr="00EC61C3">
              <w:rPr>
                <w:rFonts w:cs="Arial"/>
                <w:szCs w:val="16"/>
                <w:vertAlign w:val="subscript"/>
              </w:rPr>
              <w:t>channel</w:t>
            </w:r>
          </w:p>
        </w:tc>
        <w:tc>
          <w:tcPr>
            <w:tcW w:w="1059" w:type="pct"/>
            <w:shd w:val="clear" w:color="auto" w:fill="auto"/>
          </w:tcPr>
          <w:p w14:paraId="743BE902" w14:textId="77777777" w:rsidR="007C0059" w:rsidRPr="00EC61C3" w:rsidRDefault="007C0059" w:rsidP="008053C9">
            <w:pPr>
              <w:pStyle w:val="TAL"/>
            </w:pPr>
            <w:r w:rsidRPr="00EC61C3">
              <w:t>Config 1, 2</w:t>
            </w:r>
          </w:p>
        </w:tc>
        <w:tc>
          <w:tcPr>
            <w:tcW w:w="596" w:type="pct"/>
            <w:shd w:val="clear" w:color="auto" w:fill="auto"/>
          </w:tcPr>
          <w:p w14:paraId="743BE903" w14:textId="77777777" w:rsidR="007C0059" w:rsidRPr="00EC61C3" w:rsidRDefault="007C0059" w:rsidP="008053C9">
            <w:pPr>
              <w:pStyle w:val="TAC"/>
            </w:pPr>
          </w:p>
        </w:tc>
        <w:tc>
          <w:tcPr>
            <w:tcW w:w="1708" w:type="pct"/>
          </w:tcPr>
          <w:p w14:paraId="743BE904" w14:textId="1634EA1B" w:rsidR="007C0059" w:rsidRPr="00EC61C3" w:rsidRDefault="007C0059" w:rsidP="008053C9">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ins w:id="300" w:author="Rose, Ian" w:date="2021-01-14T12:56:00Z">
              <w:r w:rsidR="00065435">
                <w:rPr>
                  <w:rFonts w:cs="Arial"/>
                  <w:szCs w:val="18"/>
                  <w:lang w:eastAsia="zh-CN"/>
                </w:rPr>
                <w:t>24</w:t>
              </w:r>
            </w:ins>
            <w:del w:id="301" w:author="Rose, Ian" w:date="2021-01-14T12:56:00Z">
              <w:r w:rsidRPr="00EC61C3" w:rsidDel="00065435">
                <w:rPr>
                  <w:rFonts w:cs="Arial"/>
                  <w:szCs w:val="18"/>
                  <w:lang w:eastAsia="zh-CN"/>
                </w:rPr>
                <w:delText>66</w:delText>
              </w:r>
            </w:del>
          </w:p>
        </w:tc>
      </w:tr>
      <w:tr w:rsidR="00147F10" w:rsidRPr="00EC61C3" w14:paraId="743BE90A" w14:textId="77777777" w:rsidTr="008053C9">
        <w:trPr>
          <w:trHeight w:val="61"/>
          <w:jc w:val="center"/>
        </w:trPr>
        <w:tc>
          <w:tcPr>
            <w:tcW w:w="1637" w:type="pct"/>
            <w:gridSpan w:val="2"/>
            <w:shd w:val="clear" w:color="auto" w:fill="auto"/>
            <w:vAlign w:val="center"/>
          </w:tcPr>
          <w:p w14:paraId="743BE906" w14:textId="77777777" w:rsidR="007C0059" w:rsidRPr="00EC61C3" w:rsidRDefault="007C0059" w:rsidP="008053C9">
            <w:pPr>
              <w:pStyle w:val="TAL"/>
            </w:pPr>
            <w:r w:rsidRPr="00EC61C3">
              <w:rPr>
                <w:rFonts w:cs="Arial"/>
                <w:bCs/>
              </w:rPr>
              <w:t>DL initial BWP configuration</w:t>
            </w:r>
          </w:p>
        </w:tc>
        <w:tc>
          <w:tcPr>
            <w:tcW w:w="1059" w:type="pct"/>
            <w:shd w:val="clear" w:color="auto" w:fill="auto"/>
          </w:tcPr>
          <w:p w14:paraId="743BE907" w14:textId="77777777" w:rsidR="007C0059" w:rsidRPr="00EC61C3" w:rsidRDefault="007C0059" w:rsidP="008053C9">
            <w:pPr>
              <w:pStyle w:val="TAL"/>
            </w:pPr>
            <w:r w:rsidRPr="00EC61C3">
              <w:t>Config 1, 2</w:t>
            </w:r>
          </w:p>
        </w:tc>
        <w:tc>
          <w:tcPr>
            <w:tcW w:w="596" w:type="pct"/>
            <w:shd w:val="clear" w:color="auto" w:fill="auto"/>
          </w:tcPr>
          <w:p w14:paraId="743BE908" w14:textId="77777777" w:rsidR="007C0059" w:rsidRPr="00EC61C3" w:rsidRDefault="007C0059" w:rsidP="008053C9">
            <w:pPr>
              <w:pStyle w:val="TAC"/>
            </w:pPr>
          </w:p>
        </w:tc>
        <w:tc>
          <w:tcPr>
            <w:tcW w:w="1708" w:type="pct"/>
          </w:tcPr>
          <w:p w14:paraId="743BE909" w14:textId="77777777" w:rsidR="007C0059" w:rsidRPr="00EC61C3" w:rsidRDefault="007C0059" w:rsidP="008053C9">
            <w:pPr>
              <w:pStyle w:val="TAC"/>
            </w:pPr>
            <w:r w:rsidRPr="00EC61C3">
              <w:t>DLBWP.0.1</w:t>
            </w:r>
          </w:p>
        </w:tc>
      </w:tr>
      <w:tr w:rsidR="00147F10" w:rsidRPr="00EC61C3" w14:paraId="743BE90F" w14:textId="77777777" w:rsidTr="008053C9">
        <w:trPr>
          <w:trHeight w:val="61"/>
          <w:jc w:val="center"/>
        </w:trPr>
        <w:tc>
          <w:tcPr>
            <w:tcW w:w="1637" w:type="pct"/>
            <w:gridSpan w:val="2"/>
            <w:shd w:val="clear" w:color="auto" w:fill="auto"/>
            <w:vAlign w:val="center"/>
          </w:tcPr>
          <w:p w14:paraId="743BE90B" w14:textId="77777777" w:rsidR="007C0059" w:rsidRPr="00EC61C3" w:rsidRDefault="007C0059" w:rsidP="008053C9">
            <w:pPr>
              <w:pStyle w:val="TAL"/>
            </w:pPr>
            <w:r w:rsidRPr="00EC61C3">
              <w:rPr>
                <w:rFonts w:cs="Arial"/>
                <w:bCs/>
              </w:rPr>
              <w:t>DL dedicated BWP configuration</w:t>
            </w:r>
          </w:p>
        </w:tc>
        <w:tc>
          <w:tcPr>
            <w:tcW w:w="1059" w:type="pct"/>
            <w:shd w:val="clear" w:color="auto" w:fill="auto"/>
          </w:tcPr>
          <w:p w14:paraId="743BE90C" w14:textId="77777777" w:rsidR="007C0059" w:rsidRPr="00EC61C3" w:rsidRDefault="007C0059" w:rsidP="008053C9">
            <w:pPr>
              <w:pStyle w:val="TAL"/>
            </w:pPr>
            <w:r w:rsidRPr="00EC61C3">
              <w:t>Config 1, 2</w:t>
            </w:r>
          </w:p>
        </w:tc>
        <w:tc>
          <w:tcPr>
            <w:tcW w:w="596" w:type="pct"/>
            <w:shd w:val="clear" w:color="auto" w:fill="auto"/>
          </w:tcPr>
          <w:p w14:paraId="743BE90D" w14:textId="77777777" w:rsidR="007C0059" w:rsidRPr="00EC61C3" w:rsidRDefault="007C0059" w:rsidP="008053C9">
            <w:pPr>
              <w:pStyle w:val="TAC"/>
            </w:pPr>
          </w:p>
        </w:tc>
        <w:tc>
          <w:tcPr>
            <w:tcW w:w="1708" w:type="pct"/>
          </w:tcPr>
          <w:p w14:paraId="743BE90E" w14:textId="77777777" w:rsidR="007C0059" w:rsidRPr="00EC61C3" w:rsidRDefault="007C0059" w:rsidP="008053C9">
            <w:pPr>
              <w:pStyle w:val="TAC"/>
            </w:pPr>
            <w:r w:rsidRPr="00EC61C3">
              <w:t>DLBWP.1.1</w:t>
            </w:r>
          </w:p>
        </w:tc>
      </w:tr>
      <w:tr w:rsidR="00147F10" w:rsidRPr="00EC61C3" w14:paraId="743BE914" w14:textId="77777777" w:rsidTr="008053C9">
        <w:trPr>
          <w:trHeight w:val="61"/>
          <w:jc w:val="center"/>
        </w:trPr>
        <w:tc>
          <w:tcPr>
            <w:tcW w:w="1637" w:type="pct"/>
            <w:gridSpan w:val="2"/>
            <w:shd w:val="clear" w:color="auto" w:fill="auto"/>
            <w:vAlign w:val="center"/>
          </w:tcPr>
          <w:p w14:paraId="743BE910" w14:textId="77777777" w:rsidR="007C0059" w:rsidRPr="00EC61C3" w:rsidRDefault="007C0059" w:rsidP="008053C9">
            <w:pPr>
              <w:pStyle w:val="TAL"/>
              <w:rPr>
                <w:rFonts w:cs="Arial"/>
                <w:bCs/>
              </w:rPr>
            </w:pPr>
            <w:r w:rsidRPr="00EC61C3">
              <w:rPr>
                <w:rFonts w:cs="Arial"/>
                <w:bCs/>
              </w:rPr>
              <w:t>UL initial BWP configuration</w:t>
            </w:r>
          </w:p>
        </w:tc>
        <w:tc>
          <w:tcPr>
            <w:tcW w:w="1059" w:type="pct"/>
            <w:shd w:val="clear" w:color="auto" w:fill="auto"/>
          </w:tcPr>
          <w:p w14:paraId="743BE911" w14:textId="77777777" w:rsidR="007C0059" w:rsidRPr="00EC61C3" w:rsidRDefault="007C0059" w:rsidP="008053C9">
            <w:pPr>
              <w:pStyle w:val="TAL"/>
            </w:pPr>
            <w:r w:rsidRPr="00EC61C3">
              <w:t>Config 1, 2</w:t>
            </w:r>
          </w:p>
        </w:tc>
        <w:tc>
          <w:tcPr>
            <w:tcW w:w="596" w:type="pct"/>
            <w:shd w:val="clear" w:color="auto" w:fill="auto"/>
          </w:tcPr>
          <w:p w14:paraId="743BE912" w14:textId="77777777" w:rsidR="007C0059" w:rsidRPr="00EC61C3" w:rsidRDefault="007C0059" w:rsidP="008053C9">
            <w:pPr>
              <w:pStyle w:val="TAC"/>
            </w:pPr>
          </w:p>
        </w:tc>
        <w:tc>
          <w:tcPr>
            <w:tcW w:w="1708" w:type="pct"/>
          </w:tcPr>
          <w:p w14:paraId="743BE913" w14:textId="77777777" w:rsidR="007C0059" w:rsidRPr="00EC61C3" w:rsidRDefault="007C0059" w:rsidP="008053C9">
            <w:pPr>
              <w:pStyle w:val="TAC"/>
            </w:pPr>
            <w:r w:rsidRPr="00EC61C3">
              <w:rPr>
                <w:lang w:eastAsia="zh-CN"/>
              </w:rPr>
              <w:t>ULBWP.0.1</w:t>
            </w:r>
          </w:p>
        </w:tc>
      </w:tr>
      <w:tr w:rsidR="00147F10" w:rsidRPr="00EC61C3" w14:paraId="743BE919" w14:textId="77777777" w:rsidTr="008053C9">
        <w:trPr>
          <w:trHeight w:val="61"/>
          <w:jc w:val="center"/>
        </w:trPr>
        <w:tc>
          <w:tcPr>
            <w:tcW w:w="1637" w:type="pct"/>
            <w:gridSpan w:val="2"/>
            <w:shd w:val="clear" w:color="auto" w:fill="auto"/>
            <w:vAlign w:val="center"/>
          </w:tcPr>
          <w:p w14:paraId="743BE915" w14:textId="77777777" w:rsidR="007C0059" w:rsidRPr="00EC61C3" w:rsidRDefault="007C0059" w:rsidP="008053C9">
            <w:pPr>
              <w:pStyle w:val="TAL"/>
            </w:pPr>
            <w:r w:rsidRPr="00EC61C3">
              <w:rPr>
                <w:rFonts w:cs="Arial"/>
                <w:bCs/>
              </w:rPr>
              <w:t>UL dedicated BWP configuration</w:t>
            </w:r>
          </w:p>
        </w:tc>
        <w:tc>
          <w:tcPr>
            <w:tcW w:w="1059" w:type="pct"/>
            <w:shd w:val="clear" w:color="auto" w:fill="auto"/>
          </w:tcPr>
          <w:p w14:paraId="743BE916" w14:textId="77777777" w:rsidR="007C0059" w:rsidRPr="00EC61C3" w:rsidRDefault="007C0059" w:rsidP="008053C9">
            <w:pPr>
              <w:pStyle w:val="TAL"/>
            </w:pPr>
            <w:r w:rsidRPr="00EC61C3">
              <w:t>Config 1, 2</w:t>
            </w:r>
          </w:p>
        </w:tc>
        <w:tc>
          <w:tcPr>
            <w:tcW w:w="596" w:type="pct"/>
            <w:shd w:val="clear" w:color="auto" w:fill="auto"/>
          </w:tcPr>
          <w:p w14:paraId="743BE917" w14:textId="77777777" w:rsidR="007C0059" w:rsidRPr="00EC61C3" w:rsidRDefault="007C0059" w:rsidP="008053C9">
            <w:pPr>
              <w:pStyle w:val="TAC"/>
            </w:pPr>
          </w:p>
        </w:tc>
        <w:tc>
          <w:tcPr>
            <w:tcW w:w="1708" w:type="pct"/>
          </w:tcPr>
          <w:p w14:paraId="743BE918" w14:textId="77777777" w:rsidR="007C0059" w:rsidRPr="00EC61C3" w:rsidRDefault="007C0059" w:rsidP="008053C9">
            <w:pPr>
              <w:pStyle w:val="TAC"/>
            </w:pPr>
            <w:r w:rsidRPr="00EC61C3">
              <w:rPr>
                <w:lang w:eastAsia="zh-CN"/>
              </w:rPr>
              <w:t>ULBWP.1.1</w:t>
            </w:r>
          </w:p>
        </w:tc>
      </w:tr>
      <w:tr w:rsidR="00147F10" w:rsidRPr="00EC61C3" w14:paraId="743BE91E" w14:textId="77777777" w:rsidTr="008053C9">
        <w:trPr>
          <w:trHeight w:val="61"/>
          <w:jc w:val="center"/>
        </w:trPr>
        <w:tc>
          <w:tcPr>
            <w:tcW w:w="1637" w:type="pct"/>
            <w:gridSpan w:val="2"/>
            <w:shd w:val="clear" w:color="auto" w:fill="auto"/>
            <w:vAlign w:val="center"/>
          </w:tcPr>
          <w:p w14:paraId="743BE91A" w14:textId="77777777" w:rsidR="007C0059" w:rsidRPr="00EC61C3" w:rsidRDefault="007C0059" w:rsidP="008053C9">
            <w:pPr>
              <w:pStyle w:val="TAL"/>
              <w:rPr>
                <w:rFonts w:cs="Arial"/>
                <w:bCs/>
              </w:rPr>
            </w:pPr>
            <w:r w:rsidRPr="00EC61C3">
              <w:t>TDD Configuration</w:t>
            </w:r>
          </w:p>
        </w:tc>
        <w:tc>
          <w:tcPr>
            <w:tcW w:w="1059" w:type="pct"/>
            <w:shd w:val="clear" w:color="auto" w:fill="auto"/>
          </w:tcPr>
          <w:p w14:paraId="743BE91B" w14:textId="77777777" w:rsidR="007C0059" w:rsidRPr="00EC61C3" w:rsidRDefault="007C0059" w:rsidP="008053C9">
            <w:pPr>
              <w:pStyle w:val="TAL"/>
            </w:pPr>
            <w:r w:rsidRPr="00EC61C3">
              <w:t>Config 1, 2</w:t>
            </w:r>
          </w:p>
        </w:tc>
        <w:tc>
          <w:tcPr>
            <w:tcW w:w="596" w:type="pct"/>
            <w:shd w:val="clear" w:color="auto" w:fill="auto"/>
          </w:tcPr>
          <w:p w14:paraId="743BE91C" w14:textId="77777777" w:rsidR="007C0059" w:rsidRPr="00EC61C3" w:rsidRDefault="007C0059" w:rsidP="008053C9">
            <w:pPr>
              <w:pStyle w:val="TAC"/>
            </w:pPr>
          </w:p>
        </w:tc>
        <w:tc>
          <w:tcPr>
            <w:tcW w:w="1708" w:type="pct"/>
          </w:tcPr>
          <w:p w14:paraId="743BE91D" w14:textId="77777777" w:rsidR="007C0059" w:rsidRPr="00EC61C3" w:rsidRDefault="007C0059" w:rsidP="008053C9">
            <w:pPr>
              <w:pStyle w:val="TAC"/>
            </w:pPr>
            <w:r w:rsidRPr="00EC61C3">
              <w:rPr>
                <w:lang w:eastAsia="ja-JP"/>
              </w:rPr>
              <w:t>TDDConf.3.1</w:t>
            </w:r>
          </w:p>
        </w:tc>
      </w:tr>
      <w:tr w:rsidR="00147F10" w:rsidRPr="00EC61C3" w14:paraId="743BE923" w14:textId="77777777" w:rsidTr="008053C9">
        <w:trPr>
          <w:trHeight w:val="61"/>
          <w:jc w:val="center"/>
        </w:trPr>
        <w:tc>
          <w:tcPr>
            <w:tcW w:w="1637" w:type="pct"/>
            <w:gridSpan w:val="2"/>
            <w:shd w:val="clear" w:color="auto" w:fill="auto"/>
            <w:vAlign w:val="center"/>
          </w:tcPr>
          <w:p w14:paraId="743BE91F" w14:textId="20F04CB1" w:rsidR="007C0059" w:rsidRPr="00EC61C3" w:rsidRDefault="00065435" w:rsidP="008053C9">
            <w:pPr>
              <w:pStyle w:val="TAL"/>
              <w:rPr>
                <w:rFonts w:cs="Arial"/>
                <w:bCs/>
              </w:rPr>
            </w:pPr>
            <w:ins w:id="302" w:author="Rose, Ian" w:date="2021-01-14T12:57:00Z">
              <w:r>
                <w:t xml:space="preserve">RMSI </w:t>
              </w:r>
            </w:ins>
            <w:r w:rsidR="007C0059" w:rsidRPr="00EC61C3">
              <w:t>CORESET Reference Channel</w:t>
            </w:r>
          </w:p>
        </w:tc>
        <w:tc>
          <w:tcPr>
            <w:tcW w:w="1059" w:type="pct"/>
            <w:shd w:val="clear" w:color="auto" w:fill="auto"/>
          </w:tcPr>
          <w:p w14:paraId="743BE920" w14:textId="77777777" w:rsidR="007C0059" w:rsidRPr="00EC61C3" w:rsidRDefault="007C0059" w:rsidP="008053C9">
            <w:pPr>
              <w:pStyle w:val="TAL"/>
            </w:pPr>
            <w:r w:rsidRPr="00EC61C3">
              <w:t>Config 1, 2</w:t>
            </w:r>
          </w:p>
        </w:tc>
        <w:tc>
          <w:tcPr>
            <w:tcW w:w="596" w:type="pct"/>
            <w:shd w:val="clear" w:color="auto" w:fill="auto"/>
          </w:tcPr>
          <w:p w14:paraId="743BE921" w14:textId="77777777" w:rsidR="007C0059" w:rsidRPr="00EC61C3" w:rsidRDefault="007C0059" w:rsidP="008053C9">
            <w:pPr>
              <w:pStyle w:val="TAC"/>
            </w:pPr>
          </w:p>
        </w:tc>
        <w:tc>
          <w:tcPr>
            <w:tcW w:w="1708" w:type="pct"/>
          </w:tcPr>
          <w:p w14:paraId="743BE922" w14:textId="77777777" w:rsidR="007C0059" w:rsidRPr="00EC61C3" w:rsidRDefault="007C0059" w:rsidP="008053C9">
            <w:pPr>
              <w:pStyle w:val="TAC"/>
            </w:pPr>
            <w:r w:rsidRPr="00EC61C3">
              <w:rPr>
                <w:rFonts w:cs="Arial"/>
                <w:szCs w:val="16"/>
                <w:lang w:eastAsia="zh-CN"/>
              </w:rPr>
              <w:t xml:space="preserve">CR.3.1 TDD  </w:t>
            </w:r>
          </w:p>
        </w:tc>
      </w:tr>
      <w:tr w:rsidR="00147F10" w:rsidRPr="00EC61C3" w14:paraId="743BE928" w14:textId="77777777" w:rsidTr="008053C9">
        <w:trPr>
          <w:trHeight w:val="61"/>
          <w:jc w:val="center"/>
        </w:trPr>
        <w:tc>
          <w:tcPr>
            <w:tcW w:w="1637" w:type="pct"/>
            <w:gridSpan w:val="2"/>
            <w:shd w:val="clear" w:color="auto" w:fill="auto"/>
            <w:vAlign w:val="center"/>
          </w:tcPr>
          <w:p w14:paraId="743BE924" w14:textId="77777777" w:rsidR="007C0059" w:rsidRPr="00EC61C3" w:rsidRDefault="007C0059" w:rsidP="008053C9">
            <w:pPr>
              <w:pStyle w:val="TAL"/>
              <w:rPr>
                <w:rFonts w:cs="Arial"/>
                <w:bCs/>
              </w:rPr>
            </w:pPr>
            <w:r w:rsidRPr="00EC61C3">
              <w:t>SSB Configuration</w:t>
            </w:r>
          </w:p>
        </w:tc>
        <w:tc>
          <w:tcPr>
            <w:tcW w:w="1059" w:type="pct"/>
            <w:shd w:val="clear" w:color="auto" w:fill="auto"/>
          </w:tcPr>
          <w:p w14:paraId="743BE925" w14:textId="77777777" w:rsidR="007C0059" w:rsidRPr="00EC61C3" w:rsidRDefault="007C0059" w:rsidP="008053C9">
            <w:pPr>
              <w:pStyle w:val="TAL"/>
            </w:pPr>
            <w:r w:rsidRPr="00EC61C3">
              <w:t>Config 1, 2</w:t>
            </w:r>
          </w:p>
        </w:tc>
        <w:tc>
          <w:tcPr>
            <w:tcW w:w="596" w:type="pct"/>
            <w:shd w:val="clear" w:color="auto" w:fill="auto"/>
          </w:tcPr>
          <w:p w14:paraId="743BE926" w14:textId="77777777" w:rsidR="007C0059" w:rsidRPr="00EC61C3" w:rsidRDefault="007C0059" w:rsidP="008053C9">
            <w:pPr>
              <w:pStyle w:val="TAC"/>
            </w:pPr>
          </w:p>
        </w:tc>
        <w:tc>
          <w:tcPr>
            <w:tcW w:w="1708" w:type="pct"/>
          </w:tcPr>
          <w:p w14:paraId="743BE927" w14:textId="77777777" w:rsidR="007C0059" w:rsidRPr="00EC61C3" w:rsidRDefault="007C0059" w:rsidP="008053C9">
            <w:pPr>
              <w:pStyle w:val="TAC"/>
            </w:pPr>
            <w:r w:rsidRPr="00EC61C3">
              <w:t>SSB.1 FR2</w:t>
            </w:r>
          </w:p>
        </w:tc>
      </w:tr>
      <w:tr w:rsidR="00147F10" w:rsidRPr="00EC61C3" w14:paraId="743BE92D" w14:textId="77777777" w:rsidTr="008053C9">
        <w:trPr>
          <w:trHeight w:val="61"/>
          <w:jc w:val="center"/>
        </w:trPr>
        <w:tc>
          <w:tcPr>
            <w:tcW w:w="1637" w:type="pct"/>
            <w:gridSpan w:val="2"/>
            <w:shd w:val="clear" w:color="auto" w:fill="auto"/>
            <w:vAlign w:val="center"/>
          </w:tcPr>
          <w:p w14:paraId="743BE929" w14:textId="77777777" w:rsidR="007C0059" w:rsidRPr="00EC61C3" w:rsidRDefault="007C0059" w:rsidP="008053C9">
            <w:pPr>
              <w:pStyle w:val="TAL"/>
              <w:rPr>
                <w:rFonts w:cs="Arial"/>
                <w:bCs/>
              </w:rPr>
            </w:pPr>
            <w:r w:rsidRPr="00EC61C3">
              <w:t>SMTC Configuration</w:t>
            </w:r>
          </w:p>
        </w:tc>
        <w:tc>
          <w:tcPr>
            <w:tcW w:w="1059" w:type="pct"/>
            <w:shd w:val="clear" w:color="auto" w:fill="auto"/>
          </w:tcPr>
          <w:p w14:paraId="743BE92A" w14:textId="77777777" w:rsidR="007C0059" w:rsidRPr="00EC61C3" w:rsidRDefault="007C0059" w:rsidP="008053C9">
            <w:pPr>
              <w:pStyle w:val="TAL"/>
            </w:pPr>
            <w:r w:rsidRPr="00EC61C3">
              <w:t>Config 1, 2</w:t>
            </w:r>
          </w:p>
        </w:tc>
        <w:tc>
          <w:tcPr>
            <w:tcW w:w="596" w:type="pct"/>
            <w:shd w:val="clear" w:color="auto" w:fill="auto"/>
          </w:tcPr>
          <w:p w14:paraId="743BE92B" w14:textId="77777777" w:rsidR="007C0059" w:rsidRPr="00EC61C3" w:rsidRDefault="007C0059" w:rsidP="008053C9">
            <w:pPr>
              <w:pStyle w:val="TAC"/>
            </w:pPr>
          </w:p>
        </w:tc>
        <w:tc>
          <w:tcPr>
            <w:tcW w:w="1708" w:type="pct"/>
          </w:tcPr>
          <w:p w14:paraId="743BE92C" w14:textId="77777777" w:rsidR="007C0059" w:rsidRPr="00EC61C3" w:rsidRDefault="007C0059" w:rsidP="008053C9">
            <w:pPr>
              <w:pStyle w:val="TAC"/>
            </w:pPr>
            <w:r w:rsidRPr="00EC61C3">
              <w:rPr>
                <w:rFonts w:cs="Arial"/>
                <w:szCs w:val="16"/>
                <w:lang w:eastAsia="zh-CN"/>
              </w:rPr>
              <w:t>SMTC.1</w:t>
            </w:r>
          </w:p>
        </w:tc>
      </w:tr>
      <w:tr w:rsidR="00147F10" w:rsidRPr="00EC61C3" w14:paraId="743BE932" w14:textId="77777777" w:rsidTr="008053C9">
        <w:trPr>
          <w:trHeight w:val="61"/>
          <w:jc w:val="center"/>
        </w:trPr>
        <w:tc>
          <w:tcPr>
            <w:tcW w:w="1637" w:type="pct"/>
            <w:gridSpan w:val="2"/>
            <w:shd w:val="clear" w:color="auto" w:fill="auto"/>
            <w:vAlign w:val="center"/>
          </w:tcPr>
          <w:p w14:paraId="743BE92E" w14:textId="77777777" w:rsidR="007C0059" w:rsidRPr="00EC61C3" w:rsidRDefault="007C0059" w:rsidP="008053C9">
            <w:pPr>
              <w:pStyle w:val="TAL"/>
              <w:rPr>
                <w:rFonts w:cs="Arial"/>
                <w:bCs/>
              </w:rPr>
            </w:pPr>
            <w:r w:rsidRPr="00EC61C3">
              <w:t>PDSCH/PDCCH subcarrier spacing</w:t>
            </w:r>
          </w:p>
        </w:tc>
        <w:tc>
          <w:tcPr>
            <w:tcW w:w="1059" w:type="pct"/>
            <w:shd w:val="clear" w:color="auto" w:fill="auto"/>
          </w:tcPr>
          <w:p w14:paraId="743BE92F" w14:textId="77777777" w:rsidR="007C0059" w:rsidRPr="00EC61C3" w:rsidRDefault="007C0059" w:rsidP="008053C9">
            <w:pPr>
              <w:pStyle w:val="TAL"/>
            </w:pPr>
            <w:r w:rsidRPr="00EC61C3">
              <w:t>Config 1, 2</w:t>
            </w:r>
          </w:p>
        </w:tc>
        <w:tc>
          <w:tcPr>
            <w:tcW w:w="596" w:type="pct"/>
            <w:shd w:val="clear" w:color="auto" w:fill="auto"/>
          </w:tcPr>
          <w:p w14:paraId="743BE930" w14:textId="77777777" w:rsidR="007C0059" w:rsidRPr="00EC61C3" w:rsidRDefault="007C0059" w:rsidP="008053C9">
            <w:pPr>
              <w:pStyle w:val="TAC"/>
            </w:pPr>
          </w:p>
        </w:tc>
        <w:tc>
          <w:tcPr>
            <w:tcW w:w="1708" w:type="pct"/>
          </w:tcPr>
          <w:p w14:paraId="743BE931" w14:textId="77777777" w:rsidR="007C0059" w:rsidRPr="00EC61C3" w:rsidRDefault="007C0059" w:rsidP="008053C9">
            <w:pPr>
              <w:pStyle w:val="TAC"/>
            </w:pPr>
            <w:r w:rsidRPr="00EC61C3">
              <w:t>120 KHz</w:t>
            </w:r>
          </w:p>
        </w:tc>
      </w:tr>
      <w:tr w:rsidR="00147F10" w:rsidRPr="00EC61C3" w14:paraId="743BE937" w14:textId="77777777" w:rsidTr="008053C9">
        <w:trPr>
          <w:trHeight w:val="61"/>
          <w:jc w:val="center"/>
        </w:trPr>
        <w:tc>
          <w:tcPr>
            <w:tcW w:w="1637" w:type="pct"/>
            <w:gridSpan w:val="2"/>
            <w:shd w:val="clear" w:color="auto" w:fill="auto"/>
            <w:vAlign w:val="center"/>
          </w:tcPr>
          <w:p w14:paraId="743BE933" w14:textId="77777777" w:rsidR="007C0059" w:rsidRPr="00EC61C3" w:rsidRDefault="007C0059" w:rsidP="008053C9">
            <w:pPr>
              <w:pStyle w:val="TAL"/>
              <w:rPr>
                <w:rFonts w:cs="Arial"/>
                <w:bCs/>
              </w:rPr>
            </w:pPr>
            <w:r w:rsidRPr="00EC61C3">
              <w:t>PRACH Configuration</w:t>
            </w:r>
          </w:p>
        </w:tc>
        <w:tc>
          <w:tcPr>
            <w:tcW w:w="1059" w:type="pct"/>
            <w:shd w:val="clear" w:color="auto" w:fill="auto"/>
          </w:tcPr>
          <w:p w14:paraId="743BE934" w14:textId="77777777" w:rsidR="007C0059" w:rsidRPr="00EC61C3" w:rsidRDefault="007C0059" w:rsidP="008053C9">
            <w:pPr>
              <w:pStyle w:val="TAL"/>
            </w:pPr>
            <w:r w:rsidRPr="00EC61C3">
              <w:t>Config 1, 2</w:t>
            </w:r>
          </w:p>
        </w:tc>
        <w:tc>
          <w:tcPr>
            <w:tcW w:w="596" w:type="pct"/>
            <w:shd w:val="clear" w:color="auto" w:fill="auto"/>
          </w:tcPr>
          <w:p w14:paraId="743BE935" w14:textId="77777777" w:rsidR="007C0059" w:rsidRPr="00EC61C3" w:rsidRDefault="007C0059" w:rsidP="008053C9">
            <w:pPr>
              <w:pStyle w:val="TAC"/>
            </w:pPr>
          </w:p>
        </w:tc>
        <w:tc>
          <w:tcPr>
            <w:tcW w:w="1708" w:type="pct"/>
          </w:tcPr>
          <w:p w14:paraId="743BE936" w14:textId="77777777" w:rsidR="007C0059" w:rsidRPr="00EC61C3" w:rsidRDefault="007C0059" w:rsidP="008053C9">
            <w:pPr>
              <w:pStyle w:val="TAC"/>
            </w:pPr>
            <w:r w:rsidRPr="00EC61C3">
              <w:t>Table A.3.8.3.4</w:t>
            </w:r>
          </w:p>
        </w:tc>
      </w:tr>
      <w:tr w:rsidR="00147F10" w:rsidRPr="00EC61C3" w14:paraId="743BE93C" w14:textId="77777777" w:rsidTr="008053C9">
        <w:trPr>
          <w:trHeight w:val="61"/>
          <w:jc w:val="center"/>
        </w:trPr>
        <w:tc>
          <w:tcPr>
            <w:tcW w:w="1637" w:type="pct"/>
            <w:gridSpan w:val="2"/>
            <w:shd w:val="clear" w:color="auto" w:fill="auto"/>
            <w:vAlign w:val="center"/>
          </w:tcPr>
          <w:p w14:paraId="743BE938" w14:textId="77777777" w:rsidR="007C0059" w:rsidRPr="00EC61C3" w:rsidRDefault="007C0059" w:rsidP="008053C9">
            <w:pPr>
              <w:pStyle w:val="TAL"/>
              <w:rPr>
                <w:rFonts w:cs="Arial"/>
                <w:bCs/>
              </w:rPr>
            </w:pPr>
            <w:r w:rsidRPr="00EC61C3">
              <w:t>SSB index assigned as RLM RS</w:t>
            </w:r>
          </w:p>
        </w:tc>
        <w:tc>
          <w:tcPr>
            <w:tcW w:w="1059" w:type="pct"/>
            <w:shd w:val="clear" w:color="auto" w:fill="auto"/>
          </w:tcPr>
          <w:p w14:paraId="743BE939" w14:textId="77777777" w:rsidR="007C0059" w:rsidRPr="00EC61C3" w:rsidRDefault="007C0059" w:rsidP="008053C9">
            <w:pPr>
              <w:pStyle w:val="TAL"/>
            </w:pPr>
            <w:r w:rsidRPr="00EC61C3">
              <w:t>Config 1, 2</w:t>
            </w:r>
          </w:p>
        </w:tc>
        <w:tc>
          <w:tcPr>
            <w:tcW w:w="596" w:type="pct"/>
            <w:shd w:val="clear" w:color="auto" w:fill="auto"/>
          </w:tcPr>
          <w:p w14:paraId="743BE93A" w14:textId="77777777" w:rsidR="007C0059" w:rsidRPr="00EC61C3" w:rsidRDefault="007C0059" w:rsidP="008053C9">
            <w:pPr>
              <w:pStyle w:val="TAC"/>
            </w:pPr>
          </w:p>
        </w:tc>
        <w:tc>
          <w:tcPr>
            <w:tcW w:w="1708" w:type="pct"/>
          </w:tcPr>
          <w:p w14:paraId="743BE93B" w14:textId="77777777" w:rsidR="007C0059" w:rsidRPr="00EC61C3" w:rsidRDefault="007C0059" w:rsidP="008053C9">
            <w:pPr>
              <w:pStyle w:val="TAC"/>
            </w:pPr>
            <w:r w:rsidRPr="00EC61C3">
              <w:t>0,1</w:t>
            </w:r>
          </w:p>
        </w:tc>
      </w:tr>
      <w:tr w:rsidR="00147F10" w:rsidRPr="00EC61C3" w14:paraId="743BE940" w14:textId="77777777" w:rsidTr="008053C9">
        <w:trPr>
          <w:trHeight w:val="61"/>
          <w:jc w:val="center"/>
        </w:trPr>
        <w:tc>
          <w:tcPr>
            <w:tcW w:w="2696" w:type="pct"/>
            <w:gridSpan w:val="3"/>
            <w:shd w:val="clear" w:color="auto" w:fill="auto"/>
            <w:vAlign w:val="center"/>
          </w:tcPr>
          <w:p w14:paraId="743BE93D" w14:textId="77777777" w:rsidR="007C0059" w:rsidRPr="00EC61C3" w:rsidRDefault="007C0059" w:rsidP="008053C9">
            <w:pPr>
              <w:pStyle w:val="TAL"/>
            </w:pPr>
            <w:r w:rsidRPr="00EC61C3">
              <w:t>OCNG parameters</w:t>
            </w:r>
          </w:p>
        </w:tc>
        <w:tc>
          <w:tcPr>
            <w:tcW w:w="596" w:type="pct"/>
            <w:shd w:val="clear" w:color="auto" w:fill="auto"/>
          </w:tcPr>
          <w:p w14:paraId="743BE93E" w14:textId="77777777" w:rsidR="007C0059" w:rsidRPr="00EC61C3" w:rsidRDefault="007C0059" w:rsidP="008053C9">
            <w:pPr>
              <w:pStyle w:val="TAC"/>
            </w:pPr>
          </w:p>
        </w:tc>
        <w:tc>
          <w:tcPr>
            <w:tcW w:w="1708" w:type="pct"/>
          </w:tcPr>
          <w:p w14:paraId="743BE93F" w14:textId="0705D06C" w:rsidR="007C0059" w:rsidRPr="00EC61C3" w:rsidRDefault="007C0059" w:rsidP="008053C9">
            <w:pPr>
              <w:pStyle w:val="TAC"/>
            </w:pPr>
            <w:r w:rsidRPr="00EC61C3">
              <w:t>OP.</w:t>
            </w:r>
            <w:ins w:id="303" w:author="Rose, Ian" w:date="2021-01-14T12:57:00Z">
              <w:r w:rsidR="00065435">
                <w:t>5</w:t>
              </w:r>
            </w:ins>
            <w:del w:id="304" w:author="Rose, Ian" w:date="2021-01-14T12:57:00Z">
              <w:r w:rsidRPr="00EC61C3" w:rsidDel="00065435">
                <w:delText>2</w:delText>
              </w:r>
            </w:del>
          </w:p>
        </w:tc>
      </w:tr>
      <w:tr w:rsidR="00147F10" w:rsidRPr="00EC61C3" w14:paraId="743BE944" w14:textId="77777777" w:rsidTr="008053C9">
        <w:trPr>
          <w:trHeight w:val="61"/>
          <w:jc w:val="center"/>
        </w:trPr>
        <w:tc>
          <w:tcPr>
            <w:tcW w:w="2696" w:type="pct"/>
            <w:gridSpan w:val="3"/>
            <w:shd w:val="clear" w:color="auto" w:fill="auto"/>
            <w:vAlign w:val="center"/>
          </w:tcPr>
          <w:p w14:paraId="743BE941" w14:textId="77777777" w:rsidR="007C0059" w:rsidRPr="00EC61C3" w:rsidRDefault="007C0059" w:rsidP="008053C9">
            <w:pPr>
              <w:pStyle w:val="TAL"/>
            </w:pPr>
            <w:r w:rsidRPr="00EC61C3">
              <w:t>CP length</w:t>
            </w:r>
          </w:p>
        </w:tc>
        <w:tc>
          <w:tcPr>
            <w:tcW w:w="596" w:type="pct"/>
            <w:shd w:val="clear" w:color="auto" w:fill="auto"/>
          </w:tcPr>
          <w:p w14:paraId="743BE942" w14:textId="77777777" w:rsidR="007C0059" w:rsidRPr="00EC61C3" w:rsidRDefault="007C0059" w:rsidP="008053C9">
            <w:pPr>
              <w:pStyle w:val="TAC"/>
            </w:pPr>
          </w:p>
        </w:tc>
        <w:tc>
          <w:tcPr>
            <w:tcW w:w="1708" w:type="pct"/>
          </w:tcPr>
          <w:p w14:paraId="743BE943" w14:textId="77777777" w:rsidR="007C0059" w:rsidRPr="00EC61C3" w:rsidRDefault="007C0059" w:rsidP="008053C9">
            <w:pPr>
              <w:pStyle w:val="TAC"/>
            </w:pPr>
            <w:r w:rsidRPr="00EC61C3">
              <w:t>Normal</w:t>
            </w:r>
          </w:p>
        </w:tc>
      </w:tr>
      <w:tr w:rsidR="00147F10" w:rsidRPr="00EC61C3" w14:paraId="743BE94F" w14:textId="77777777" w:rsidTr="00D56527">
        <w:trPr>
          <w:trHeight w:val="164"/>
          <w:jc w:val="center"/>
        </w:trPr>
        <w:tc>
          <w:tcPr>
            <w:tcW w:w="834" w:type="pct"/>
            <w:vMerge w:val="restart"/>
            <w:shd w:val="clear" w:color="auto" w:fill="auto"/>
          </w:tcPr>
          <w:p w14:paraId="743BE94B" w14:textId="77777777" w:rsidR="007C0059" w:rsidRPr="00EC61C3" w:rsidRDefault="007C0059" w:rsidP="008053C9">
            <w:pPr>
              <w:pStyle w:val="TAL"/>
            </w:pPr>
            <w:r w:rsidRPr="00EC61C3">
              <w:t xml:space="preserve">Out of sync transmission parameters </w:t>
            </w:r>
          </w:p>
        </w:tc>
        <w:tc>
          <w:tcPr>
            <w:tcW w:w="1861" w:type="pct"/>
            <w:gridSpan w:val="2"/>
            <w:shd w:val="clear" w:color="auto" w:fill="auto"/>
          </w:tcPr>
          <w:p w14:paraId="743BE94C" w14:textId="77777777" w:rsidR="007C0059" w:rsidRPr="00EC61C3" w:rsidRDefault="007C0059" w:rsidP="008053C9">
            <w:pPr>
              <w:pStyle w:val="TAL"/>
            </w:pPr>
            <w:r w:rsidRPr="00EC61C3">
              <w:t>DCI format</w:t>
            </w:r>
          </w:p>
        </w:tc>
        <w:tc>
          <w:tcPr>
            <w:tcW w:w="596" w:type="pct"/>
            <w:shd w:val="clear" w:color="auto" w:fill="auto"/>
          </w:tcPr>
          <w:p w14:paraId="743BE94D" w14:textId="77777777" w:rsidR="007C0059" w:rsidRPr="00EC61C3" w:rsidRDefault="007C0059" w:rsidP="008053C9">
            <w:pPr>
              <w:pStyle w:val="TAC"/>
            </w:pPr>
          </w:p>
        </w:tc>
        <w:tc>
          <w:tcPr>
            <w:tcW w:w="1708" w:type="pct"/>
          </w:tcPr>
          <w:p w14:paraId="743BE94E" w14:textId="77777777" w:rsidR="007C0059" w:rsidRPr="00EC61C3" w:rsidRDefault="007C0059" w:rsidP="008053C9">
            <w:pPr>
              <w:pStyle w:val="TAC"/>
            </w:pPr>
            <w:r w:rsidRPr="00EC61C3">
              <w:t>1-0</w:t>
            </w:r>
          </w:p>
        </w:tc>
      </w:tr>
      <w:tr w:rsidR="00147F10" w:rsidRPr="00EC61C3" w14:paraId="743BE954" w14:textId="77777777" w:rsidTr="00D56527">
        <w:trPr>
          <w:trHeight w:val="50"/>
          <w:jc w:val="center"/>
        </w:trPr>
        <w:tc>
          <w:tcPr>
            <w:tcW w:w="834" w:type="pct"/>
            <w:vMerge/>
            <w:shd w:val="clear" w:color="auto" w:fill="auto"/>
          </w:tcPr>
          <w:p w14:paraId="743BE950" w14:textId="77777777" w:rsidR="007C0059" w:rsidRPr="00EC61C3" w:rsidRDefault="007C0059" w:rsidP="008053C9">
            <w:pPr>
              <w:pStyle w:val="TAL"/>
            </w:pPr>
          </w:p>
        </w:tc>
        <w:tc>
          <w:tcPr>
            <w:tcW w:w="1861" w:type="pct"/>
            <w:gridSpan w:val="2"/>
            <w:shd w:val="clear" w:color="auto" w:fill="auto"/>
          </w:tcPr>
          <w:p w14:paraId="743BE951" w14:textId="77777777" w:rsidR="007C0059" w:rsidRPr="00EC61C3" w:rsidRDefault="007C0059" w:rsidP="008053C9">
            <w:pPr>
              <w:pStyle w:val="TAL"/>
            </w:pPr>
            <w:r w:rsidRPr="00EC61C3">
              <w:t>Number of Control OFDM symbols</w:t>
            </w:r>
          </w:p>
        </w:tc>
        <w:tc>
          <w:tcPr>
            <w:tcW w:w="596" w:type="pct"/>
            <w:shd w:val="clear" w:color="auto" w:fill="auto"/>
          </w:tcPr>
          <w:p w14:paraId="743BE952" w14:textId="77777777" w:rsidR="007C0059" w:rsidRPr="00EC61C3" w:rsidRDefault="007C0059" w:rsidP="008053C9">
            <w:pPr>
              <w:pStyle w:val="TAC"/>
            </w:pPr>
          </w:p>
        </w:tc>
        <w:tc>
          <w:tcPr>
            <w:tcW w:w="1708" w:type="pct"/>
          </w:tcPr>
          <w:p w14:paraId="743BE953" w14:textId="77777777" w:rsidR="007C0059" w:rsidRPr="00EC61C3" w:rsidRDefault="007C0059" w:rsidP="008053C9">
            <w:pPr>
              <w:pStyle w:val="TAC"/>
            </w:pPr>
            <w:r w:rsidRPr="00EC61C3">
              <w:t>2</w:t>
            </w:r>
          </w:p>
        </w:tc>
      </w:tr>
      <w:tr w:rsidR="00147F10" w:rsidRPr="00EC61C3" w14:paraId="743BE959" w14:textId="77777777" w:rsidTr="00D56527">
        <w:trPr>
          <w:trHeight w:val="176"/>
          <w:jc w:val="center"/>
        </w:trPr>
        <w:tc>
          <w:tcPr>
            <w:tcW w:w="834" w:type="pct"/>
            <w:vMerge/>
            <w:shd w:val="clear" w:color="auto" w:fill="auto"/>
          </w:tcPr>
          <w:p w14:paraId="743BE955" w14:textId="77777777" w:rsidR="007C0059" w:rsidRPr="00EC61C3" w:rsidRDefault="007C0059" w:rsidP="008053C9">
            <w:pPr>
              <w:pStyle w:val="TAL"/>
            </w:pPr>
          </w:p>
        </w:tc>
        <w:tc>
          <w:tcPr>
            <w:tcW w:w="1861" w:type="pct"/>
            <w:gridSpan w:val="2"/>
            <w:shd w:val="clear" w:color="auto" w:fill="auto"/>
          </w:tcPr>
          <w:p w14:paraId="743BE956" w14:textId="77777777" w:rsidR="007C0059" w:rsidRPr="00EC61C3" w:rsidRDefault="007C0059" w:rsidP="008053C9">
            <w:pPr>
              <w:pStyle w:val="TAL"/>
            </w:pPr>
            <w:r w:rsidRPr="00EC61C3">
              <w:t xml:space="preserve">Aggregation level </w:t>
            </w:r>
          </w:p>
        </w:tc>
        <w:tc>
          <w:tcPr>
            <w:tcW w:w="596" w:type="pct"/>
            <w:shd w:val="clear" w:color="auto" w:fill="auto"/>
          </w:tcPr>
          <w:p w14:paraId="743BE957" w14:textId="77777777" w:rsidR="007C0059" w:rsidRPr="00EC61C3" w:rsidRDefault="007C0059" w:rsidP="008053C9">
            <w:pPr>
              <w:pStyle w:val="TAC"/>
            </w:pPr>
            <w:r w:rsidRPr="00EC61C3">
              <w:t>CCE</w:t>
            </w:r>
          </w:p>
        </w:tc>
        <w:tc>
          <w:tcPr>
            <w:tcW w:w="1708" w:type="pct"/>
          </w:tcPr>
          <w:p w14:paraId="743BE958" w14:textId="77777777" w:rsidR="007C0059" w:rsidRPr="00EC61C3" w:rsidRDefault="007C0059" w:rsidP="008053C9">
            <w:pPr>
              <w:pStyle w:val="TAC"/>
            </w:pPr>
            <w:r w:rsidRPr="00EC61C3">
              <w:t>8</w:t>
            </w:r>
          </w:p>
        </w:tc>
      </w:tr>
      <w:tr w:rsidR="00147F10" w:rsidRPr="00EC61C3" w14:paraId="743BE95E" w14:textId="77777777" w:rsidTr="00D56527">
        <w:trPr>
          <w:trHeight w:val="144"/>
          <w:jc w:val="center"/>
        </w:trPr>
        <w:tc>
          <w:tcPr>
            <w:tcW w:w="834" w:type="pct"/>
            <w:vMerge/>
            <w:shd w:val="clear" w:color="auto" w:fill="auto"/>
          </w:tcPr>
          <w:p w14:paraId="743BE95A" w14:textId="77777777" w:rsidR="007C0059" w:rsidRPr="00EC61C3" w:rsidRDefault="007C0059" w:rsidP="008053C9">
            <w:pPr>
              <w:pStyle w:val="TAL"/>
            </w:pPr>
          </w:p>
        </w:tc>
        <w:tc>
          <w:tcPr>
            <w:tcW w:w="1861" w:type="pct"/>
            <w:gridSpan w:val="2"/>
            <w:shd w:val="clear" w:color="auto" w:fill="auto"/>
          </w:tcPr>
          <w:p w14:paraId="743BE95B" w14:textId="77777777" w:rsidR="007C0059" w:rsidRPr="00EC61C3" w:rsidRDefault="007C0059" w:rsidP="008053C9">
            <w:pPr>
              <w:pStyle w:val="TAL"/>
            </w:pPr>
            <w:r w:rsidRPr="00EC61C3">
              <w:rPr>
                <w:rFonts w:eastAsia="?? ??"/>
              </w:rPr>
              <w:t>Ratio of hypothetical PDCCH RE energy to average SSS RE energy</w:t>
            </w:r>
          </w:p>
        </w:tc>
        <w:tc>
          <w:tcPr>
            <w:tcW w:w="596" w:type="pct"/>
            <w:shd w:val="clear" w:color="auto" w:fill="auto"/>
          </w:tcPr>
          <w:p w14:paraId="743BE95C" w14:textId="77777777" w:rsidR="007C0059" w:rsidRPr="00EC61C3" w:rsidRDefault="007C0059" w:rsidP="008053C9">
            <w:pPr>
              <w:pStyle w:val="TAC"/>
            </w:pPr>
            <w:r w:rsidRPr="00EC61C3">
              <w:t>dB</w:t>
            </w:r>
          </w:p>
        </w:tc>
        <w:tc>
          <w:tcPr>
            <w:tcW w:w="1708" w:type="pct"/>
          </w:tcPr>
          <w:p w14:paraId="743BE95D" w14:textId="77777777" w:rsidR="007C0059" w:rsidRPr="00EC61C3" w:rsidRDefault="007C0059" w:rsidP="008053C9">
            <w:pPr>
              <w:pStyle w:val="TAC"/>
            </w:pPr>
            <w:r w:rsidRPr="00EC61C3">
              <w:t>4</w:t>
            </w:r>
          </w:p>
        </w:tc>
      </w:tr>
      <w:tr w:rsidR="00147F10" w:rsidRPr="00EC61C3" w14:paraId="743BE963" w14:textId="77777777" w:rsidTr="00D56527">
        <w:trPr>
          <w:trHeight w:val="393"/>
          <w:jc w:val="center"/>
        </w:trPr>
        <w:tc>
          <w:tcPr>
            <w:tcW w:w="834" w:type="pct"/>
            <w:vMerge/>
            <w:shd w:val="clear" w:color="auto" w:fill="auto"/>
          </w:tcPr>
          <w:p w14:paraId="743BE95F" w14:textId="77777777" w:rsidR="007C0059" w:rsidRPr="00EC61C3" w:rsidRDefault="007C0059" w:rsidP="008053C9">
            <w:pPr>
              <w:pStyle w:val="TAL"/>
            </w:pPr>
          </w:p>
        </w:tc>
        <w:tc>
          <w:tcPr>
            <w:tcW w:w="1861" w:type="pct"/>
            <w:gridSpan w:val="2"/>
            <w:shd w:val="clear" w:color="auto" w:fill="auto"/>
          </w:tcPr>
          <w:p w14:paraId="743BE960" w14:textId="77777777" w:rsidR="007C0059" w:rsidRPr="00EC61C3" w:rsidRDefault="007C0059" w:rsidP="008053C9">
            <w:pPr>
              <w:pStyle w:val="TAL"/>
            </w:pPr>
            <w:r w:rsidRPr="00EC61C3">
              <w:rPr>
                <w:rFonts w:eastAsia="?? ??"/>
              </w:rPr>
              <w:t>Ratio of hypothetical PDCCH DMRS energy to average SSS RE energy</w:t>
            </w:r>
          </w:p>
        </w:tc>
        <w:tc>
          <w:tcPr>
            <w:tcW w:w="596" w:type="pct"/>
            <w:shd w:val="clear" w:color="auto" w:fill="auto"/>
          </w:tcPr>
          <w:p w14:paraId="743BE961" w14:textId="77777777" w:rsidR="007C0059" w:rsidRPr="00EC61C3" w:rsidRDefault="007C0059" w:rsidP="008053C9">
            <w:pPr>
              <w:pStyle w:val="TAC"/>
            </w:pPr>
            <w:r w:rsidRPr="00EC61C3">
              <w:t>dB</w:t>
            </w:r>
          </w:p>
        </w:tc>
        <w:tc>
          <w:tcPr>
            <w:tcW w:w="1708" w:type="pct"/>
          </w:tcPr>
          <w:p w14:paraId="743BE962" w14:textId="77777777" w:rsidR="007C0059" w:rsidRPr="00EC61C3" w:rsidRDefault="007C0059" w:rsidP="008053C9">
            <w:pPr>
              <w:pStyle w:val="TAC"/>
            </w:pPr>
            <w:r w:rsidRPr="00EC61C3">
              <w:t>4</w:t>
            </w:r>
          </w:p>
        </w:tc>
      </w:tr>
      <w:tr w:rsidR="00147F10" w:rsidRPr="00EC61C3" w14:paraId="743BE968" w14:textId="77777777" w:rsidTr="00D56527">
        <w:trPr>
          <w:trHeight w:val="50"/>
          <w:jc w:val="center"/>
        </w:trPr>
        <w:tc>
          <w:tcPr>
            <w:tcW w:w="834" w:type="pct"/>
            <w:vMerge/>
            <w:shd w:val="clear" w:color="auto" w:fill="auto"/>
          </w:tcPr>
          <w:p w14:paraId="743BE964" w14:textId="77777777" w:rsidR="007C0059" w:rsidRPr="00EC61C3" w:rsidRDefault="007C0059" w:rsidP="008053C9">
            <w:pPr>
              <w:pStyle w:val="TAL"/>
            </w:pPr>
          </w:p>
        </w:tc>
        <w:tc>
          <w:tcPr>
            <w:tcW w:w="1861" w:type="pct"/>
            <w:gridSpan w:val="2"/>
            <w:shd w:val="clear" w:color="auto" w:fill="auto"/>
            <w:vAlign w:val="center"/>
          </w:tcPr>
          <w:p w14:paraId="743BE965" w14:textId="77777777" w:rsidR="007C0059" w:rsidRPr="00EC61C3" w:rsidRDefault="007C0059" w:rsidP="008053C9">
            <w:pPr>
              <w:pStyle w:val="TAL"/>
              <w:rPr>
                <w:rFonts w:eastAsia="?? ??"/>
              </w:rPr>
            </w:pPr>
            <w:r w:rsidRPr="00EC61C3">
              <w:rPr>
                <w:rFonts w:eastAsia="?? ??"/>
              </w:rPr>
              <w:t>DMRS precoder granularity</w:t>
            </w:r>
          </w:p>
        </w:tc>
        <w:tc>
          <w:tcPr>
            <w:tcW w:w="596" w:type="pct"/>
            <w:shd w:val="clear" w:color="auto" w:fill="auto"/>
            <w:vAlign w:val="center"/>
          </w:tcPr>
          <w:p w14:paraId="743BE966" w14:textId="77777777" w:rsidR="007C0059" w:rsidRPr="00EC61C3" w:rsidRDefault="007C0059" w:rsidP="008053C9">
            <w:pPr>
              <w:pStyle w:val="TAC"/>
              <w:rPr>
                <w:rFonts w:eastAsia="?? ??"/>
              </w:rPr>
            </w:pPr>
          </w:p>
        </w:tc>
        <w:tc>
          <w:tcPr>
            <w:tcW w:w="1708" w:type="pct"/>
          </w:tcPr>
          <w:p w14:paraId="743BE967" w14:textId="77777777" w:rsidR="007C0059" w:rsidRPr="00EC61C3" w:rsidRDefault="007C0059" w:rsidP="008053C9">
            <w:pPr>
              <w:pStyle w:val="TAC"/>
            </w:pPr>
            <w:r w:rsidRPr="00EC61C3">
              <w:rPr>
                <w:rFonts w:eastAsia="?? ??"/>
              </w:rPr>
              <w:t>REG bundle size</w:t>
            </w:r>
          </w:p>
        </w:tc>
      </w:tr>
      <w:tr w:rsidR="00147F10" w:rsidRPr="00EC61C3" w14:paraId="743BE96D" w14:textId="77777777" w:rsidTr="00D56527">
        <w:trPr>
          <w:trHeight w:val="188"/>
          <w:jc w:val="center"/>
        </w:trPr>
        <w:tc>
          <w:tcPr>
            <w:tcW w:w="834" w:type="pct"/>
            <w:vMerge/>
            <w:shd w:val="clear" w:color="auto" w:fill="auto"/>
          </w:tcPr>
          <w:p w14:paraId="743BE969" w14:textId="77777777" w:rsidR="007C0059" w:rsidRPr="00EC61C3" w:rsidRDefault="007C0059" w:rsidP="008053C9">
            <w:pPr>
              <w:pStyle w:val="TAL"/>
            </w:pPr>
          </w:p>
        </w:tc>
        <w:tc>
          <w:tcPr>
            <w:tcW w:w="1861" w:type="pct"/>
            <w:gridSpan w:val="2"/>
            <w:shd w:val="clear" w:color="auto" w:fill="auto"/>
            <w:vAlign w:val="center"/>
          </w:tcPr>
          <w:p w14:paraId="743BE96A" w14:textId="77777777" w:rsidR="007C0059" w:rsidRPr="00EC61C3" w:rsidRDefault="007C0059" w:rsidP="008053C9">
            <w:pPr>
              <w:pStyle w:val="TAL"/>
              <w:rPr>
                <w:rFonts w:eastAsia="?? ??"/>
              </w:rPr>
            </w:pPr>
            <w:r w:rsidRPr="00EC61C3">
              <w:rPr>
                <w:rFonts w:eastAsia="?? ??"/>
              </w:rPr>
              <w:t>REG bundle size</w:t>
            </w:r>
          </w:p>
        </w:tc>
        <w:tc>
          <w:tcPr>
            <w:tcW w:w="596" w:type="pct"/>
            <w:shd w:val="clear" w:color="auto" w:fill="auto"/>
            <w:vAlign w:val="center"/>
          </w:tcPr>
          <w:p w14:paraId="743BE96B" w14:textId="77777777" w:rsidR="007C0059" w:rsidRPr="00EC61C3" w:rsidRDefault="007C0059" w:rsidP="008053C9">
            <w:pPr>
              <w:pStyle w:val="TAC"/>
              <w:rPr>
                <w:rFonts w:eastAsia="?? ??"/>
              </w:rPr>
            </w:pPr>
          </w:p>
        </w:tc>
        <w:tc>
          <w:tcPr>
            <w:tcW w:w="1708" w:type="pct"/>
          </w:tcPr>
          <w:p w14:paraId="743BE96C" w14:textId="77777777" w:rsidR="007C0059" w:rsidRPr="00EC61C3" w:rsidRDefault="007C0059" w:rsidP="008053C9">
            <w:pPr>
              <w:pStyle w:val="TAC"/>
            </w:pPr>
            <w:r w:rsidRPr="00EC61C3">
              <w:t>6</w:t>
            </w:r>
          </w:p>
        </w:tc>
      </w:tr>
      <w:tr w:rsidR="00147F10" w:rsidRPr="00EC61C3" w14:paraId="743BE971" w14:textId="77777777" w:rsidTr="008053C9">
        <w:trPr>
          <w:trHeight w:val="176"/>
          <w:jc w:val="center"/>
        </w:trPr>
        <w:tc>
          <w:tcPr>
            <w:tcW w:w="2696" w:type="pct"/>
            <w:gridSpan w:val="3"/>
            <w:shd w:val="clear" w:color="auto" w:fill="auto"/>
          </w:tcPr>
          <w:p w14:paraId="743BE96E" w14:textId="77777777" w:rsidR="007C0059" w:rsidRPr="00EC61C3" w:rsidRDefault="007C0059" w:rsidP="008053C9">
            <w:pPr>
              <w:pStyle w:val="TAL"/>
            </w:pPr>
            <w:r w:rsidRPr="00EC61C3">
              <w:t>DRX</w:t>
            </w:r>
          </w:p>
        </w:tc>
        <w:tc>
          <w:tcPr>
            <w:tcW w:w="596" w:type="pct"/>
            <w:shd w:val="clear" w:color="auto" w:fill="auto"/>
          </w:tcPr>
          <w:p w14:paraId="743BE96F" w14:textId="77777777" w:rsidR="007C0059" w:rsidRPr="00EC61C3" w:rsidRDefault="007C0059" w:rsidP="008053C9">
            <w:pPr>
              <w:pStyle w:val="TAC"/>
            </w:pPr>
          </w:p>
        </w:tc>
        <w:tc>
          <w:tcPr>
            <w:tcW w:w="1708" w:type="pct"/>
          </w:tcPr>
          <w:p w14:paraId="743BE970" w14:textId="77777777" w:rsidR="007C0059" w:rsidRPr="00EC61C3" w:rsidRDefault="007C0059" w:rsidP="008053C9">
            <w:pPr>
              <w:pStyle w:val="TAC"/>
              <w:rPr>
                <w:i/>
                <w:iCs/>
              </w:rPr>
            </w:pPr>
            <w:r w:rsidRPr="00EC61C3">
              <w:rPr>
                <w:i/>
                <w:iCs/>
              </w:rPr>
              <w:t>OFF</w:t>
            </w:r>
          </w:p>
        </w:tc>
      </w:tr>
      <w:tr w:rsidR="00147F10" w:rsidRPr="00EC61C3" w14:paraId="743BE975" w14:textId="77777777" w:rsidTr="008053C9">
        <w:trPr>
          <w:trHeight w:val="164"/>
          <w:jc w:val="center"/>
        </w:trPr>
        <w:tc>
          <w:tcPr>
            <w:tcW w:w="2696" w:type="pct"/>
            <w:gridSpan w:val="3"/>
            <w:shd w:val="clear" w:color="auto" w:fill="auto"/>
          </w:tcPr>
          <w:p w14:paraId="743BE972" w14:textId="77777777" w:rsidR="007C0059" w:rsidRPr="00EC61C3" w:rsidRDefault="007C0059" w:rsidP="008053C9">
            <w:pPr>
              <w:pStyle w:val="TAL"/>
            </w:pPr>
            <w:r w:rsidRPr="00EC61C3">
              <w:t xml:space="preserve">Gap pattern ID </w:t>
            </w:r>
          </w:p>
        </w:tc>
        <w:tc>
          <w:tcPr>
            <w:tcW w:w="596" w:type="pct"/>
            <w:shd w:val="clear" w:color="auto" w:fill="auto"/>
          </w:tcPr>
          <w:p w14:paraId="743BE973" w14:textId="77777777" w:rsidR="007C0059" w:rsidRPr="00EC61C3" w:rsidRDefault="007C0059" w:rsidP="008053C9">
            <w:pPr>
              <w:pStyle w:val="TAC"/>
            </w:pPr>
          </w:p>
        </w:tc>
        <w:tc>
          <w:tcPr>
            <w:tcW w:w="1708" w:type="pct"/>
          </w:tcPr>
          <w:p w14:paraId="743BE974" w14:textId="77777777" w:rsidR="007C0059" w:rsidRPr="00EC61C3" w:rsidRDefault="007C0059" w:rsidP="008053C9">
            <w:pPr>
              <w:pStyle w:val="TAC"/>
              <w:rPr>
                <w:iCs/>
              </w:rPr>
            </w:pPr>
            <w:r w:rsidRPr="00EC61C3">
              <w:rPr>
                <w:i/>
                <w:iCs/>
              </w:rPr>
              <w:t>gp0</w:t>
            </w:r>
          </w:p>
        </w:tc>
      </w:tr>
      <w:tr w:rsidR="00147F10" w:rsidRPr="00EC61C3" w14:paraId="743BE979" w14:textId="77777777" w:rsidTr="008053C9">
        <w:trPr>
          <w:trHeight w:val="50"/>
          <w:jc w:val="center"/>
        </w:trPr>
        <w:tc>
          <w:tcPr>
            <w:tcW w:w="2696" w:type="pct"/>
            <w:gridSpan w:val="3"/>
            <w:shd w:val="clear" w:color="auto" w:fill="auto"/>
          </w:tcPr>
          <w:p w14:paraId="743BE976" w14:textId="77777777" w:rsidR="007C0059" w:rsidRPr="00EC61C3" w:rsidRDefault="007C0059" w:rsidP="008053C9">
            <w:pPr>
              <w:pStyle w:val="TAL"/>
            </w:pPr>
            <w:r w:rsidRPr="00EC61C3">
              <w:t>Layer 3 filtering</w:t>
            </w:r>
          </w:p>
        </w:tc>
        <w:tc>
          <w:tcPr>
            <w:tcW w:w="596" w:type="pct"/>
            <w:shd w:val="clear" w:color="auto" w:fill="auto"/>
          </w:tcPr>
          <w:p w14:paraId="743BE977" w14:textId="77777777" w:rsidR="007C0059" w:rsidRPr="00EC61C3" w:rsidRDefault="007C0059" w:rsidP="008053C9">
            <w:pPr>
              <w:pStyle w:val="TAC"/>
            </w:pPr>
          </w:p>
        </w:tc>
        <w:tc>
          <w:tcPr>
            <w:tcW w:w="1708" w:type="pct"/>
          </w:tcPr>
          <w:p w14:paraId="743BE978" w14:textId="77777777" w:rsidR="007C0059" w:rsidRPr="00EC61C3" w:rsidRDefault="007C0059" w:rsidP="008053C9">
            <w:pPr>
              <w:pStyle w:val="TAC"/>
            </w:pPr>
            <w:r w:rsidRPr="00EC61C3">
              <w:rPr>
                <w:i/>
                <w:iCs/>
              </w:rPr>
              <w:t>Enabled</w:t>
            </w:r>
          </w:p>
        </w:tc>
      </w:tr>
      <w:tr w:rsidR="00147F10" w:rsidRPr="00EC61C3" w14:paraId="743BE97D" w14:textId="77777777" w:rsidTr="008053C9">
        <w:trPr>
          <w:trHeight w:val="164"/>
          <w:jc w:val="center"/>
        </w:trPr>
        <w:tc>
          <w:tcPr>
            <w:tcW w:w="2696" w:type="pct"/>
            <w:gridSpan w:val="3"/>
            <w:shd w:val="clear" w:color="auto" w:fill="auto"/>
          </w:tcPr>
          <w:p w14:paraId="743BE97A" w14:textId="77777777" w:rsidR="007C0059" w:rsidRPr="00EC61C3" w:rsidRDefault="007C0059" w:rsidP="008053C9">
            <w:pPr>
              <w:pStyle w:val="TAL"/>
            </w:pPr>
            <w:r w:rsidRPr="00EC61C3">
              <w:t>T310 timer</w:t>
            </w:r>
          </w:p>
        </w:tc>
        <w:tc>
          <w:tcPr>
            <w:tcW w:w="596" w:type="pct"/>
            <w:shd w:val="clear" w:color="auto" w:fill="auto"/>
          </w:tcPr>
          <w:p w14:paraId="743BE97B" w14:textId="77777777" w:rsidR="007C0059" w:rsidRPr="00EC61C3" w:rsidRDefault="007C0059" w:rsidP="008053C9">
            <w:pPr>
              <w:pStyle w:val="TAC"/>
              <w:rPr>
                <w:iCs/>
              </w:rPr>
            </w:pPr>
            <w:r w:rsidRPr="00EC61C3">
              <w:rPr>
                <w:iCs/>
              </w:rPr>
              <w:t>ms</w:t>
            </w:r>
          </w:p>
        </w:tc>
        <w:tc>
          <w:tcPr>
            <w:tcW w:w="1708" w:type="pct"/>
          </w:tcPr>
          <w:p w14:paraId="743BE97C" w14:textId="77777777" w:rsidR="007C0059" w:rsidRPr="00EC61C3" w:rsidRDefault="007C0059" w:rsidP="008053C9">
            <w:pPr>
              <w:pStyle w:val="TAC"/>
              <w:rPr>
                <w:i/>
                <w:iCs/>
              </w:rPr>
            </w:pPr>
            <w:r w:rsidRPr="00EC61C3">
              <w:rPr>
                <w:i/>
                <w:iCs/>
              </w:rPr>
              <w:t>0</w:t>
            </w:r>
          </w:p>
        </w:tc>
      </w:tr>
      <w:tr w:rsidR="00147F10" w:rsidRPr="00EC61C3" w14:paraId="743BE981" w14:textId="77777777" w:rsidTr="008053C9">
        <w:trPr>
          <w:trHeight w:val="164"/>
          <w:jc w:val="center"/>
        </w:trPr>
        <w:tc>
          <w:tcPr>
            <w:tcW w:w="2696" w:type="pct"/>
            <w:gridSpan w:val="3"/>
            <w:shd w:val="clear" w:color="auto" w:fill="auto"/>
          </w:tcPr>
          <w:p w14:paraId="743BE97E" w14:textId="77777777" w:rsidR="007C0059" w:rsidRPr="00EC61C3" w:rsidRDefault="007C0059" w:rsidP="008053C9">
            <w:pPr>
              <w:pStyle w:val="TAL"/>
            </w:pPr>
            <w:r w:rsidRPr="00EC61C3">
              <w:t>T311 timer</w:t>
            </w:r>
          </w:p>
        </w:tc>
        <w:tc>
          <w:tcPr>
            <w:tcW w:w="596" w:type="pct"/>
            <w:shd w:val="clear" w:color="auto" w:fill="auto"/>
          </w:tcPr>
          <w:p w14:paraId="743BE97F" w14:textId="77777777" w:rsidR="007C0059" w:rsidRPr="00EC61C3" w:rsidRDefault="007C0059" w:rsidP="008053C9">
            <w:pPr>
              <w:pStyle w:val="TAC"/>
              <w:rPr>
                <w:iCs/>
              </w:rPr>
            </w:pPr>
            <w:r w:rsidRPr="00EC61C3">
              <w:t>ms</w:t>
            </w:r>
          </w:p>
        </w:tc>
        <w:tc>
          <w:tcPr>
            <w:tcW w:w="1708" w:type="pct"/>
          </w:tcPr>
          <w:p w14:paraId="743BE980" w14:textId="77777777" w:rsidR="007C0059" w:rsidRPr="00EC61C3" w:rsidRDefault="007C0059" w:rsidP="008053C9">
            <w:pPr>
              <w:pStyle w:val="TAC"/>
              <w:rPr>
                <w:i/>
                <w:iCs/>
              </w:rPr>
            </w:pPr>
            <w:r w:rsidRPr="00EC61C3">
              <w:t>1000</w:t>
            </w:r>
          </w:p>
        </w:tc>
      </w:tr>
      <w:tr w:rsidR="00147F10" w:rsidRPr="00EC61C3" w14:paraId="743BE985" w14:textId="77777777" w:rsidTr="008053C9">
        <w:trPr>
          <w:trHeight w:val="164"/>
          <w:jc w:val="center"/>
        </w:trPr>
        <w:tc>
          <w:tcPr>
            <w:tcW w:w="2696" w:type="pct"/>
            <w:gridSpan w:val="3"/>
            <w:shd w:val="clear" w:color="auto" w:fill="auto"/>
          </w:tcPr>
          <w:p w14:paraId="743BE982" w14:textId="77777777" w:rsidR="007C0059" w:rsidRPr="00EC61C3" w:rsidRDefault="007C0059" w:rsidP="008053C9">
            <w:pPr>
              <w:pStyle w:val="TAL"/>
            </w:pPr>
            <w:r w:rsidRPr="00EC61C3">
              <w:t>N310</w:t>
            </w:r>
          </w:p>
        </w:tc>
        <w:tc>
          <w:tcPr>
            <w:tcW w:w="596" w:type="pct"/>
            <w:shd w:val="clear" w:color="auto" w:fill="auto"/>
          </w:tcPr>
          <w:p w14:paraId="743BE983" w14:textId="77777777" w:rsidR="007C0059" w:rsidRPr="00EC61C3" w:rsidRDefault="007C0059" w:rsidP="008053C9">
            <w:pPr>
              <w:pStyle w:val="TAC"/>
            </w:pPr>
          </w:p>
        </w:tc>
        <w:tc>
          <w:tcPr>
            <w:tcW w:w="1708" w:type="pct"/>
          </w:tcPr>
          <w:p w14:paraId="743BE984" w14:textId="77777777" w:rsidR="007C0059" w:rsidRPr="00EC61C3" w:rsidRDefault="007C0059" w:rsidP="008053C9">
            <w:pPr>
              <w:pStyle w:val="TAC"/>
            </w:pPr>
            <w:r w:rsidRPr="00EC61C3">
              <w:t>1</w:t>
            </w:r>
          </w:p>
        </w:tc>
      </w:tr>
      <w:tr w:rsidR="00147F10" w:rsidRPr="00EC61C3" w14:paraId="743BE989" w14:textId="77777777" w:rsidTr="008053C9">
        <w:trPr>
          <w:trHeight w:val="164"/>
          <w:jc w:val="center"/>
        </w:trPr>
        <w:tc>
          <w:tcPr>
            <w:tcW w:w="2696" w:type="pct"/>
            <w:gridSpan w:val="3"/>
            <w:shd w:val="clear" w:color="auto" w:fill="auto"/>
          </w:tcPr>
          <w:p w14:paraId="743BE986" w14:textId="77777777" w:rsidR="007C0059" w:rsidRPr="00EC61C3" w:rsidRDefault="007C0059" w:rsidP="008053C9">
            <w:pPr>
              <w:pStyle w:val="TAL"/>
            </w:pPr>
            <w:r w:rsidRPr="00EC61C3">
              <w:t>N311</w:t>
            </w:r>
          </w:p>
        </w:tc>
        <w:tc>
          <w:tcPr>
            <w:tcW w:w="596" w:type="pct"/>
            <w:shd w:val="clear" w:color="auto" w:fill="auto"/>
          </w:tcPr>
          <w:p w14:paraId="743BE987" w14:textId="77777777" w:rsidR="007C0059" w:rsidRPr="00EC61C3" w:rsidRDefault="007C0059" w:rsidP="008053C9">
            <w:pPr>
              <w:pStyle w:val="TAC"/>
            </w:pPr>
          </w:p>
        </w:tc>
        <w:tc>
          <w:tcPr>
            <w:tcW w:w="1708" w:type="pct"/>
          </w:tcPr>
          <w:p w14:paraId="743BE988" w14:textId="77777777" w:rsidR="007C0059" w:rsidRPr="00EC61C3" w:rsidRDefault="007C0059" w:rsidP="008053C9">
            <w:pPr>
              <w:pStyle w:val="TAC"/>
            </w:pPr>
            <w:r w:rsidRPr="00EC61C3">
              <w:t>1</w:t>
            </w:r>
          </w:p>
        </w:tc>
      </w:tr>
      <w:tr w:rsidR="00147F10" w:rsidRPr="00EC61C3" w14:paraId="743BE98E" w14:textId="77777777" w:rsidTr="008053C9">
        <w:trPr>
          <w:trHeight w:val="61"/>
          <w:jc w:val="center"/>
        </w:trPr>
        <w:tc>
          <w:tcPr>
            <w:tcW w:w="1637" w:type="pct"/>
            <w:gridSpan w:val="2"/>
            <w:shd w:val="clear" w:color="auto" w:fill="auto"/>
            <w:vAlign w:val="center"/>
          </w:tcPr>
          <w:p w14:paraId="743BE98A" w14:textId="77777777" w:rsidR="007C0059" w:rsidRPr="00EC61C3" w:rsidRDefault="007C0059" w:rsidP="008053C9">
            <w:pPr>
              <w:pStyle w:val="TAL"/>
              <w:rPr>
                <w:rFonts w:cs="Arial"/>
                <w:bCs/>
              </w:rPr>
            </w:pPr>
            <w:r w:rsidRPr="00EC61C3">
              <w:t>CSI-RS for CSI reporting</w:t>
            </w:r>
          </w:p>
        </w:tc>
        <w:tc>
          <w:tcPr>
            <w:tcW w:w="1059" w:type="pct"/>
            <w:shd w:val="clear" w:color="auto" w:fill="auto"/>
          </w:tcPr>
          <w:p w14:paraId="743BE98B" w14:textId="77777777" w:rsidR="007C0059" w:rsidRPr="00EC61C3" w:rsidRDefault="007C0059" w:rsidP="008053C9">
            <w:pPr>
              <w:pStyle w:val="TAL"/>
            </w:pPr>
            <w:r w:rsidRPr="00EC61C3">
              <w:t>Config 1, 2</w:t>
            </w:r>
          </w:p>
        </w:tc>
        <w:tc>
          <w:tcPr>
            <w:tcW w:w="596" w:type="pct"/>
            <w:shd w:val="clear" w:color="auto" w:fill="auto"/>
          </w:tcPr>
          <w:p w14:paraId="743BE98C" w14:textId="77777777" w:rsidR="007C0059" w:rsidRPr="00EC61C3" w:rsidRDefault="007C0059" w:rsidP="008053C9">
            <w:pPr>
              <w:pStyle w:val="TAC"/>
            </w:pPr>
          </w:p>
        </w:tc>
        <w:tc>
          <w:tcPr>
            <w:tcW w:w="1708" w:type="pct"/>
          </w:tcPr>
          <w:p w14:paraId="743BE98D" w14:textId="77777777" w:rsidR="007C0059" w:rsidRPr="00EC61C3" w:rsidRDefault="007C0059" w:rsidP="008053C9">
            <w:pPr>
              <w:pStyle w:val="TAC"/>
            </w:pPr>
            <w:r w:rsidRPr="00EC61C3">
              <w:rPr>
                <w:szCs w:val="18"/>
              </w:rPr>
              <w:t>CSI-RS.3.1 TDD</w:t>
            </w:r>
          </w:p>
        </w:tc>
      </w:tr>
      <w:tr w:rsidR="00147F10" w:rsidRPr="00EC61C3" w14:paraId="743BE992" w14:textId="77777777" w:rsidTr="008053C9">
        <w:trPr>
          <w:trHeight w:val="61"/>
          <w:jc w:val="center"/>
        </w:trPr>
        <w:tc>
          <w:tcPr>
            <w:tcW w:w="2696" w:type="pct"/>
            <w:gridSpan w:val="3"/>
            <w:shd w:val="clear" w:color="auto" w:fill="auto"/>
            <w:vAlign w:val="center"/>
          </w:tcPr>
          <w:p w14:paraId="743BE98F" w14:textId="77777777" w:rsidR="007C0059" w:rsidRPr="00EC61C3" w:rsidRDefault="007C0059" w:rsidP="008053C9">
            <w:pPr>
              <w:pStyle w:val="TAL"/>
            </w:pPr>
            <w:r w:rsidRPr="00EC61C3">
              <w:t>TCI states for PDCCH/PDSCH</w:t>
            </w:r>
          </w:p>
        </w:tc>
        <w:tc>
          <w:tcPr>
            <w:tcW w:w="596" w:type="pct"/>
            <w:shd w:val="clear" w:color="auto" w:fill="auto"/>
          </w:tcPr>
          <w:p w14:paraId="743BE990" w14:textId="77777777" w:rsidR="007C0059" w:rsidRPr="00EC61C3" w:rsidRDefault="007C0059" w:rsidP="008053C9">
            <w:pPr>
              <w:pStyle w:val="TAC"/>
            </w:pPr>
          </w:p>
        </w:tc>
        <w:tc>
          <w:tcPr>
            <w:tcW w:w="1708" w:type="pct"/>
          </w:tcPr>
          <w:p w14:paraId="743BE991" w14:textId="77777777" w:rsidR="007C0059" w:rsidRPr="00EC61C3" w:rsidRDefault="007C0059" w:rsidP="008053C9">
            <w:pPr>
              <w:pStyle w:val="TAC"/>
              <w:rPr>
                <w:szCs w:val="18"/>
              </w:rPr>
            </w:pPr>
            <w:r w:rsidRPr="00EC61C3">
              <w:rPr>
                <w:rFonts w:eastAsia="MS Mincho"/>
              </w:rPr>
              <w:t>TCI.State.2</w:t>
            </w:r>
          </w:p>
        </w:tc>
      </w:tr>
      <w:tr w:rsidR="00147F10" w:rsidRPr="00EC61C3" w14:paraId="743BE997" w14:textId="77777777" w:rsidTr="008053C9">
        <w:trPr>
          <w:trHeight w:val="61"/>
          <w:jc w:val="center"/>
        </w:trPr>
        <w:tc>
          <w:tcPr>
            <w:tcW w:w="1637" w:type="pct"/>
            <w:gridSpan w:val="2"/>
            <w:shd w:val="clear" w:color="auto" w:fill="auto"/>
            <w:vAlign w:val="center"/>
          </w:tcPr>
          <w:p w14:paraId="743BE993" w14:textId="77777777" w:rsidR="007C0059" w:rsidRPr="00EC61C3" w:rsidRDefault="007C0059" w:rsidP="008053C9">
            <w:pPr>
              <w:pStyle w:val="TAL"/>
              <w:widowControl w:val="0"/>
              <w:tabs>
                <w:tab w:val="right" w:leader="dot" w:pos="9639"/>
              </w:tabs>
              <w:ind w:left="1701" w:right="425" w:hanging="1701"/>
            </w:pPr>
            <w:r w:rsidRPr="00EC61C3">
              <w:t>CSI-RS for tracking</w:t>
            </w:r>
          </w:p>
        </w:tc>
        <w:tc>
          <w:tcPr>
            <w:tcW w:w="1059" w:type="pct"/>
            <w:shd w:val="clear" w:color="auto" w:fill="auto"/>
          </w:tcPr>
          <w:p w14:paraId="743BE994" w14:textId="77777777" w:rsidR="007C0059" w:rsidRPr="00EC61C3" w:rsidRDefault="007C0059" w:rsidP="008053C9">
            <w:pPr>
              <w:pStyle w:val="TAL"/>
              <w:widowControl w:val="0"/>
              <w:tabs>
                <w:tab w:val="right" w:leader="dot" w:pos="9639"/>
              </w:tabs>
              <w:ind w:left="1701" w:right="425" w:hanging="1701"/>
            </w:pPr>
            <w:r w:rsidRPr="00EC61C3">
              <w:t>Config 1, 2</w:t>
            </w:r>
          </w:p>
        </w:tc>
        <w:tc>
          <w:tcPr>
            <w:tcW w:w="596" w:type="pct"/>
            <w:shd w:val="clear" w:color="auto" w:fill="auto"/>
          </w:tcPr>
          <w:p w14:paraId="743BE995" w14:textId="77777777" w:rsidR="007C0059" w:rsidRPr="00EC61C3" w:rsidRDefault="007C0059" w:rsidP="008053C9">
            <w:pPr>
              <w:pStyle w:val="TAC"/>
            </w:pPr>
          </w:p>
        </w:tc>
        <w:tc>
          <w:tcPr>
            <w:tcW w:w="1708" w:type="pct"/>
          </w:tcPr>
          <w:p w14:paraId="743BE996" w14:textId="77777777" w:rsidR="007C0059" w:rsidRPr="00EC61C3" w:rsidRDefault="007C0059" w:rsidP="008053C9">
            <w:pPr>
              <w:pStyle w:val="TAC"/>
              <w:rPr>
                <w:szCs w:val="18"/>
              </w:rPr>
            </w:pPr>
            <w:r w:rsidRPr="00EC61C3">
              <w:rPr>
                <w:szCs w:val="18"/>
              </w:rPr>
              <w:t>TRS.2.1 TDD</w:t>
            </w:r>
          </w:p>
        </w:tc>
      </w:tr>
      <w:tr w:rsidR="00147F10" w:rsidRPr="00EC61C3" w14:paraId="743BE99B" w14:textId="77777777" w:rsidTr="008053C9">
        <w:trPr>
          <w:trHeight w:val="164"/>
          <w:jc w:val="center"/>
        </w:trPr>
        <w:tc>
          <w:tcPr>
            <w:tcW w:w="2696" w:type="pct"/>
            <w:gridSpan w:val="3"/>
            <w:shd w:val="clear" w:color="auto" w:fill="auto"/>
          </w:tcPr>
          <w:p w14:paraId="743BE998" w14:textId="77777777" w:rsidR="007C0059" w:rsidRPr="00EC61C3" w:rsidRDefault="007C0059" w:rsidP="008053C9">
            <w:pPr>
              <w:pStyle w:val="TAL"/>
            </w:pPr>
            <w:r w:rsidRPr="00EC61C3">
              <w:t>T1</w:t>
            </w:r>
          </w:p>
        </w:tc>
        <w:tc>
          <w:tcPr>
            <w:tcW w:w="596" w:type="pct"/>
            <w:shd w:val="clear" w:color="auto" w:fill="auto"/>
          </w:tcPr>
          <w:p w14:paraId="743BE999" w14:textId="77777777" w:rsidR="007C0059" w:rsidRPr="00EC61C3" w:rsidRDefault="007C0059" w:rsidP="008053C9">
            <w:pPr>
              <w:pStyle w:val="TAC"/>
            </w:pPr>
            <w:r w:rsidRPr="00EC61C3">
              <w:t>s</w:t>
            </w:r>
          </w:p>
        </w:tc>
        <w:tc>
          <w:tcPr>
            <w:tcW w:w="1708" w:type="pct"/>
          </w:tcPr>
          <w:p w14:paraId="743BE99A" w14:textId="77777777" w:rsidR="007C0059" w:rsidRPr="00EC61C3" w:rsidRDefault="007C0059" w:rsidP="008053C9">
            <w:pPr>
              <w:pStyle w:val="TAC"/>
            </w:pPr>
            <w:r w:rsidRPr="00EC61C3">
              <w:rPr>
                <w:rFonts w:cs="Arial"/>
                <w:szCs w:val="18"/>
              </w:rPr>
              <w:t>0.2</w:t>
            </w:r>
          </w:p>
        </w:tc>
      </w:tr>
      <w:tr w:rsidR="00147F10" w:rsidRPr="00EC61C3" w14:paraId="743BE99F" w14:textId="77777777" w:rsidTr="008053C9">
        <w:trPr>
          <w:trHeight w:val="176"/>
          <w:jc w:val="center"/>
        </w:trPr>
        <w:tc>
          <w:tcPr>
            <w:tcW w:w="2696" w:type="pct"/>
            <w:gridSpan w:val="3"/>
            <w:shd w:val="clear" w:color="auto" w:fill="auto"/>
          </w:tcPr>
          <w:p w14:paraId="743BE99C" w14:textId="77777777" w:rsidR="007C0059" w:rsidRPr="00EC61C3" w:rsidRDefault="007C0059" w:rsidP="008053C9">
            <w:pPr>
              <w:pStyle w:val="TAL"/>
            </w:pPr>
            <w:r w:rsidRPr="00EC61C3">
              <w:t>T2</w:t>
            </w:r>
          </w:p>
        </w:tc>
        <w:tc>
          <w:tcPr>
            <w:tcW w:w="596" w:type="pct"/>
            <w:shd w:val="clear" w:color="auto" w:fill="auto"/>
          </w:tcPr>
          <w:p w14:paraId="743BE99D" w14:textId="77777777" w:rsidR="007C0059" w:rsidRPr="00EC61C3" w:rsidRDefault="007C0059" w:rsidP="008053C9">
            <w:pPr>
              <w:pStyle w:val="TAC"/>
            </w:pPr>
            <w:r w:rsidRPr="00EC61C3">
              <w:t>s</w:t>
            </w:r>
          </w:p>
        </w:tc>
        <w:tc>
          <w:tcPr>
            <w:tcW w:w="1708" w:type="pct"/>
          </w:tcPr>
          <w:p w14:paraId="743BE99E" w14:textId="77777777" w:rsidR="007C0059" w:rsidRPr="00EC61C3" w:rsidRDefault="007C0059" w:rsidP="008053C9">
            <w:pPr>
              <w:pStyle w:val="TAC"/>
            </w:pPr>
            <w:r w:rsidRPr="00EC61C3">
              <w:rPr>
                <w:rFonts w:cs="Arial"/>
                <w:szCs w:val="18"/>
              </w:rPr>
              <w:t>9.68</w:t>
            </w:r>
          </w:p>
        </w:tc>
      </w:tr>
      <w:tr w:rsidR="00147F10" w:rsidRPr="00EC61C3" w14:paraId="743BE9A3" w14:textId="77777777" w:rsidTr="008053C9">
        <w:trPr>
          <w:trHeight w:val="164"/>
          <w:jc w:val="center"/>
        </w:trPr>
        <w:tc>
          <w:tcPr>
            <w:tcW w:w="2696" w:type="pct"/>
            <w:gridSpan w:val="3"/>
            <w:shd w:val="clear" w:color="auto" w:fill="auto"/>
          </w:tcPr>
          <w:p w14:paraId="743BE9A0" w14:textId="77777777" w:rsidR="007C0059" w:rsidRPr="00EC61C3" w:rsidRDefault="007C0059" w:rsidP="008053C9">
            <w:pPr>
              <w:pStyle w:val="TAL"/>
            </w:pPr>
            <w:r w:rsidRPr="00EC61C3">
              <w:t>T3</w:t>
            </w:r>
          </w:p>
        </w:tc>
        <w:tc>
          <w:tcPr>
            <w:tcW w:w="596" w:type="pct"/>
            <w:shd w:val="clear" w:color="auto" w:fill="auto"/>
          </w:tcPr>
          <w:p w14:paraId="743BE9A1" w14:textId="77777777" w:rsidR="007C0059" w:rsidRPr="00EC61C3" w:rsidRDefault="007C0059" w:rsidP="008053C9">
            <w:pPr>
              <w:pStyle w:val="TAC"/>
            </w:pPr>
            <w:r w:rsidRPr="00EC61C3">
              <w:t>s</w:t>
            </w:r>
          </w:p>
        </w:tc>
        <w:tc>
          <w:tcPr>
            <w:tcW w:w="1708" w:type="pct"/>
          </w:tcPr>
          <w:p w14:paraId="743BE9A2" w14:textId="77777777" w:rsidR="007C0059" w:rsidRPr="00EC61C3" w:rsidRDefault="007C0059" w:rsidP="008053C9">
            <w:pPr>
              <w:pStyle w:val="TAC"/>
            </w:pPr>
            <w:r w:rsidRPr="00EC61C3">
              <w:t>9.68</w:t>
            </w:r>
          </w:p>
        </w:tc>
      </w:tr>
      <w:tr w:rsidR="00147F10" w:rsidRPr="00EC61C3" w14:paraId="743BE9A7" w14:textId="77777777" w:rsidTr="008053C9">
        <w:trPr>
          <w:trHeight w:val="164"/>
          <w:jc w:val="center"/>
        </w:trPr>
        <w:tc>
          <w:tcPr>
            <w:tcW w:w="2696" w:type="pct"/>
            <w:gridSpan w:val="3"/>
            <w:shd w:val="clear" w:color="auto" w:fill="auto"/>
          </w:tcPr>
          <w:p w14:paraId="743BE9A4" w14:textId="77777777" w:rsidR="007C0059" w:rsidRPr="00EC61C3" w:rsidRDefault="007C0059" w:rsidP="008053C9">
            <w:pPr>
              <w:pStyle w:val="TAL"/>
            </w:pPr>
            <w:r w:rsidRPr="00EC61C3">
              <w:t>D1</w:t>
            </w:r>
          </w:p>
        </w:tc>
        <w:tc>
          <w:tcPr>
            <w:tcW w:w="596" w:type="pct"/>
            <w:shd w:val="clear" w:color="auto" w:fill="auto"/>
          </w:tcPr>
          <w:p w14:paraId="743BE9A5" w14:textId="77777777" w:rsidR="007C0059" w:rsidRPr="00EC61C3" w:rsidRDefault="007C0059" w:rsidP="008053C9">
            <w:pPr>
              <w:pStyle w:val="TAC"/>
            </w:pPr>
            <w:r w:rsidRPr="00EC61C3">
              <w:t>s</w:t>
            </w:r>
          </w:p>
        </w:tc>
        <w:tc>
          <w:tcPr>
            <w:tcW w:w="1708" w:type="pct"/>
          </w:tcPr>
          <w:p w14:paraId="743BE9A6" w14:textId="77777777" w:rsidR="007C0059" w:rsidRPr="00EC61C3" w:rsidRDefault="007C0059" w:rsidP="008053C9">
            <w:pPr>
              <w:pStyle w:val="TAC"/>
            </w:pPr>
            <w:r w:rsidRPr="00EC61C3">
              <w:t>9.64</w:t>
            </w:r>
          </w:p>
        </w:tc>
      </w:tr>
      <w:tr w:rsidR="007C0059" w:rsidRPr="00EC61C3" w14:paraId="743BE9AB" w14:textId="77777777" w:rsidTr="008053C9">
        <w:trPr>
          <w:trHeight w:val="688"/>
          <w:jc w:val="center"/>
        </w:trPr>
        <w:tc>
          <w:tcPr>
            <w:tcW w:w="5000" w:type="pct"/>
            <w:gridSpan w:val="5"/>
          </w:tcPr>
          <w:p w14:paraId="743BE9A8" w14:textId="77777777" w:rsidR="007C0059" w:rsidRPr="00EC61C3" w:rsidRDefault="007C0059" w:rsidP="008053C9">
            <w:pPr>
              <w:pStyle w:val="TAN"/>
            </w:pPr>
            <w:r w:rsidRPr="00EC61C3">
              <w:t>Note 1:</w:t>
            </w:r>
            <w:r w:rsidRPr="00EC61C3">
              <w:rPr>
                <w:lang w:eastAsia="zh-CN"/>
              </w:rPr>
              <w:tab/>
            </w:r>
            <w:r w:rsidRPr="00EC61C3">
              <w:t>All configurations are assigned to the UE prior to the start of time period T1.</w:t>
            </w:r>
          </w:p>
          <w:p w14:paraId="743BE9A9" w14:textId="77777777" w:rsidR="007C0059" w:rsidRPr="00EC61C3" w:rsidRDefault="007C0059" w:rsidP="008053C9">
            <w:pPr>
              <w:pStyle w:val="TAN"/>
            </w:pPr>
            <w:r w:rsidRPr="00EC61C3">
              <w:t>Note 2:</w:t>
            </w:r>
            <w:r w:rsidRPr="00EC61C3">
              <w:tab/>
              <w:t>UE-specific PDCCH is not transmitted after T1 starts.</w:t>
            </w:r>
          </w:p>
          <w:p w14:paraId="743BE9AA" w14:textId="77777777" w:rsidR="007C0059" w:rsidRPr="00EC61C3" w:rsidRDefault="007C0059" w:rsidP="008053C9">
            <w:pPr>
              <w:pStyle w:val="TAN"/>
            </w:pPr>
            <w:r w:rsidRPr="00EC61C3">
              <w:t>Note 3:</w:t>
            </w:r>
            <w:r w:rsidRPr="00EC61C3">
              <w:tab/>
            </w:r>
            <w:r w:rsidRPr="00EC61C3">
              <w:rPr>
                <w:bCs/>
              </w:rPr>
              <w:t>E-UTRAN is in non-DRX mode under test.</w:t>
            </w:r>
          </w:p>
        </w:tc>
      </w:tr>
    </w:tbl>
    <w:p w14:paraId="743BE9AC" w14:textId="46DD88FF" w:rsidR="007C0059" w:rsidRPr="00EC61C3" w:rsidRDefault="007C0059" w:rsidP="007C0059"/>
    <w:p w14:paraId="3BDD728F" w14:textId="733B7057" w:rsidR="00D56527" w:rsidRPr="00EC61C3" w:rsidRDefault="00D56527" w:rsidP="00D56527">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438B2" w:rsidRPr="00EC61C3" w14:paraId="3598C67F" w14:textId="77777777" w:rsidTr="001627DC">
        <w:trPr>
          <w:cantSplit/>
          <w:trHeight w:val="207"/>
          <w:jc w:val="center"/>
        </w:trPr>
        <w:tc>
          <w:tcPr>
            <w:tcW w:w="3694" w:type="dxa"/>
            <w:gridSpan w:val="2"/>
            <w:vMerge w:val="restart"/>
            <w:tcBorders>
              <w:top w:val="single" w:sz="4" w:space="0" w:color="auto"/>
              <w:left w:val="single" w:sz="4" w:space="0" w:color="auto"/>
            </w:tcBorders>
          </w:tcPr>
          <w:p w14:paraId="6DDF1ABD" w14:textId="44A42B86" w:rsidR="008438B2" w:rsidRPr="00EC61C3" w:rsidRDefault="00D56527" w:rsidP="001627DC">
            <w:pPr>
              <w:pStyle w:val="TAH"/>
            </w:pPr>
            <w:r w:rsidRPr="00EC61C3">
              <w:t>Parameter</w:t>
            </w:r>
          </w:p>
        </w:tc>
        <w:tc>
          <w:tcPr>
            <w:tcW w:w="740" w:type="dxa"/>
            <w:vMerge w:val="restart"/>
            <w:tcBorders>
              <w:top w:val="single" w:sz="4" w:space="0" w:color="auto"/>
            </w:tcBorders>
          </w:tcPr>
          <w:p w14:paraId="2311AD0A" w14:textId="77777777" w:rsidR="008438B2" w:rsidRPr="00EC61C3" w:rsidRDefault="008438B2" w:rsidP="001627DC">
            <w:pPr>
              <w:pStyle w:val="TAH"/>
            </w:pPr>
            <w:r w:rsidRPr="00EC61C3">
              <w:t>Unit</w:t>
            </w:r>
          </w:p>
        </w:tc>
        <w:tc>
          <w:tcPr>
            <w:tcW w:w="4440" w:type="dxa"/>
            <w:gridSpan w:val="6"/>
            <w:tcBorders>
              <w:top w:val="single" w:sz="4" w:space="0" w:color="auto"/>
            </w:tcBorders>
          </w:tcPr>
          <w:p w14:paraId="78281ACB" w14:textId="77777777" w:rsidR="008438B2" w:rsidRPr="00EC61C3" w:rsidRDefault="008438B2" w:rsidP="001627DC">
            <w:pPr>
              <w:pStyle w:val="TAH"/>
            </w:pPr>
            <w:r w:rsidRPr="00EC61C3">
              <w:t>Test 1</w:t>
            </w:r>
          </w:p>
        </w:tc>
      </w:tr>
      <w:tr w:rsidR="008438B2" w:rsidRPr="00EC61C3" w14:paraId="1138C720" w14:textId="77777777" w:rsidTr="001627DC">
        <w:trPr>
          <w:cantSplit/>
          <w:trHeight w:val="207"/>
          <w:jc w:val="center"/>
        </w:trPr>
        <w:tc>
          <w:tcPr>
            <w:tcW w:w="3694" w:type="dxa"/>
            <w:gridSpan w:val="2"/>
            <w:vMerge/>
            <w:tcBorders>
              <w:left w:val="single" w:sz="4" w:space="0" w:color="auto"/>
              <w:bottom w:val="single" w:sz="4" w:space="0" w:color="auto"/>
            </w:tcBorders>
          </w:tcPr>
          <w:p w14:paraId="4103CD94" w14:textId="77777777" w:rsidR="008438B2" w:rsidRPr="00EC61C3" w:rsidRDefault="008438B2" w:rsidP="001627DC">
            <w:pPr>
              <w:pStyle w:val="TAH"/>
            </w:pPr>
          </w:p>
        </w:tc>
        <w:tc>
          <w:tcPr>
            <w:tcW w:w="740" w:type="dxa"/>
            <w:vMerge/>
            <w:tcBorders>
              <w:bottom w:val="single" w:sz="4" w:space="0" w:color="auto"/>
            </w:tcBorders>
          </w:tcPr>
          <w:p w14:paraId="49F27FA1" w14:textId="77777777" w:rsidR="008438B2" w:rsidRPr="00EC61C3" w:rsidRDefault="008438B2" w:rsidP="001627DC">
            <w:pPr>
              <w:pStyle w:val="TAH"/>
            </w:pPr>
          </w:p>
        </w:tc>
        <w:tc>
          <w:tcPr>
            <w:tcW w:w="740" w:type="dxa"/>
            <w:tcBorders>
              <w:bottom w:val="single" w:sz="4" w:space="0" w:color="auto"/>
            </w:tcBorders>
          </w:tcPr>
          <w:p w14:paraId="77172DA9" w14:textId="77777777" w:rsidR="008438B2" w:rsidRPr="00EC61C3" w:rsidRDefault="008438B2" w:rsidP="001627DC">
            <w:pPr>
              <w:pStyle w:val="TAH"/>
            </w:pPr>
            <w:r w:rsidRPr="00EC61C3">
              <w:t>T1</w:t>
            </w:r>
          </w:p>
        </w:tc>
        <w:tc>
          <w:tcPr>
            <w:tcW w:w="740" w:type="dxa"/>
            <w:tcBorders>
              <w:bottom w:val="single" w:sz="4" w:space="0" w:color="auto"/>
            </w:tcBorders>
          </w:tcPr>
          <w:p w14:paraId="4F3F94FE" w14:textId="77777777" w:rsidR="008438B2" w:rsidRPr="00EC61C3" w:rsidRDefault="008438B2" w:rsidP="001627DC">
            <w:pPr>
              <w:pStyle w:val="TAH"/>
            </w:pPr>
            <w:r w:rsidRPr="00EC61C3">
              <w:t>T2</w:t>
            </w:r>
          </w:p>
        </w:tc>
        <w:tc>
          <w:tcPr>
            <w:tcW w:w="740" w:type="dxa"/>
            <w:tcBorders>
              <w:bottom w:val="single" w:sz="4" w:space="0" w:color="auto"/>
            </w:tcBorders>
          </w:tcPr>
          <w:p w14:paraId="5543C3FE" w14:textId="77777777" w:rsidR="008438B2" w:rsidRPr="00EC61C3" w:rsidRDefault="008438B2" w:rsidP="001627DC">
            <w:pPr>
              <w:pStyle w:val="TAH"/>
            </w:pPr>
            <w:r w:rsidRPr="00EC61C3">
              <w:t>T3</w:t>
            </w:r>
          </w:p>
        </w:tc>
        <w:tc>
          <w:tcPr>
            <w:tcW w:w="740" w:type="dxa"/>
            <w:tcBorders>
              <w:bottom w:val="single" w:sz="4" w:space="0" w:color="auto"/>
            </w:tcBorders>
          </w:tcPr>
          <w:p w14:paraId="23C2BA72" w14:textId="77777777" w:rsidR="008438B2" w:rsidRPr="00EC61C3" w:rsidRDefault="008438B2" w:rsidP="001627DC">
            <w:pPr>
              <w:pStyle w:val="TAH"/>
            </w:pPr>
            <w:r w:rsidRPr="00EC61C3">
              <w:t>T1</w:t>
            </w:r>
          </w:p>
        </w:tc>
        <w:tc>
          <w:tcPr>
            <w:tcW w:w="740" w:type="dxa"/>
            <w:tcBorders>
              <w:bottom w:val="single" w:sz="4" w:space="0" w:color="auto"/>
            </w:tcBorders>
          </w:tcPr>
          <w:p w14:paraId="007772B9" w14:textId="77777777" w:rsidR="008438B2" w:rsidRPr="00EC61C3" w:rsidRDefault="008438B2" w:rsidP="001627DC">
            <w:pPr>
              <w:pStyle w:val="TAH"/>
            </w:pPr>
            <w:r w:rsidRPr="00EC61C3">
              <w:t>T2</w:t>
            </w:r>
          </w:p>
        </w:tc>
        <w:tc>
          <w:tcPr>
            <w:tcW w:w="740" w:type="dxa"/>
            <w:tcBorders>
              <w:bottom w:val="single" w:sz="4" w:space="0" w:color="auto"/>
            </w:tcBorders>
          </w:tcPr>
          <w:p w14:paraId="0178C561" w14:textId="77777777" w:rsidR="008438B2" w:rsidRPr="00EC61C3" w:rsidRDefault="008438B2" w:rsidP="001627DC">
            <w:pPr>
              <w:pStyle w:val="TAH"/>
            </w:pPr>
            <w:r w:rsidRPr="00EC61C3">
              <w:t>T3</w:t>
            </w:r>
          </w:p>
        </w:tc>
      </w:tr>
      <w:tr w:rsidR="008438B2" w:rsidRPr="00EC61C3" w14:paraId="3A0F4B58" w14:textId="77777777" w:rsidTr="001627DC">
        <w:trPr>
          <w:cantSplit/>
          <w:trHeight w:val="199"/>
          <w:jc w:val="center"/>
        </w:trPr>
        <w:tc>
          <w:tcPr>
            <w:tcW w:w="3694" w:type="dxa"/>
            <w:gridSpan w:val="2"/>
            <w:vMerge w:val="restart"/>
          </w:tcPr>
          <w:p w14:paraId="4A3BCE08" w14:textId="77777777" w:rsidR="008438B2" w:rsidRPr="00EC61C3" w:rsidRDefault="008438B2" w:rsidP="001627DC">
            <w:pPr>
              <w:pStyle w:val="TAL"/>
              <w:rPr>
                <w:rFonts w:eastAsia="?? ??"/>
              </w:rPr>
            </w:pPr>
            <w:r w:rsidRPr="00EC61C3">
              <w:rPr>
                <w:rFonts w:cs="v4.2.0"/>
              </w:rPr>
              <w:t>AoA setup</w:t>
            </w:r>
          </w:p>
          <w:p w14:paraId="735BEB52" w14:textId="77777777" w:rsidR="008438B2" w:rsidRPr="00EC61C3" w:rsidRDefault="008438B2" w:rsidP="001627DC">
            <w:pPr>
              <w:pStyle w:val="TAL"/>
              <w:rPr>
                <w:noProof/>
                <w:lang w:val="it-IT"/>
              </w:rPr>
            </w:pPr>
          </w:p>
        </w:tc>
        <w:tc>
          <w:tcPr>
            <w:tcW w:w="740" w:type="dxa"/>
            <w:vMerge w:val="restart"/>
          </w:tcPr>
          <w:p w14:paraId="285FAC37" w14:textId="77777777" w:rsidR="008438B2" w:rsidRPr="00EC61C3" w:rsidRDefault="008438B2" w:rsidP="001627DC">
            <w:pPr>
              <w:pStyle w:val="TAC"/>
            </w:pPr>
          </w:p>
        </w:tc>
        <w:tc>
          <w:tcPr>
            <w:tcW w:w="4440" w:type="dxa"/>
            <w:gridSpan w:val="6"/>
            <w:vAlign w:val="center"/>
          </w:tcPr>
          <w:p w14:paraId="795E8488" w14:textId="77777777" w:rsidR="008438B2" w:rsidRPr="00EC61C3" w:rsidRDefault="008438B2" w:rsidP="001627DC">
            <w:pPr>
              <w:pStyle w:val="TAC"/>
            </w:pPr>
            <w:r w:rsidRPr="00EC61C3">
              <w:rPr>
                <w:rFonts w:eastAsia="MS Mincho"/>
              </w:rPr>
              <w:t>Setup 3 defined in A.3.15</w:t>
            </w:r>
          </w:p>
        </w:tc>
      </w:tr>
      <w:tr w:rsidR="008438B2" w:rsidRPr="00EC61C3" w14:paraId="57897AEA" w14:textId="77777777" w:rsidTr="001627DC">
        <w:trPr>
          <w:cantSplit/>
          <w:trHeight w:val="199"/>
          <w:jc w:val="center"/>
        </w:trPr>
        <w:tc>
          <w:tcPr>
            <w:tcW w:w="3694" w:type="dxa"/>
            <w:gridSpan w:val="2"/>
            <w:vMerge/>
          </w:tcPr>
          <w:p w14:paraId="77CA4535" w14:textId="77777777" w:rsidR="008438B2" w:rsidRPr="00EC61C3" w:rsidRDefault="008438B2" w:rsidP="001627DC">
            <w:pPr>
              <w:pStyle w:val="TAL"/>
              <w:rPr>
                <w:rFonts w:cs="v4.2.0"/>
              </w:rPr>
            </w:pPr>
          </w:p>
        </w:tc>
        <w:tc>
          <w:tcPr>
            <w:tcW w:w="740" w:type="dxa"/>
            <w:vMerge/>
          </w:tcPr>
          <w:p w14:paraId="25CE0515" w14:textId="77777777" w:rsidR="008438B2" w:rsidRPr="00EC61C3" w:rsidRDefault="008438B2" w:rsidP="001627DC">
            <w:pPr>
              <w:pStyle w:val="TAC"/>
            </w:pPr>
          </w:p>
        </w:tc>
        <w:tc>
          <w:tcPr>
            <w:tcW w:w="2220" w:type="dxa"/>
            <w:gridSpan w:val="3"/>
          </w:tcPr>
          <w:p w14:paraId="6BA5AFCC" w14:textId="77777777" w:rsidR="008438B2" w:rsidRPr="00EC61C3" w:rsidRDefault="008438B2" w:rsidP="001627DC">
            <w:pPr>
              <w:pStyle w:val="TAC"/>
              <w:rPr>
                <w:b/>
              </w:rPr>
            </w:pPr>
            <w:r w:rsidRPr="00EC61C3">
              <w:rPr>
                <w:b/>
              </w:rPr>
              <w:t>AoA1</w:t>
            </w:r>
          </w:p>
        </w:tc>
        <w:tc>
          <w:tcPr>
            <w:tcW w:w="2220" w:type="dxa"/>
            <w:gridSpan w:val="3"/>
          </w:tcPr>
          <w:p w14:paraId="4E5615A7" w14:textId="77777777" w:rsidR="008438B2" w:rsidRPr="00EC61C3" w:rsidRDefault="008438B2" w:rsidP="001627DC">
            <w:pPr>
              <w:pStyle w:val="TAC"/>
              <w:rPr>
                <w:b/>
              </w:rPr>
            </w:pPr>
            <w:r w:rsidRPr="00EC61C3">
              <w:rPr>
                <w:b/>
              </w:rPr>
              <w:t>AoA2</w:t>
            </w:r>
          </w:p>
        </w:tc>
      </w:tr>
      <w:tr w:rsidR="00B43AB7" w:rsidRPr="00EC61C3" w14:paraId="56342D37" w14:textId="77777777" w:rsidTr="00B43AB7">
        <w:trPr>
          <w:cantSplit/>
          <w:trHeight w:val="199"/>
          <w:jc w:val="center"/>
        </w:trPr>
        <w:tc>
          <w:tcPr>
            <w:tcW w:w="3694" w:type="dxa"/>
            <w:gridSpan w:val="2"/>
            <w:vAlign w:val="center"/>
          </w:tcPr>
          <w:p w14:paraId="24796B90" w14:textId="31FB952B" w:rsidR="00B43AB7" w:rsidRPr="00EC61C3" w:rsidRDefault="00B43AB7" w:rsidP="00B43AB7">
            <w:pPr>
              <w:pStyle w:val="TAL"/>
              <w:rPr>
                <w:rFonts w:cs="v4.2.0"/>
              </w:rPr>
            </w:pPr>
            <w:r w:rsidRPr="00EC61C3">
              <w:rPr>
                <w:rFonts w:cs="Arial"/>
                <w:szCs w:val="18"/>
                <w:lang w:val="en-US"/>
              </w:rPr>
              <w:t>Assumption for UE beams</w:t>
            </w:r>
            <w:r w:rsidRPr="00EC61C3">
              <w:rPr>
                <w:rFonts w:cs="Arial"/>
                <w:szCs w:val="18"/>
                <w:vertAlign w:val="superscript"/>
                <w:lang w:val="en-US"/>
              </w:rPr>
              <w:t>Note 5</w:t>
            </w:r>
          </w:p>
        </w:tc>
        <w:tc>
          <w:tcPr>
            <w:tcW w:w="740" w:type="dxa"/>
          </w:tcPr>
          <w:p w14:paraId="61203E50" w14:textId="77777777" w:rsidR="00B43AB7" w:rsidRPr="00EC61C3" w:rsidRDefault="00B43AB7" w:rsidP="00B43AB7">
            <w:pPr>
              <w:pStyle w:val="TAC"/>
            </w:pPr>
          </w:p>
        </w:tc>
        <w:tc>
          <w:tcPr>
            <w:tcW w:w="2220" w:type="dxa"/>
            <w:gridSpan w:val="3"/>
          </w:tcPr>
          <w:p w14:paraId="2D037C73" w14:textId="1B966006" w:rsidR="00B43AB7" w:rsidRPr="00EC61C3" w:rsidRDefault="00B43AB7" w:rsidP="00B43AB7">
            <w:pPr>
              <w:pStyle w:val="TAC"/>
              <w:rPr>
                <w:b/>
              </w:rPr>
            </w:pPr>
            <w:r w:rsidRPr="00EC61C3">
              <w:rPr>
                <w:rFonts w:eastAsia="SimSun"/>
                <w:lang w:val="en-US"/>
              </w:rPr>
              <w:t>Rough</w:t>
            </w:r>
          </w:p>
        </w:tc>
        <w:tc>
          <w:tcPr>
            <w:tcW w:w="2220" w:type="dxa"/>
            <w:gridSpan w:val="3"/>
            <w:vAlign w:val="center"/>
          </w:tcPr>
          <w:p w14:paraId="79CA0524" w14:textId="72EE9201" w:rsidR="00B43AB7" w:rsidRPr="00EC61C3" w:rsidRDefault="00B43AB7" w:rsidP="00B43AB7">
            <w:pPr>
              <w:pStyle w:val="TAC"/>
              <w:rPr>
                <w:b/>
              </w:rPr>
            </w:pPr>
            <w:r w:rsidRPr="00EC61C3">
              <w:rPr>
                <w:rFonts w:eastAsia="SimSun"/>
                <w:lang w:val="en-US"/>
              </w:rPr>
              <w:t>Rough</w:t>
            </w:r>
          </w:p>
        </w:tc>
      </w:tr>
      <w:tr w:rsidR="008438B2" w:rsidRPr="00EC61C3" w14:paraId="07F95298" w14:textId="77777777" w:rsidTr="001627DC">
        <w:trPr>
          <w:cantSplit/>
          <w:trHeight w:val="136"/>
          <w:jc w:val="center"/>
        </w:trPr>
        <w:tc>
          <w:tcPr>
            <w:tcW w:w="3694" w:type="dxa"/>
            <w:gridSpan w:val="2"/>
            <w:tcBorders>
              <w:left w:val="single" w:sz="4" w:space="0" w:color="auto"/>
              <w:bottom w:val="single" w:sz="4" w:space="0" w:color="auto"/>
            </w:tcBorders>
          </w:tcPr>
          <w:p w14:paraId="503D3547" w14:textId="77777777" w:rsidR="008438B2" w:rsidRPr="00EC61C3" w:rsidRDefault="008438B2" w:rsidP="001627DC">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5731CF91" w14:textId="77777777" w:rsidR="008438B2" w:rsidRPr="00EC61C3" w:rsidRDefault="008438B2" w:rsidP="001627DC">
            <w:pPr>
              <w:pStyle w:val="TAC"/>
            </w:pPr>
            <w:r w:rsidRPr="00EC61C3">
              <w:t>dB</w:t>
            </w:r>
          </w:p>
        </w:tc>
        <w:tc>
          <w:tcPr>
            <w:tcW w:w="2220" w:type="dxa"/>
            <w:gridSpan w:val="3"/>
            <w:tcBorders>
              <w:bottom w:val="single" w:sz="4" w:space="0" w:color="auto"/>
            </w:tcBorders>
          </w:tcPr>
          <w:p w14:paraId="2CF4C14C" w14:textId="77777777" w:rsidR="008438B2" w:rsidRPr="00EC61C3" w:rsidRDefault="008438B2" w:rsidP="001627DC">
            <w:pPr>
              <w:pStyle w:val="TAC"/>
            </w:pPr>
            <w:r w:rsidRPr="00EC61C3">
              <w:t>4</w:t>
            </w:r>
          </w:p>
        </w:tc>
        <w:tc>
          <w:tcPr>
            <w:tcW w:w="2220" w:type="dxa"/>
            <w:gridSpan w:val="3"/>
            <w:vMerge w:val="restart"/>
            <w:vAlign w:val="center"/>
          </w:tcPr>
          <w:p w14:paraId="44A84F5C" w14:textId="77777777" w:rsidR="008438B2" w:rsidRPr="00EC61C3" w:rsidRDefault="008438B2" w:rsidP="001627DC">
            <w:pPr>
              <w:pStyle w:val="TAC"/>
            </w:pPr>
            <w:r w:rsidRPr="00EC61C3">
              <w:t>Not sent</w:t>
            </w:r>
          </w:p>
        </w:tc>
      </w:tr>
      <w:tr w:rsidR="008438B2" w:rsidRPr="00EC61C3" w14:paraId="26F3AEEA" w14:textId="77777777" w:rsidTr="001627DC">
        <w:trPr>
          <w:cantSplit/>
          <w:trHeight w:val="145"/>
          <w:jc w:val="center"/>
        </w:trPr>
        <w:tc>
          <w:tcPr>
            <w:tcW w:w="3694" w:type="dxa"/>
            <w:gridSpan w:val="2"/>
            <w:tcBorders>
              <w:left w:val="single" w:sz="4" w:space="0" w:color="auto"/>
              <w:bottom w:val="single" w:sz="4" w:space="0" w:color="auto"/>
            </w:tcBorders>
          </w:tcPr>
          <w:p w14:paraId="02E2405A" w14:textId="77777777" w:rsidR="008438B2" w:rsidRPr="00EC61C3" w:rsidRDefault="008438B2" w:rsidP="001627DC">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3CCB79D6" w14:textId="77777777" w:rsidR="008438B2" w:rsidRPr="00EC61C3" w:rsidRDefault="008438B2" w:rsidP="001627DC">
            <w:pPr>
              <w:pStyle w:val="TAC"/>
            </w:pPr>
            <w:r w:rsidRPr="00EC61C3">
              <w:t>dB</w:t>
            </w:r>
          </w:p>
        </w:tc>
        <w:tc>
          <w:tcPr>
            <w:tcW w:w="2220" w:type="dxa"/>
            <w:gridSpan w:val="3"/>
            <w:vMerge w:val="restart"/>
            <w:vAlign w:val="center"/>
          </w:tcPr>
          <w:p w14:paraId="650DE8F9" w14:textId="77777777" w:rsidR="008438B2" w:rsidRPr="00EC61C3" w:rsidRDefault="008438B2" w:rsidP="001627DC">
            <w:pPr>
              <w:pStyle w:val="TAC"/>
            </w:pPr>
            <w:r w:rsidRPr="00EC61C3">
              <w:t>0</w:t>
            </w:r>
          </w:p>
        </w:tc>
        <w:tc>
          <w:tcPr>
            <w:tcW w:w="2220" w:type="dxa"/>
            <w:gridSpan w:val="3"/>
            <w:vMerge/>
          </w:tcPr>
          <w:p w14:paraId="61AF8E51" w14:textId="77777777" w:rsidR="008438B2" w:rsidRPr="00EC61C3" w:rsidRDefault="008438B2" w:rsidP="001627DC">
            <w:pPr>
              <w:pStyle w:val="TAC"/>
            </w:pPr>
          </w:p>
        </w:tc>
      </w:tr>
      <w:tr w:rsidR="008438B2" w:rsidRPr="00EC61C3" w14:paraId="612C7F37" w14:textId="77777777" w:rsidTr="001627DC">
        <w:trPr>
          <w:cantSplit/>
          <w:trHeight w:val="136"/>
          <w:jc w:val="center"/>
        </w:trPr>
        <w:tc>
          <w:tcPr>
            <w:tcW w:w="3694" w:type="dxa"/>
            <w:gridSpan w:val="2"/>
            <w:tcBorders>
              <w:left w:val="single" w:sz="4" w:space="0" w:color="auto"/>
              <w:bottom w:val="single" w:sz="4" w:space="0" w:color="auto"/>
            </w:tcBorders>
          </w:tcPr>
          <w:p w14:paraId="6D8A19A7" w14:textId="77777777" w:rsidR="008438B2" w:rsidRPr="00EC61C3" w:rsidRDefault="008438B2" w:rsidP="001627DC">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660702EB" w14:textId="77777777" w:rsidR="008438B2" w:rsidRPr="00EC61C3" w:rsidRDefault="008438B2" w:rsidP="001627DC">
            <w:pPr>
              <w:pStyle w:val="TAC"/>
            </w:pPr>
            <w:r w:rsidRPr="00EC61C3">
              <w:t>dB</w:t>
            </w:r>
          </w:p>
        </w:tc>
        <w:tc>
          <w:tcPr>
            <w:tcW w:w="2220" w:type="dxa"/>
            <w:gridSpan w:val="3"/>
            <w:vMerge/>
          </w:tcPr>
          <w:p w14:paraId="3607D6E6" w14:textId="77777777" w:rsidR="008438B2" w:rsidRPr="00EC61C3" w:rsidRDefault="008438B2" w:rsidP="001627DC">
            <w:pPr>
              <w:pStyle w:val="TAC"/>
            </w:pPr>
          </w:p>
        </w:tc>
        <w:tc>
          <w:tcPr>
            <w:tcW w:w="2220" w:type="dxa"/>
            <w:gridSpan w:val="3"/>
            <w:vMerge/>
          </w:tcPr>
          <w:p w14:paraId="65CC141D" w14:textId="77777777" w:rsidR="008438B2" w:rsidRPr="00EC61C3" w:rsidRDefault="008438B2" w:rsidP="001627DC">
            <w:pPr>
              <w:pStyle w:val="TAC"/>
            </w:pPr>
          </w:p>
        </w:tc>
      </w:tr>
      <w:tr w:rsidR="008438B2" w:rsidRPr="00EC61C3" w14:paraId="324C3B02" w14:textId="77777777" w:rsidTr="001627DC">
        <w:trPr>
          <w:cantSplit/>
          <w:trHeight w:val="136"/>
          <w:jc w:val="center"/>
        </w:trPr>
        <w:tc>
          <w:tcPr>
            <w:tcW w:w="3694" w:type="dxa"/>
            <w:gridSpan w:val="2"/>
            <w:tcBorders>
              <w:left w:val="single" w:sz="4" w:space="0" w:color="auto"/>
              <w:bottom w:val="single" w:sz="4" w:space="0" w:color="auto"/>
            </w:tcBorders>
          </w:tcPr>
          <w:p w14:paraId="0319434A" w14:textId="77777777" w:rsidR="008438B2" w:rsidRPr="00EC61C3" w:rsidRDefault="008438B2" w:rsidP="001627DC">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7B372D58" w14:textId="77777777" w:rsidR="008438B2" w:rsidRPr="00EC61C3" w:rsidRDefault="008438B2" w:rsidP="001627DC">
            <w:pPr>
              <w:pStyle w:val="TAC"/>
            </w:pPr>
            <w:r w:rsidRPr="00EC61C3">
              <w:t>dB</w:t>
            </w:r>
          </w:p>
        </w:tc>
        <w:tc>
          <w:tcPr>
            <w:tcW w:w="2220" w:type="dxa"/>
            <w:gridSpan w:val="3"/>
            <w:vMerge/>
          </w:tcPr>
          <w:p w14:paraId="0ED38368" w14:textId="77777777" w:rsidR="008438B2" w:rsidRPr="00EC61C3" w:rsidRDefault="008438B2" w:rsidP="001627DC">
            <w:pPr>
              <w:pStyle w:val="TAC"/>
            </w:pPr>
          </w:p>
        </w:tc>
        <w:tc>
          <w:tcPr>
            <w:tcW w:w="2220" w:type="dxa"/>
            <w:gridSpan w:val="3"/>
            <w:vMerge/>
          </w:tcPr>
          <w:p w14:paraId="6364EFB1" w14:textId="77777777" w:rsidR="008438B2" w:rsidRPr="00EC61C3" w:rsidRDefault="008438B2" w:rsidP="001627DC">
            <w:pPr>
              <w:pStyle w:val="TAC"/>
            </w:pPr>
          </w:p>
        </w:tc>
      </w:tr>
      <w:tr w:rsidR="008438B2" w:rsidRPr="00EC61C3" w14:paraId="7BDF2E81" w14:textId="77777777" w:rsidTr="001627DC">
        <w:trPr>
          <w:cantSplit/>
          <w:trHeight w:val="145"/>
          <w:jc w:val="center"/>
        </w:trPr>
        <w:tc>
          <w:tcPr>
            <w:tcW w:w="3694" w:type="dxa"/>
            <w:gridSpan w:val="2"/>
            <w:tcBorders>
              <w:left w:val="single" w:sz="4" w:space="0" w:color="auto"/>
              <w:bottom w:val="single" w:sz="4" w:space="0" w:color="auto"/>
            </w:tcBorders>
          </w:tcPr>
          <w:p w14:paraId="3180902C" w14:textId="77777777" w:rsidR="008438B2" w:rsidRPr="00EC61C3" w:rsidRDefault="008438B2" w:rsidP="001627DC">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2C27B6A9" w14:textId="77777777" w:rsidR="008438B2" w:rsidRPr="00EC61C3" w:rsidRDefault="008438B2" w:rsidP="001627DC">
            <w:pPr>
              <w:pStyle w:val="TAC"/>
            </w:pPr>
            <w:r w:rsidRPr="00EC61C3">
              <w:t>dB</w:t>
            </w:r>
          </w:p>
        </w:tc>
        <w:tc>
          <w:tcPr>
            <w:tcW w:w="2220" w:type="dxa"/>
            <w:gridSpan w:val="3"/>
            <w:vMerge/>
          </w:tcPr>
          <w:p w14:paraId="0A974099" w14:textId="77777777" w:rsidR="008438B2" w:rsidRPr="00EC61C3" w:rsidRDefault="008438B2" w:rsidP="001627DC">
            <w:pPr>
              <w:pStyle w:val="TAC"/>
            </w:pPr>
          </w:p>
        </w:tc>
        <w:tc>
          <w:tcPr>
            <w:tcW w:w="2220" w:type="dxa"/>
            <w:gridSpan w:val="3"/>
            <w:vMerge/>
          </w:tcPr>
          <w:p w14:paraId="6795E0D5" w14:textId="77777777" w:rsidR="008438B2" w:rsidRPr="00EC61C3" w:rsidRDefault="008438B2" w:rsidP="001627DC">
            <w:pPr>
              <w:pStyle w:val="TAC"/>
            </w:pPr>
          </w:p>
        </w:tc>
      </w:tr>
      <w:tr w:rsidR="008438B2" w:rsidRPr="00EC61C3" w14:paraId="067792BB" w14:textId="77777777" w:rsidTr="001627DC">
        <w:trPr>
          <w:cantSplit/>
          <w:trHeight w:val="136"/>
          <w:jc w:val="center"/>
        </w:trPr>
        <w:tc>
          <w:tcPr>
            <w:tcW w:w="3694" w:type="dxa"/>
            <w:gridSpan w:val="2"/>
            <w:tcBorders>
              <w:left w:val="single" w:sz="4" w:space="0" w:color="auto"/>
              <w:bottom w:val="single" w:sz="4" w:space="0" w:color="auto"/>
            </w:tcBorders>
          </w:tcPr>
          <w:p w14:paraId="3C0816FB" w14:textId="77777777" w:rsidR="008438B2" w:rsidRPr="00EC61C3" w:rsidRDefault="008438B2" w:rsidP="001627DC">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1D666870" w14:textId="77777777" w:rsidR="008438B2" w:rsidRPr="00EC61C3" w:rsidRDefault="008438B2" w:rsidP="001627DC">
            <w:pPr>
              <w:pStyle w:val="TAC"/>
            </w:pPr>
            <w:r w:rsidRPr="00EC61C3">
              <w:t>dB</w:t>
            </w:r>
          </w:p>
        </w:tc>
        <w:tc>
          <w:tcPr>
            <w:tcW w:w="2220" w:type="dxa"/>
            <w:gridSpan w:val="3"/>
            <w:vMerge/>
          </w:tcPr>
          <w:p w14:paraId="7CC14E93" w14:textId="77777777" w:rsidR="008438B2" w:rsidRPr="00EC61C3" w:rsidRDefault="008438B2" w:rsidP="001627DC">
            <w:pPr>
              <w:pStyle w:val="TAC"/>
            </w:pPr>
          </w:p>
        </w:tc>
        <w:tc>
          <w:tcPr>
            <w:tcW w:w="2220" w:type="dxa"/>
            <w:gridSpan w:val="3"/>
            <w:vMerge/>
          </w:tcPr>
          <w:p w14:paraId="1EF05EF5" w14:textId="77777777" w:rsidR="008438B2" w:rsidRPr="00EC61C3" w:rsidRDefault="008438B2" w:rsidP="001627DC">
            <w:pPr>
              <w:pStyle w:val="TAC"/>
            </w:pPr>
          </w:p>
        </w:tc>
      </w:tr>
      <w:tr w:rsidR="008438B2" w:rsidRPr="00EC61C3" w14:paraId="12BCE212" w14:textId="77777777" w:rsidTr="001627DC">
        <w:trPr>
          <w:cantSplit/>
          <w:trHeight w:val="136"/>
          <w:jc w:val="center"/>
        </w:trPr>
        <w:tc>
          <w:tcPr>
            <w:tcW w:w="3694" w:type="dxa"/>
            <w:gridSpan w:val="2"/>
            <w:tcBorders>
              <w:left w:val="single" w:sz="4" w:space="0" w:color="auto"/>
              <w:bottom w:val="single" w:sz="4" w:space="0" w:color="auto"/>
            </w:tcBorders>
          </w:tcPr>
          <w:p w14:paraId="3444CC7A" w14:textId="77777777" w:rsidR="008438B2" w:rsidRPr="00EC61C3" w:rsidRDefault="008438B2" w:rsidP="001627DC">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14:paraId="4E65352B" w14:textId="77777777" w:rsidR="008438B2" w:rsidRPr="00EC61C3" w:rsidRDefault="008438B2" w:rsidP="001627DC">
            <w:pPr>
              <w:pStyle w:val="TAC"/>
            </w:pPr>
            <w:r w:rsidRPr="00EC61C3">
              <w:t>dB</w:t>
            </w:r>
          </w:p>
        </w:tc>
        <w:tc>
          <w:tcPr>
            <w:tcW w:w="2220" w:type="dxa"/>
            <w:gridSpan w:val="3"/>
            <w:vMerge/>
          </w:tcPr>
          <w:p w14:paraId="1BB58C17" w14:textId="77777777" w:rsidR="008438B2" w:rsidRPr="00EC61C3" w:rsidRDefault="008438B2" w:rsidP="001627DC">
            <w:pPr>
              <w:pStyle w:val="TAC"/>
            </w:pPr>
          </w:p>
        </w:tc>
        <w:tc>
          <w:tcPr>
            <w:tcW w:w="2220" w:type="dxa"/>
            <w:gridSpan w:val="3"/>
            <w:vMerge/>
          </w:tcPr>
          <w:p w14:paraId="1ECBFD30" w14:textId="77777777" w:rsidR="008438B2" w:rsidRPr="00EC61C3" w:rsidRDefault="008438B2" w:rsidP="001627DC">
            <w:pPr>
              <w:pStyle w:val="TAC"/>
            </w:pPr>
          </w:p>
        </w:tc>
      </w:tr>
      <w:tr w:rsidR="008438B2" w:rsidRPr="00EC61C3" w14:paraId="2C6B9041" w14:textId="77777777" w:rsidTr="001627DC">
        <w:trPr>
          <w:cantSplit/>
          <w:trHeight w:val="136"/>
          <w:jc w:val="center"/>
        </w:trPr>
        <w:tc>
          <w:tcPr>
            <w:tcW w:w="3694" w:type="dxa"/>
            <w:gridSpan w:val="2"/>
            <w:tcBorders>
              <w:left w:val="single" w:sz="4" w:space="0" w:color="auto"/>
              <w:bottom w:val="single" w:sz="4" w:space="0" w:color="auto"/>
            </w:tcBorders>
          </w:tcPr>
          <w:p w14:paraId="733998E3" w14:textId="77777777" w:rsidR="008438B2" w:rsidRPr="00EC61C3" w:rsidRDefault="008438B2" w:rsidP="001627DC">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14:paraId="03AB4031" w14:textId="77777777" w:rsidR="008438B2" w:rsidRPr="00EC61C3" w:rsidRDefault="008438B2" w:rsidP="001627DC">
            <w:pPr>
              <w:pStyle w:val="TAC"/>
            </w:pPr>
            <w:r w:rsidRPr="00EC61C3">
              <w:t>dB</w:t>
            </w:r>
          </w:p>
        </w:tc>
        <w:tc>
          <w:tcPr>
            <w:tcW w:w="2220" w:type="dxa"/>
            <w:gridSpan w:val="3"/>
            <w:vMerge/>
          </w:tcPr>
          <w:p w14:paraId="5BCA57DD" w14:textId="77777777" w:rsidR="008438B2" w:rsidRPr="00EC61C3" w:rsidRDefault="008438B2" w:rsidP="001627DC">
            <w:pPr>
              <w:pStyle w:val="TAC"/>
            </w:pPr>
          </w:p>
        </w:tc>
        <w:tc>
          <w:tcPr>
            <w:tcW w:w="2220" w:type="dxa"/>
            <w:gridSpan w:val="3"/>
            <w:vMerge/>
          </w:tcPr>
          <w:p w14:paraId="7C999EBC" w14:textId="77777777" w:rsidR="008438B2" w:rsidRPr="00EC61C3" w:rsidRDefault="008438B2" w:rsidP="001627DC">
            <w:pPr>
              <w:pStyle w:val="TAC"/>
            </w:pPr>
          </w:p>
        </w:tc>
      </w:tr>
      <w:tr w:rsidR="008438B2" w:rsidRPr="00EC61C3" w14:paraId="1A2DACAD" w14:textId="77777777" w:rsidTr="001627DC">
        <w:trPr>
          <w:cantSplit/>
          <w:trHeight w:val="136"/>
          <w:jc w:val="center"/>
        </w:trPr>
        <w:tc>
          <w:tcPr>
            <w:tcW w:w="3694" w:type="dxa"/>
            <w:gridSpan w:val="2"/>
            <w:tcBorders>
              <w:left w:val="single" w:sz="4" w:space="0" w:color="auto"/>
              <w:bottom w:val="single" w:sz="4" w:space="0" w:color="auto"/>
            </w:tcBorders>
          </w:tcPr>
          <w:p w14:paraId="3589CE21" w14:textId="77777777" w:rsidR="008438B2" w:rsidRPr="00EC61C3" w:rsidRDefault="008438B2" w:rsidP="001627DC">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02B58A87" w14:textId="77777777" w:rsidR="008438B2" w:rsidRPr="00EC61C3" w:rsidRDefault="008438B2" w:rsidP="001627DC">
            <w:pPr>
              <w:pStyle w:val="TAC"/>
            </w:pPr>
            <w:r w:rsidRPr="00EC61C3">
              <w:t>dB</w:t>
            </w:r>
          </w:p>
        </w:tc>
        <w:tc>
          <w:tcPr>
            <w:tcW w:w="2220" w:type="dxa"/>
            <w:gridSpan w:val="3"/>
            <w:vMerge/>
            <w:tcBorders>
              <w:bottom w:val="single" w:sz="4" w:space="0" w:color="auto"/>
            </w:tcBorders>
          </w:tcPr>
          <w:p w14:paraId="09901BE9" w14:textId="77777777" w:rsidR="008438B2" w:rsidRPr="00EC61C3" w:rsidRDefault="008438B2" w:rsidP="001627DC">
            <w:pPr>
              <w:pStyle w:val="TAC"/>
            </w:pPr>
          </w:p>
        </w:tc>
        <w:tc>
          <w:tcPr>
            <w:tcW w:w="2220" w:type="dxa"/>
            <w:gridSpan w:val="3"/>
            <w:vMerge/>
          </w:tcPr>
          <w:p w14:paraId="788B7C54" w14:textId="77777777" w:rsidR="008438B2" w:rsidRPr="00EC61C3" w:rsidRDefault="008438B2" w:rsidP="001627DC">
            <w:pPr>
              <w:pStyle w:val="TAC"/>
            </w:pPr>
          </w:p>
        </w:tc>
      </w:tr>
      <w:tr w:rsidR="007C0FB5" w:rsidRPr="00EC61C3" w14:paraId="5D79036B" w14:textId="77777777" w:rsidTr="001627DC">
        <w:trPr>
          <w:cantSplit/>
          <w:trHeight w:val="149"/>
          <w:jc w:val="center"/>
        </w:trPr>
        <w:tc>
          <w:tcPr>
            <w:tcW w:w="1918" w:type="dxa"/>
          </w:tcPr>
          <w:p w14:paraId="65463174" w14:textId="77777777" w:rsidR="007C0FB5" w:rsidRPr="00EC61C3" w:rsidRDefault="007C0FB5" w:rsidP="007C0FB5">
            <w:pPr>
              <w:pStyle w:val="TAL"/>
            </w:pPr>
            <w:r w:rsidRPr="00EC61C3">
              <w:rPr>
                <w:rFonts w:eastAsia="?? ??"/>
              </w:rPr>
              <w:t>ssb-Index 0 SNR</w:t>
            </w:r>
          </w:p>
        </w:tc>
        <w:tc>
          <w:tcPr>
            <w:tcW w:w="1776" w:type="dxa"/>
          </w:tcPr>
          <w:p w14:paraId="50E4095B" w14:textId="77777777" w:rsidR="007C0FB5" w:rsidRPr="00EC61C3" w:rsidRDefault="007C0FB5" w:rsidP="007C0FB5">
            <w:pPr>
              <w:pStyle w:val="TAL"/>
              <w:rPr>
                <w:noProof/>
                <w:lang w:val="it-IT"/>
              </w:rPr>
            </w:pPr>
            <w:r w:rsidRPr="00EC61C3">
              <w:rPr>
                <w:noProof/>
                <w:lang w:val="it-IT"/>
              </w:rPr>
              <w:t>Config 1, 2</w:t>
            </w:r>
          </w:p>
        </w:tc>
        <w:tc>
          <w:tcPr>
            <w:tcW w:w="740" w:type="dxa"/>
          </w:tcPr>
          <w:p w14:paraId="5747B635" w14:textId="77777777" w:rsidR="007C0FB5" w:rsidRPr="00EC61C3" w:rsidRDefault="007C0FB5" w:rsidP="007C0FB5">
            <w:pPr>
              <w:pStyle w:val="TAC"/>
            </w:pPr>
            <w:r w:rsidRPr="00EC61C3">
              <w:t>dB</w:t>
            </w:r>
          </w:p>
        </w:tc>
        <w:tc>
          <w:tcPr>
            <w:tcW w:w="740" w:type="dxa"/>
          </w:tcPr>
          <w:p w14:paraId="7525FA66" w14:textId="7930E4CA" w:rsidR="007C0FB5" w:rsidRPr="00EC61C3" w:rsidRDefault="007C0FB5" w:rsidP="007C0FB5">
            <w:pPr>
              <w:pStyle w:val="TAC"/>
            </w:pPr>
            <w:r w:rsidRPr="00EC61C3">
              <w:t>2</w:t>
            </w:r>
            <w:r w:rsidRPr="00456F10">
              <w:rPr>
                <w:vertAlign w:val="superscript"/>
              </w:rPr>
              <w:t xml:space="preserve">Note </w:t>
            </w:r>
            <w:r w:rsidRPr="00EC61C3">
              <w:rPr>
                <w:vertAlign w:val="superscript"/>
              </w:rPr>
              <w:t>6</w:t>
            </w:r>
          </w:p>
        </w:tc>
        <w:tc>
          <w:tcPr>
            <w:tcW w:w="740" w:type="dxa"/>
          </w:tcPr>
          <w:p w14:paraId="4D041184" w14:textId="63C6038E" w:rsidR="007C0FB5" w:rsidRPr="00EC61C3" w:rsidRDefault="007C0FB5" w:rsidP="007C0FB5">
            <w:pPr>
              <w:pStyle w:val="TAC"/>
            </w:pPr>
            <w:r w:rsidRPr="00EC61C3">
              <w:t>-6</w:t>
            </w:r>
            <w:r w:rsidRPr="00EC61C3">
              <w:rPr>
                <w:vertAlign w:val="superscript"/>
              </w:rPr>
              <w:t>Note 6</w:t>
            </w:r>
          </w:p>
        </w:tc>
        <w:tc>
          <w:tcPr>
            <w:tcW w:w="740" w:type="dxa"/>
          </w:tcPr>
          <w:p w14:paraId="3020D589" w14:textId="6A97EFBD" w:rsidR="007C0FB5" w:rsidRPr="00EC61C3" w:rsidRDefault="007C0FB5" w:rsidP="007C0FB5">
            <w:pPr>
              <w:pStyle w:val="TAC"/>
            </w:pPr>
            <w:r w:rsidRPr="00EC61C3">
              <w:t>-15</w:t>
            </w:r>
          </w:p>
        </w:tc>
        <w:tc>
          <w:tcPr>
            <w:tcW w:w="2220" w:type="dxa"/>
            <w:gridSpan w:val="3"/>
            <w:vMerge/>
          </w:tcPr>
          <w:p w14:paraId="76ACC7C7" w14:textId="77777777" w:rsidR="007C0FB5" w:rsidRPr="00EC61C3" w:rsidRDefault="007C0FB5" w:rsidP="007C0FB5">
            <w:pPr>
              <w:pStyle w:val="TAC"/>
            </w:pPr>
          </w:p>
        </w:tc>
      </w:tr>
      <w:tr w:rsidR="008438B2" w:rsidRPr="00EC61C3" w14:paraId="3A7A3CDF" w14:textId="77777777" w:rsidTr="001627DC">
        <w:trPr>
          <w:cantSplit/>
          <w:trHeight w:val="199"/>
          <w:jc w:val="center"/>
        </w:trPr>
        <w:tc>
          <w:tcPr>
            <w:tcW w:w="1918" w:type="dxa"/>
          </w:tcPr>
          <w:p w14:paraId="06850FE5" w14:textId="77777777" w:rsidR="008438B2" w:rsidRPr="00EC61C3" w:rsidRDefault="008438B2" w:rsidP="001627DC">
            <w:pPr>
              <w:pStyle w:val="TAL"/>
              <w:rPr>
                <w:rFonts w:eastAsia="?? ??"/>
              </w:rPr>
            </w:pPr>
            <w:r w:rsidRPr="00EC61C3">
              <w:rPr>
                <w:rFonts w:eastAsia="?? ??"/>
              </w:rPr>
              <w:t>ssb-Index 1 SNR</w:t>
            </w:r>
          </w:p>
        </w:tc>
        <w:tc>
          <w:tcPr>
            <w:tcW w:w="1776" w:type="dxa"/>
          </w:tcPr>
          <w:p w14:paraId="39BF6682" w14:textId="77777777" w:rsidR="008438B2" w:rsidRPr="00EC61C3" w:rsidRDefault="008438B2" w:rsidP="001627DC">
            <w:pPr>
              <w:pStyle w:val="TAL"/>
              <w:rPr>
                <w:noProof/>
                <w:lang w:val="it-IT"/>
              </w:rPr>
            </w:pPr>
            <w:r w:rsidRPr="00EC61C3">
              <w:rPr>
                <w:noProof/>
                <w:lang w:val="it-IT"/>
              </w:rPr>
              <w:t>Config 1, 2</w:t>
            </w:r>
          </w:p>
        </w:tc>
        <w:tc>
          <w:tcPr>
            <w:tcW w:w="740" w:type="dxa"/>
          </w:tcPr>
          <w:p w14:paraId="7ECC6A68" w14:textId="77777777" w:rsidR="008438B2" w:rsidRPr="00EC61C3" w:rsidRDefault="008438B2" w:rsidP="001627DC">
            <w:pPr>
              <w:pStyle w:val="TAC"/>
            </w:pPr>
          </w:p>
        </w:tc>
        <w:tc>
          <w:tcPr>
            <w:tcW w:w="2220" w:type="dxa"/>
            <w:gridSpan w:val="3"/>
            <w:vAlign w:val="center"/>
          </w:tcPr>
          <w:p w14:paraId="031B082D" w14:textId="77777777" w:rsidR="008438B2" w:rsidRPr="00EC61C3" w:rsidRDefault="008438B2" w:rsidP="001627DC">
            <w:pPr>
              <w:pStyle w:val="TAC"/>
            </w:pPr>
            <w:r w:rsidRPr="00EC61C3">
              <w:t>Not sent</w:t>
            </w:r>
          </w:p>
        </w:tc>
        <w:tc>
          <w:tcPr>
            <w:tcW w:w="740" w:type="dxa"/>
          </w:tcPr>
          <w:p w14:paraId="3F156B82" w14:textId="3E834743" w:rsidR="008438B2" w:rsidRPr="00EC61C3" w:rsidRDefault="007C0FB5" w:rsidP="001627DC">
            <w:pPr>
              <w:pStyle w:val="TAC"/>
            </w:pPr>
            <w:r w:rsidRPr="00EC61C3">
              <w:t>2</w:t>
            </w:r>
            <w:r w:rsidRPr="00EC61C3">
              <w:rPr>
                <w:vertAlign w:val="superscript"/>
              </w:rPr>
              <w:t>Note 6</w:t>
            </w:r>
          </w:p>
        </w:tc>
        <w:tc>
          <w:tcPr>
            <w:tcW w:w="740" w:type="dxa"/>
          </w:tcPr>
          <w:p w14:paraId="33CA26CF" w14:textId="77777777" w:rsidR="008438B2" w:rsidRPr="00EC61C3" w:rsidRDefault="008438B2" w:rsidP="001627DC">
            <w:pPr>
              <w:pStyle w:val="TAC"/>
            </w:pPr>
            <w:r w:rsidRPr="00EC61C3">
              <w:t>-15</w:t>
            </w:r>
          </w:p>
        </w:tc>
        <w:tc>
          <w:tcPr>
            <w:tcW w:w="740" w:type="dxa"/>
          </w:tcPr>
          <w:p w14:paraId="6D3F8FBD" w14:textId="77777777" w:rsidR="008438B2" w:rsidRPr="00EC61C3" w:rsidRDefault="008438B2" w:rsidP="001627DC">
            <w:pPr>
              <w:pStyle w:val="TAC"/>
            </w:pPr>
            <w:r w:rsidRPr="00EC61C3">
              <w:t>-15</w:t>
            </w:r>
          </w:p>
        </w:tc>
      </w:tr>
      <w:tr w:rsidR="008438B2" w:rsidRPr="00EC61C3" w14:paraId="3F9D3B9B" w14:textId="77777777" w:rsidTr="001627DC">
        <w:trPr>
          <w:cantSplit/>
          <w:trHeight w:val="199"/>
          <w:jc w:val="center"/>
        </w:trPr>
        <w:tc>
          <w:tcPr>
            <w:tcW w:w="1918" w:type="dxa"/>
          </w:tcPr>
          <w:p w14:paraId="7E7E108C" w14:textId="77777777" w:rsidR="008438B2" w:rsidRPr="00EC61C3" w:rsidRDefault="008438B2" w:rsidP="001627DC">
            <w:pPr>
              <w:pStyle w:val="TAL"/>
              <w:rPr>
                <w:lang w:eastAsia="zh-CN"/>
              </w:rPr>
            </w:pPr>
            <w:r w:rsidRPr="00EC61C3">
              <w:rPr>
                <w:rFonts w:hint="eastAsia"/>
                <w:lang w:eastAsia="zh-CN"/>
              </w:rPr>
              <w:t>S</w:t>
            </w:r>
            <w:r w:rsidRPr="00EC61C3">
              <w:rPr>
                <w:lang w:eastAsia="zh-CN"/>
              </w:rPr>
              <w:t>NR on other channels and signals</w:t>
            </w:r>
          </w:p>
        </w:tc>
        <w:tc>
          <w:tcPr>
            <w:tcW w:w="1776" w:type="dxa"/>
          </w:tcPr>
          <w:p w14:paraId="454DCD62" w14:textId="77777777" w:rsidR="008438B2" w:rsidRPr="00EC61C3" w:rsidRDefault="008438B2" w:rsidP="001627DC">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740" w:type="dxa"/>
          </w:tcPr>
          <w:p w14:paraId="54CD12A0" w14:textId="77777777" w:rsidR="008438B2" w:rsidRPr="00EC61C3" w:rsidRDefault="008438B2" w:rsidP="001627DC">
            <w:pPr>
              <w:pStyle w:val="TAC"/>
              <w:rPr>
                <w:lang w:eastAsia="zh-CN"/>
              </w:rPr>
            </w:pPr>
            <w:r w:rsidRPr="00EC61C3">
              <w:rPr>
                <w:rFonts w:hint="eastAsia"/>
                <w:lang w:eastAsia="zh-CN"/>
              </w:rPr>
              <w:t>d</w:t>
            </w:r>
            <w:r w:rsidRPr="00EC61C3">
              <w:rPr>
                <w:lang w:eastAsia="zh-CN"/>
              </w:rPr>
              <w:t>B</w:t>
            </w:r>
          </w:p>
        </w:tc>
        <w:tc>
          <w:tcPr>
            <w:tcW w:w="2220" w:type="dxa"/>
            <w:gridSpan w:val="3"/>
            <w:vAlign w:val="center"/>
          </w:tcPr>
          <w:p w14:paraId="5A505EC9" w14:textId="4D51A5AA" w:rsidR="008438B2" w:rsidRPr="00EC61C3" w:rsidRDefault="007C0FB5" w:rsidP="001627DC">
            <w:pPr>
              <w:pStyle w:val="TAC"/>
              <w:rPr>
                <w:lang w:eastAsia="zh-CN"/>
              </w:rPr>
            </w:pPr>
            <w:r w:rsidRPr="00EC61C3">
              <w:rPr>
                <w:lang w:eastAsia="zh-CN"/>
              </w:rPr>
              <w:t>2</w:t>
            </w:r>
            <w:r w:rsidRPr="00EC61C3">
              <w:rPr>
                <w:vertAlign w:val="superscript"/>
              </w:rPr>
              <w:t>Note 6</w:t>
            </w:r>
          </w:p>
        </w:tc>
        <w:tc>
          <w:tcPr>
            <w:tcW w:w="2220" w:type="dxa"/>
            <w:gridSpan w:val="3"/>
            <w:vAlign w:val="center"/>
          </w:tcPr>
          <w:p w14:paraId="58513CFB" w14:textId="77777777" w:rsidR="008438B2" w:rsidRPr="00EC61C3" w:rsidRDefault="008438B2" w:rsidP="001627DC">
            <w:pPr>
              <w:pStyle w:val="TAC"/>
              <w:rPr>
                <w:lang w:eastAsia="zh-CN"/>
              </w:rPr>
            </w:pPr>
            <w:r w:rsidRPr="00EC61C3">
              <w:rPr>
                <w:lang w:eastAsia="zh-CN"/>
              </w:rPr>
              <w:t>N/A</w:t>
            </w:r>
          </w:p>
        </w:tc>
      </w:tr>
      <w:tr w:rsidR="00D56527" w:rsidRPr="00EC61C3" w14:paraId="29BB248B" w14:textId="77777777" w:rsidTr="001627DC">
        <w:trPr>
          <w:cantSplit/>
          <w:trHeight w:val="153"/>
          <w:jc w:val="center"/>
        </w:trPr>
        <w:tc>
          <w:tcPr>
            <w:tcW w:w="1918" w:type="dxa"/>
          </w:tcPr>
          <w:p w14:paraId="0E047BA8" w14:textId="77777777" w:rsidR="00D56527" w:rsidRPr="00EC61C3" w:rsidRDefault="00D56527" w:rsidP="00D56527">
            <w:pPr>
              <w:pStyle w:val="TAL"/>
            </w:pPr>
            <w:r w:rsidRPr="00EC61C3">
              <w:rPr>
                <w:position w:val="-12"/>
              </w:rPr>
              <w:object w:dxaOrig="420" w:dyaOrig="360" w14:anchorId="4D7E8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19.4pt;height:19.4pt" o:ole="" fillcolor="window">
                  <v:imagedata r:id="rId12" o:title=""/>
                </v:shape>
                <o:OLEObject Type="Embed" ProgID="Equation.3" ShapeID="_x0000_i1151" DrawAspect="Content" ObjectID="_1672175510" r:id="rId13"/>
              </w:object>
            </w:r>
          </w:p>
        </w:tc>
        <w:tc>
          <w:tcPr>
            <w:tcW w:w="1776" w:type="dxa"/>
          </w:tcPr>
          <w:p w14:paraId="5D08A768" w14:textId="77777777" w:rsidR="00D56527" w:rsidRPr="00EC61C3" w:rsidRDefault="00D56527" w:rsidP="00D56527">
            <w:pPr>
              <w:pStyle w:val="TAL"/>
              <w:rPr>
                <w:noProof/>
                <w:lang w:val="it-IT"/>
              </w:rPr>
            </w:pPr>
            <w:r w:rsidRPr="00EC61C3">
              <w:rPr>
                <w:noProof/>
                <w:lang w:val="it-IT"/>
              </w:rPr>
              <w:t>Config 1, 2</w:t>
            </w:r>
          </w:p>
        </w:tc>
        <w:tc>
          <w:tcPr>
            <w:tcW w:w="740" w:type="dxa"/>
          </w:tcPr>
          <w:p w14:paraId="300B36A5" w14:textId="77777777" w:rsidR="00D56527" w:rsidRPr="00EC61C3" w:rsidRDefault="00D56527" w:rsidP="00D56527">
            <w:pPr>
              <w:pStyle w:val="TAC"/>
            </w:pPr>
            <w:r w:rsidRPr="00EC61C3">
              <w:t>dBm/</w:t>
            </w:r>
            <w:r w:rsidRPr="00EC61C3">
              <w:br/>
              <w:t>15kHz</w:t>
            </w:r>
          </w:p>
        </w:tc>
        <w:tc>
          <w:tcPr>
            <w:tcW w:w="2220" w:type="dxa"/>
            <w:gridSpan w:val="3"/>
            <w:vAlign w:val="center"/>
          </w:tcPr>
          <w:p w14:paraId="393C2711" w14:textId="07327771" w:rsidR="00D56527" w:rsidRPr="00EC61C3" w:rsidRDefault="00D56527" w:rsidP="00D56527">
            <w:pPr>
              <w:pStyle w:val="TAC"/>
            </w:pPr>
            <w:r w:rsidRPr="00EC61C3">
              <w:t>-92.1</w:t>
            </w:r>
          </w:p>
        </w:tc>
        <w:tc>
          <w:tcPr>
            <w:tcW w:w="2220" w:type="dxa"/>
            <w:gridSpan w:val="3"/>
            <w:vAlign w:val="center"/>
          </w:tcPr>
          <w:p w14:paraId="53B389D2" w14:textId="0AB0A9A2" w:rsidR="00D56527" w:rsidRPr="00EC61C3" w:rsidRDefault="00D56527" w:rsidP="00D56527">
            <w:pPr>
              <w:pStyle w:val="TAC"/>
            </w:pPr>
            <w:r w:rsidRPr="00EC61C3">
              <w:t>-92.1</w:t>
            </w:r>
          </w:p>
        </w:tc>
      </w:tr>
      <w:tr w:rsidR="00D56527" w:rsidRPr="00EC61C3" w14:paraId="474D30C3" w14:textId="77777777" w:rsidTr="00AF3357">
        <w:trPr>
          <w:cantSplit/>
          <w:trHeight w:val="153"/>
          <w:jc w:val="center"/>
        </w:trPr>
        <w:tc>
          <w:tcPr>
            <w:tcW w:w="3694" w:type="dxa"/>
            <w:gridSpan w:val="2"/>
          </w:tcPr>
          <w:p w14:paraId="3D7C0CA9" w14:textId="293B0E41" w:rsidR="00D56527" w:rsidRPr="00EC61C3" w:rsidRDefault="00D56527" w:rsidP="00D56527">
            <w:pPr>
              <w:pStyle w:val="TAL"/>
              <w:rPr>
                <w:noProof/>
                <w:lang w:val="it-IT"/>
              </w:rPr>
            </w:pPr>
            <w:r w:rsidRPr="00EC61C3">
              <w:rPr>
                <w:rFonts w:eastAsia="?? ??"/>
              </w:rPr>
              <w:t>Time multiplexing of the downlink transmissions from each AoA</w:t>
            </w:r>
          </w:p>
        </w:tc>
        <w:tc>
          <w:tcPr>
            <w:tcW w:w="740" w:type="dxa"/>
          </w:tcPr>
          <w:p w14:paraId="5AFE7A06" w14:textId="77777777" w:rsidR="00D56527" w:rsidRPr="00EC61C3" w:rsidRDefault="00D56527" w:rsidP="00D56527">
            <w:pPr>
              <w:pStyle w:val="TAC"/>
            </w:pPr>
          </w:p>
        </w:tc>
        <w:tc>
          <w:tcPr>
            <w:tcW w:w="4440" w:type="dxa"/>
            <w:gridSpan w:val="6"/>
            <w:vAlign w:val="center"/>
          </w:tcPr>
          <w:p w14:paraId="50EDA12E" w14:textId="599EACDA" w:rsidR="00D56527" w:rsidRPr="00EC61C3" w:rsidDel="00966F19" w:rsidRDefault="00D56527" w:rsidP="00D56527">
            <w:pPr>
              <w:pStyle w:val="TAC"/>
            </w:pPr>
            <w:r w:rsidRPr="00EC61C3">
              <w:rPr>
                <w:rFonts w:eastAsia="?? ??"/>
                <w:lang w:val="en-US"/>
              </w:rPr>
              <w:t>Defined in Figure A.5.5.1.1.1-2</w:t>
            </w:r>
          </w:p>
        </w:tc>
      </w:tr>
      <w:tr w:rsidR="008438B2" w:rsidRPr="00EC61C3" w14:paraId="1D7B62D0" w14:textId="77777777" w:rsidTr="001627DC">
        <w:trPr>
          <w:cantSplit/>
          <w:trHeight w:val="168"/>
          <w:jc w:val="center"/>
        </w:trPr>
        <w:tc>
          <w:tcPr>
            <w:tcW w:w="3694" w:type="dxa"/>
            <w:gridSpan w:val="2"/>
          </w:tcPr>
          <w:p w14:paraId="0B75A784" w14:textId="77777777" w:rsidR="008438B2" w:rsidRPr="00EC61C3" w:rsidRDefault="008438B2" w:rsidP="001627DC">
            <w:pPr>
              <w:pStyle w:val="TAL"/>
            </w:pPr>
            <w:r w:rsidRPr="00EC61C3">
              <w:rPr>
                <w:rFonts w:eastAsia="?? ??"/>
              </w:rPr>
              <w:t>Propagation condition</w:t>
            </w:r>
          </w:p>
        </w:tc>
        <w:tc>
          <w:tcPr>
            <w:tcW w:w="740" w:type="dxa"/>
          </w:tcPr>
          <w:p w14:paraId="3BA81D37" w14:textId="77777777" w:rsidR="008438B2" w:rsidRPr="00EC61C3" w:rsidRDefault="008438B2" w:rsidP="001627DC">
            <w:pPr>
              <w:pStyle w:val="TAC"/>
            </w:pPr>
          </w:p>
        </w:tc>
        <w:tc>
          <w:tcPr>
            <w:tcW w:w="2220" w:type="dxa"/>
            <w:gridSpan w:val="3"/>
            <w:vAlign w:val="center"/>
          </w:tcPr>
          <w:p w14:paraId="3B758B8A" w14:textId="77777777" w:rsidR="008438B2" w:rsidRPr="00EC61C3" w:rsidRDefault="008438B2" w:rsidP="001627DC">
            <w:pPr>
              <w:pStyle w:val="TAC"/>
            </w:pPr>
            <w:r w:rsidRPr="00EC61C3">
              <w:t>TDL-A 30ns 75Hz</w:t>
            </w:r>
          </w:p>
        </w:tc>
        <w:tc>
          <w:tcPr>
            <w:tcW w:w="2220" w:type="dxa"/>
            <w:gridSpan w:val="3"/>
            <w:vAlign w:val="center"/>
          </w:tcPr>
          <w:p w14:paraId="27770EB1" w14:textId="77777777" w:rsidR="008438B2" w:rsidRPr="00EC61C3" w:rsidRDefault="008438B2" w:rsidP="001627DC">
            <w:pPr>
              <w:pStyle w:val="TAC"/>
            </w:pPr>
            <w:r w:rsidRPr="00EC61C3">
              <w:t>TDL-A 30ns 75Hz</w:t>
            </w:r>
          </w:p>
        </w:tc>
      </w:tr>
      <w:tr w:rsidR="008438B2" w:rsidRPr="00EC61C3" w14:paraId="4CD35678" w14:textId="77777777" w:rsidTr="001627DC">
        <w:trPr>
          <w:cantSplit/>
          <w:trHeight w:val="168"/>
          <w:jc w:val="center"/>
        </w:trPr>
        <w:tc>
          <w:tcPr>
            <w:tcW w:w="8874" w:type="dxa"/>
            <w:gridSpan w:val="9"/>
          </w:tcPr>
          <w:p w14:paraId="218A761E" w14:textId="77777777" w:rsidR="008438B2" w:rsidRPr="00EC61C3" w:rsidRDefault="008438B2" w:rsidP="007C0FB5">
            <w:pPr>
              <w:pStyle w:val="TAN"/>
            </w:pPr>
            <w:r w:rsidRPr="00EC61C3">
              <w:t>Note 1:</w:t>
            </w:r>
            <w:r w:rsidRPr="00EC61C3">
              <w:tab/>
              <w:t>OCNG shall be used such that</w:t>
            </w:r>
            <w:del w:id="305" w:author="Rose, Ian" w:date="2021-01-14T19:19:00Z">
              <w:r w:rsidRPr="00EC61C3" w:rsidDel="00343D82">
                <w:delText xml:space="preserve"> the resources in Cell 2 are fully allocated and</w:delText>
              </w:r>
            </w:del>
            <w:r w:rsidRPr="00EC61C3">
              <w:t xml:space="preserve"> a constant total transmitted power spectral density is achieved for all OFDM symbols.</w:t>
            </w:r>
          </w:p>
          <w:p w14:paraId="57E22B59" w14:textId="77777777" w:rsidR="008438B2" w:rsidRPr="00EC61C3" w:rsidRDefault="008438B2" w:rsidP="007C0FB5">
            <w:pPr>
              <w:pStyle w:val="TAN"/>
            </w:pPr>
            <w:r w:rsidRPr="00EC61C3">
              <w:t>Note 2:</w:t>
            </w:r>
            <w:r w:rsidRPr="00EC61C3">
              <w:tab/>
              <w:t>The signal contains PDCCH for UEs other than the device under test as part of OCNG.</w:t>
            </w:r>
          </w:p>
          <w:p w14:paraId="1AA5D5FE" w14:textId="77777777" w:rsidR="008438B2" w:rsidRPr="00EC61C3" w:rsidRDefault="008438B2" w:rsidP="007C0FB5">
            <w:pPr>
              <w:pStyle w:val="TAN"/>
            </w:pPr>
            <w:r w:rsidRPr="00EC61C3">
              <w:t>Note 3:</w:t>
            </w:r>
            <w:r w:rsidRPr="00EC61C3">
              <w:tab/>
              <w:t>SNR levels correspond to the signal to noise ratio over the SSS REs.</w:t>
            </w:r>
          </w:p>
          <w:p w14:paraId="09700DAC" w14:textId="161DBF24" w:rsidR="00B43AB7" w:rsidRPr="00EC61C3" w:rsidRDefault="008438B2" w:rsidP="007C0FB5">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73F4E9A0" w14:textId="254D9E33" w:rsidR="007C0FB5" w:rsidRPr="00EC61C3" w:rsidRDefault="00B43AB7" w:rsidP="00456F10">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007C0FB5" w:rsidRPr="00EC61C3">
              <w:t xml:space="preserve"> </w:t>
            </w:r>
          </w:p>
          <w:p w14:paraId="670F30E3" w14:textId="504D39CE" w:rsidR="008438B2" w:rsidRPr="00EC61C3" w:rsidRDefault="007C0FB5">
            <w:pPr>
              <w:pStyle w:val="TAN"/>
            </w:pPr>
            <w:r w:rsidRPr="00EC61C3">
              <w:t>Note 6:</w:t>
            </w:r>
            <w:r w:rsidRPr="00EC61C3">
              <w:tab/>
              <w:t>This value allows up to 1dB degradation from applied SNR to UE baseband</w:t>
            </w:r>
          </w:p>
        </w:tc>
      </w:tr>
    </w:tbl>
    <w:p w14:paraId="0227D979" w14:textId="77777777" w:rsidR="008438B2" w:rsidRPr="00EC61C3" w:rsidRDefault="008438B2" w:rsidP="008438B2"/>
    <w:p w14:paraId="743BEA04" w14:textId="77777777" w:rsidR="007C0059" w:rsidRPr="00EC61C3" w:rsidRDefault="007C0059" w:rsidP="007C0059">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147F10" w:rsidRPr="00EC61C3" w14:paraId="743BEA07" w14:textId="77777777" w:rsidTr="008053C9">
        <w:trPr>
          <w:gridAfter w:val="1"/>
          <w:wAfter w:w="15" w:type="dxa"/>
          <w:trHeight w:val="90"/>
          <w:jc w:val="center"/>
        </w:trPr>
        <w:tc>
          <w:tcPr>
            <w:tcW w:w="2535" w:type="dxa"/>
            <w:vMerge w:val="restart"/>
            <w:vAlign w:val="center"/>
          </w:tcPr>
          <w:p w14:paraId="743BEA05" w14:textId="77777777" w:rsidR="007C0059" w:rsidRPr="00EC61C3" w:rsidRDefault="007C0059" w:rsidP="008053C9">
            <w:pPr>
              <w:pStyle w:val="TAH"/>
            </w:pPr>
            <w:r w:rsidRPr="00EC61C3">
              <w:t>Field</w:t>
            </w:r>
          </w:p>
        </w:tc>
        <w:tc>
          <w:tcPr>
            <w:tcW w:w="2535" w:type="dxa"/>
          </w:tcPr>
          <w:p w14:paraId="743BEA06" w14:textId="77777777" w:rsidR="007C0059" w:rsidRPr="00EC61C3" w:rsidRDefault="007C0059" w:rsidP="008053C9">
            <w:pPr>
              <w:pStyle w:val="TAH"/>
            </w:pPr>
            <w:r w:rsidRPr="00EC61C3">
              <w:t>Test 1</w:t>
            </w:r>
          </w:p>
        </w:tc>
      </w:tr>
      <w:tr w:rsidR="00147F10" w:rsidRPr="00EC61C3" w14:paraId="743BEA0A" w14:textId="77777777" w:rsidTr="008053C9">
        <w:trPr>
          <w:gridAfter w:val="1"/>
          <w:wAfter w:w="15" w:type="dxa"/>
          <w:trHeight w:val="90"/>
          <w:jc w:val="center"/>
        </w:trPr>
        <w:tc>
          <w:tcPr>
            <w:tcW w:w="2535" w:type="dxa"/>
            <w:vMerge/>
            <w:vAlign w:val="center"/>
          </w:tcPr>
          <w:p w14:paraId="743BEA08" w14:textId="77777777" w:rsidR="007C0059" w:rsidRPr="00EC61C3" w:rsidRDefault="007C0059" w:rsidP="008053C9">
            <w:pPr>
              <w:pStyle w:val="TAH"/>
            </w:pPr>
          </w:p>
        </w:tc>
        <w:tc>
          <w:tcPr>
            <w:tcW w:w="2535" w:type="dxa"/>
          </w:tcPr>
          <w:p w14:paraId="743BEA09" w14:textId="77777777" w:rsidR="007C0059" w:rsidRPr="00EC61C3" w:rsidRDefault="007C0059" w:rsidP="008053C9">
            <w:pPr>
              <w:pStyle w:val="TAH"/>
            </w:pPr>
            <w:r w:rsidRPr="00EC61C3">
              <w:t>Value</w:t>
            </w:r>
          </w:p>
        </w:tc>
      </w:tr>
      <w:tr w:rsidR="00147F10" w:rsidRPr="00EC61C3" w14:paraId="743BEA0D" w14:textId="77777777" w:rsidTr="008053C9">
        <w:trPr>
          <w:gridAfter w:val="1"/>
          <w:wAfter w:w="15" w:type="dxa"/>
          <w:trHeight w:val="326"/>
          <w:jc w:val="center"/>
        </w:trPr>
        <w:tc>
          <w:tcPr>
            <w:tcW w:w="2535" w:type="dxa"/>
            <w:vAlign w:val="center"/>
          </w:tcPr>
          <w:p w14:paraId="743BEA0B" w14:textId="77777777" w:rsidR="007C0059" w:rsidRPr="00EC61C3" w:rsidRDefault="007C0059" w:rsidP="008053C9">
            <w:pPr>
              <w:pStyle w:val="TAC"/>
            </w:pPr>
            <w:r w:rsidRPr="00EC61C3">
              <w:t>gapOffset</w:t>
            </w:r>
          </w:p>
        </w:tc>
        <w:tc>
          <w:tcPr>
            <w:tcW w:w="2535" w:type="dxa"/>
          </w:tcPr>
          <w:p w14:paraId="743BEA0C" w14:textId="77777777" w:rsidR="007C0059" w:rsidRPr="00EC61C3" w:rsidRDefault="007C0059" w:rsidP="008053C9">
            <w:pPr>
              <w:pStyle w:val="TAC"/>
            </w:pPr>
            <w:r w:rsidRPr="00EC61C3">
              <w:t>0</w:t>
            </w:r>
          </w:p>
        </w:tc>
      </w:tr>
      <w:tr w:rsidR="007C0059" w:rsidRPr="00EC61C3" w14:paraId="743BEA0F" w14:textId="77777777" w:rsidTr="008053C9">
        <w:trPr>
          <w:trHeight w:val="760"/>
          <w:jc w:val="center"/>
        </w:trPr>
        <w:tc>
          <w:tcPr>
            <w:tcW w:w="5085" w:type="dxa"/>
            <w:gridSpan w:val="3"/>
            <w:vAlign w:val="center"/>
          </w:tcPr>
          <w:p w14:paraId="743BEA0E" w14:textId="77777777" w:rsidR="007C0059" w:rsidRPr="00EC61C3" w:rsidRDefault="007C0059" w:rsidP="008053C9">
            <w:pPr>
              <w:pStyle w:val="TAN"/>
              <w:rPr>
                <w:lang w:eastAsia="zh-CN"/>
              </w:rPr>
            </w:pPr>
            <w:r w:rsidRPr="00EC61C3">
              <w:t>Note 1:</w:t>
            </w:r>
            <w:r w:rsidRPr="00EC61C3">
              <w:tab/>
            </w:r>
            <w:r w:rsidRPr="00EC61C3">
              <w:rPr>
                <w:lang w:eastAsia="zh-CN"/>
              </w:rPr>
              <w:t>E-UTRAN PCell and PSCell are SFN-synchronous and frame boundary aligned. (Ensure that RLM RS is partially overlapped with measurement gap).</w:t>
            </w:r>
          </w:p>
        </w:tc>
      </w:tr>
    </w:tbl>
    <w:p w14:paraId="743BEA10" w14:textId="77777777" w:rsidR="007C0059" w:rsidRPr="00EC61C3" w:rsidRDefault="007C0059" w:rsidP="007C0059">
      <w:pPr>
        <w:rPr>
          <w:rFonts w:eastAsia="Malgun Gothic"/>
          <w:kern w:val="20"/>
        </w:rPr>
      </w:pPr>
    </w:p>
    <w:p w14:paraId="743BEA11" w14:textId="77777777" w:rsidR="007C0059" w:rsidRPr="00EC61C3" w:rsidRDefault="007C0059" w:rsidP="007C0059">
      <w:pPr>
        <w:pStyle w:val="TH"/>
        <w:rPr>
          <w:rFonts w:eastAsia="Malgun Gothic"/>
          <w:kern w:val="20"/>
        </w:rPr>
      </w:pPr>
      <w:r w:rsidRPr="00EC61C3">
        <w:rPr>
          <w:rFonts w:eastAsia="Malgun Gothic"/>
          <w:noProof/>
          <w:kern w:val="20"/>
          <w:lang w:eastAsia="zh-CN"/>
        </w:rPr>
        <w:lastRenderedPageBreak/>
        <w:drawing>
          <wp:inline distT="0" distB="0" distL="0" distR="0" wp14:anchorId="743C349A" wp14:editId="743C349B">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743BEA12" w14:textId="14D211D4" w:rsidR="007C0059" w:rsidRPr="00EC61C3" w:rsidRDefault="007C0059" w:rsidP="007C0059">
      <w:pPr>
        <w:pStyle w:val="TF"/>
      </w:pPr>
      <w:r w:rsidRPr="00EC61C3">
        <w:t>Figure A.5.5.1.1.1-1: SNR variation for out-of-sync testing</w:t>
      </w:r>
    </w:p>
    <w:p w14:paraId="55F9EC67" w14:textId="3381594D" w:rsidR="00D56527" w:rsidRPr="00EC61C3" w:rsidRDefault="00597C50" w:rsidP="00D56527">
      <w:pPr>
        <w:pStyle w:val="TF"/>
        <w:rPr>
          <w:lang w:val="en-US"/>
        </w:rPr>
      </w:pPr>
      <w:ins w:id="306" w:author="Rose, Ian" w:date="2021-01-14T18:26:00Z">
        <w:r>
          <w:object w:dxaOrig="8511" w:dyaOrig="5731" w14:anchorId="3CF473DA">
            <v:shape id="_x0000_i1929" type="#_x0000_t75" style="width:372.2pt;height:250.35pt" o:ole="">
              <v:imagedata r:id="rId15" o:title=""/>
            </v:shape>
            <o:OLEObject Type="Embed" ProgID="Visio.Drawing.15" ShapeID="_x0000_i1929" DrawAspect="Content" ObjectID="_1672175511" r:id="rId16"/>
          </w:object>
        </w:r>
      </w:ins>
      <w:del w:id="307" w:author="Rose, Ian" w:date="2021-01-14T18:26:00Z">
        <w:r w:rsidR="00D56527" w:rsidRPr="00EC61C3" w:rsidDel="00034A7F">
          <w:object w:dxaOrig="8536" w:dyaOrig="5748" w14:anchorId="439F6BDE">
            <v:shape id="_x0000_i1152" type="#_x0000_t75" style="width:374.4pt;height:252.55pt" o:ole="">
              <v:imagedata r:id="rId17" o:title=""/>
            </v:shape>
            <o:OLEObject Type="Embed" ProgID="Visio.Drawing.11" ShapeID="_x0000_i1152" DrawAspect="Content" ObjectID="_1672175512" r:id="rId18"/>
          </w:object>
        </w:r>
      </w:del>
    </w:p>
    <w:p w14:paraId="6FEF1391" w14:textId="77777777" w:rsidR="00D56527" w:rsidRPr="00EC61C3" w:rsidRDefault="00D56527" w:rsidP="00D56527">
      <w:pPr>
        <w:pStyle w:val="TF"/>
        <w:rPr>
          <w:lang w:val="en-US"/>
        </w:rPr>
      </w:pPr>
      <w:r w:rsidRPr="00EC61C3">
        <w:rPr>
          <w:lang w:val="en-US"/>
        </w:rPr>
        <w:t xml:space="preserve">Figure A.5.5.1.1.1-2: </w:t>
      </w:r>
      <w:r w:rsidRPr="00EC61C3">
        <w:t>Time multiplexed downlink transmissions</w:t>
      </w:r>
    </w:p>
    <w:p w14:paraId="743BEA13" w14:textId="77777777" w:rsidR="007C0059" w:rsidRPr="00EC61C3" w:rsidRDefault="007C0059" w:rsidP="007C0059">
      <w:pPr>
        <w:pStyle w:val="Heading5"/>
        <w:rPr>
          <w:snapToGrid w:val="0"/>
        </w:rPr>
      </w:pPr>
      <w:r w:rsidRPr="00EC61C3">
        <w:rPr>
          <w:snapToGrid w:val="0"/>
        </w:rPr>
        <w:t>A.5.5.1.1.2</w:t>
      </w:r>
      <w:r w:rsidRPr="00EC61C3">
        <w:rPr>
          <w:snapToGrid w:val="0"/>
        </w:rPr>
        <w:tab/>
        <w:t>Test Requirements</w:t>
      </w:r>
    </w:p>
    <w:p w14:paraId="743BEA14" w14:textId="77777777" w:rsidR="007C0059" w:rsidRPr="00EC61C3" w:rsidRDefault="007C0059" w:rsidP="007C0059">
      <w:r w:rsidRPr="00EC61C3">
        <w:t>The UE behavior in each test during time durations T1, T2 and T3 shall be as follows:</w:t>
      </w:r>
    </w:p>
    <w:p w14:paraId="743BEA15" w14:textId="77777777" w:rsidR="007C0059" w:rsidRPr="00EC61C3" w:rsidRDefault="007C0059" w:rsidP="007C0059">
      <w:r w:rsidRPr="00EC61C3">
        <w:t>During the period from time point A to time point B the UE shall transmit uplink signal at least in all uplink slots configured for CSI transmission according to the configured periodic CSI reporting.</w:t>
      </w:r>
    </w:p>
    <w:p w14:paraId="743BEA16" w14:textId="77777777" w:rsidR="007C0059" w:rsidRPr="00EC61C3" w:rsidRDefault="007C0059" w:rsidP="007C0059">
      <w:r w:rsidRPr="00EC61C3">
        <w:t>The UE shall stop transmitting uplink signal in Cell 2 no later than time point C (D1 second after the start of the time duration T3).</w:t>
      </w:r>
    </w:p>
    <w:p w14:paraId="743BEA17" w14:textId="77777777" w:rsidR="007C0059" w:rsidRPr="00EC61C3" w:rsidRDefault="007C0059" w:rsidP="007C0059">
      <w:r w:rsidRPr="00EC61C3">
        <w:lastRenderedPageBreak/>
        <w:t>The rate of correct events observed during repeated tests shall be at least 90%.</w:t>
      </w:r>
    </w:p>
    <w:p w14:paraId="743BEA18" w14:textId="77777777" w:rsidR="007C0059" w:rsidRPr="00EC61C3" w:rsidRDefault="007C0059" w:rsidP="007C0059">
      <w:pPr>
        <w:pStyle w:val="Heading4"/>
      </w:pPr>
      <w:r w:rsidRPr="00EC61C3">
        <w:t>A.5.5.1.2</w:t>
      </w:r>
      <w:r w:rsidRPr="00EC61C3">
        <w:tab/>
        <w:t>Radio Link Monitoring In-sync Test for FR2 PSCell configured with SSB-based RLM RS in non-DRX mode</w:t>
      </w:r>
    </w:p>
    <w:p w14:paraId="743BEA19" w14:textId="77777777" w:rsidR="007C0059" w:rsidRPr="00EC61C3" w:rsidRDefault="007C0059" w:rsidP="007C0059">
      <w:pPr>
        <w:pStyle w:val="Heading5"/>
        <w:rPr>
          <w:snapToGrid w:val="0"/>
          <w:lang w:eastAsia="zh-CN"/>
        </w:rPr>
      </w:pPr>
      <w:r w:rsidRPr="00EC61C3">
        <w:rPr>
          <w:snapToGrid w:val="0"/>
          <w:lang w:eastAsia="zh-CN"/>
        </w:rPr>
        <w:t>A.5.5.1.2.1</w:t>
      </w:r>
      <w:r w:rsidRPr="00EC61C3">
        <w:rPr>
          <w:snapToGrid w:val="0"/>
          <w:lang w:eastAsia="zh-CN"/>
        </w:rPr>
        <w:tab/>
        <w:t>Test Purpose and Environment</w:t>
      </w:r>
    </w:p>
    <w:p w14:paraId="743BEA1A" w14:textId="77777777" w:rsidR="007C0059" w:rsidRPr="00EC61C3" w:rsidRDefault="007C0059" w:rsidP="007C0059">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14:paraId="743BEA1B" w14:textId="4743410A" w:rsidR="007C0059" w:rsidRPr="00EC61C3" w:rsidRDefault="00B3537E" w:rsidP="007C0059">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w:t>
      </w:r>
      <w:r w:rsidR="007C0059" w:rsidRPr="00EC61C3">
        <w:t xml:space="preserve">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w:t>
      </w:r>
      <w:r w:rsidR="00D56527" w:rsidRPr="00EC61C3">
        <w:t>Figure A.5.5.1.2.1-1 shows the variation of the downlink SNR in the active cell to emulate out-of-sync and in-sync states</w:t>
      </w:r>
      <w:r w:rsidR="00D56527" w:rsidRPr="00EC61C3">
        <w:rPr>
          <w:rFonts w:eastAsia="SimSun"/>
        </w:rPr>
        <w:t xml:space="preserve">, and Figure A.5.5.1.2.1-2 shows the </w:t>
      </w:r>
      <w:r w:rsidR="00D56527" w:rsidRPr="00EC61C3">
        <w:t>Time multiplexed downlink transmissions from each Angle of Arrival. Prior to the start of the time duration T1, the UE shall be fully synchronized to Cell 1 and Cell 2. The UE shall be configured for periodic CSI reporting with a reporting periodicity of 5ms.</w:t>
      </w:r>
    </w:p>
    <w:p w14:paraId="743BEA1C" w14:textId="77777777" w:rsidR="007C0059" w:rsidRPr="00EC61C3" w:rsidRDefault="007C0059" w:rsidP="007C0059">
      <w:pPr>
        <w:pStyle w:val="TH"/>
      </w:pPr>
      <w:r w:rsidRPr="00EC61C3">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47F10" w:rsidRPr="00EC61C3" w14:paraId="743BEA1F" w14:textId="77777777" w:rsidTr="008053C9">
        <w:trPr>
          <w:trHeight w:val="249"/>
          <w:jc w:val="center"/>
        </w:trPr>
        <w:tc>
          <w:tcPr>
            <w:tcW w:w="1397" w:type="dxa"/>
            <w:shd w:val="clear" w:color="auto" w:fill="auto"/>
          </w:tcPr>
          <w:p w14:paraId="743BEA1D" w14:textId="77777777" w:rsidR="007C0059" w:rsidRPr="00EC61C3" w:rsidRDefault="007C0059" w:rsidP="008053C9">
            <w:pPr>
              <w:pStyle w:val="TAH"/>
            </w:pPr>
            <w:r w:rsidRPr="00EC61C3">
              <w:t>Configuration</w:t>
            </w:r>
          </w:p>
        </w:tc>
        <w:tc>
          <w:tcPr>
            <w:tcW w:w="6966" w:type="dxa"/>
            <w:shd w:val="clear" w:color="auto" w:fill="auto"/>
          </w:tcPr>
          <w:p w14:paraId="743BEA1E" w14:textId="77777777" w:rsidR="007C0059" w:rsidRPr="00EC61C3" w:rsidRDefault="007C0059" w:rsidP="008053C9">
            <w:pPr>
              <w:pStyle w:val="TAH"/>
            </w:pPr>
            <w:r w:rsidRPr="00EC61C3">
              <w:t>Description</w:t>
            </w:r>
          </w:p>
        </w:tc>
      </w:tr>
      <w:tr w:rsidR="00147F10" w:rsidRPr="00EC61C3" w14:paraId="743BEA22" w14:textId="77777777" w:rsidTr="008053C9">
        <w:trPr>
          <w:trHeight w:val="252"/>
          <w:jc w:val="center"/>
        </w:trPr>
        <w:tc>
          <w:tcPr>
            <w:tcW w:w="1397" w:type="dxa"/>
            <w:shd w:val="clear" w:color="auto" w:fill="auto"/>
          </w:tcPr>
          <w:p w14:paraId="743BEA20" w14:textId="77777777" w:rsidR="007C0059" w:rsidRPr="00EC61C3" w:rsidRDefault="007C0059" w:rsidP="008053C9">
            <w:pPr>
              <w:pStyle w:val="TAC"/>
            </w:pPr>
            <w:r w:rsidRPr="00EC61C3">
              <w:t>1</w:t>
            </w:r>
          </w:p>
        </w:tc>
        <w:tc>
          <w:tcPr>
            <w:tcW w:w="6966" w:type="dxa"/>
            <w:shd w:val="clear" w:color="auto" w:fill="auto"/>
          </w:tcPr>
          <w:p w14:paraId="743BEA21" w14:textId="77777777" w:rsidR="007C0059" w:rsidRPr="00EC61C3" w:rsidRDefault="007C0059" w:rsidP="008053C9">
            <w:pPr>
              <w:pStyle w:val="TAC"/>
            </w:pPr>
            <w:r w:rsidRPr="00EC61C3">
              <w:t>FDD LTE PCell, NR 120 KHz SSB SCS, 100 MHz bandwidth, TDD duplex mode</w:t>
            </w:r>
          </w:p>
        </w:tc>
      </w:tr>
      <w:tr w:rsidR="00147F10" w:rsidRPr="00EC61C3" w14:paraId="743BEA25" w14:textId="77777777" w:rsidTr="008053C9">
        <w:trPr>
          <w:trHeight w:val="252"/>
          <w:jc w:val="center"/>
        </w:trPr>
        <w:tc>
          <w:tcPr>
            <w:tcW w:w="1397" w:type="dxa"/>
            <w:shd w:val="clear" w:color="auto" w:fill="auto"/>
          </w:tcPr>
          <w:p w14:paraId="743BEA23" w14:textId="77777777" w:rsidR="007C0059" w:rsidRPr="00EC61C3" w:rsidRDefault="007C0059" w:rsidP="008053C9">
            <w:pPr>
              <w:pStyle w:val="TAC"/>
            </w:pPr>
            <w:r w:rsidRPr="00EC61C3">
              <w:t>2</w:t>
            </w:r>
          </w:p>
        </w:tc>
        <w:tc>
          <w:tcPr>
            <w:tcW w:w="6966" w:type="dxa"/>
            <w:shd w:val="clear" w:color="auto" w:fill="auto"/>
          </w:tcPr>
          <w:p w14:paraId="743BEA24" w14:textId="77777777" w:rsidR="007C0059" w:rsidRPr="00EC61C3" w:rsidRDefault="007C0059" w:rsidP="008053C9">
            <w:pPr>
              <w:pStyle w:val="TAC"/>
            </w:pPr>
            <w:r w:rsidRPr="00EC61C3">
              <w:t>TDD LTE PCell, NR 120 KHz SSB SCS, 100 MHz bandwidth, TDD duplex mode</w:t>
            </w:r>
          </w:p>
        </w:tc>
      </w:tr>
      <w:tr w:rsidR="007C0059" w:rsidRPr="00EC61C3" w14:paraId="743BEA27" w14:textId="77777777" w:rsidTr="008053C9">
        <w:trPr>
          <w:trHeight w:val="249"/>
          <w:jc w:val="center"/>
        </w:trPr>
        <w:tc>
          <w:tcPr>
            <w:tcW w:w="8363" w:type="dxa"/>
            <w:gridSpan w:val="2"/>
            <w:shd w:val="clear" w:color="auto" w:fill="auto"/>
          </w:tcPr>
          <w:p w14:paraId="743BEA26" w14:textId="77777777" w:rsidR="007C0059" w:rsidRPr="00EC61C3" w:rsidRDefault="007C0059" w:rsidP="008053C9">
            <w:pPr>
              <w:pStyle w:val="TAN"/>
            </w:pPr>
            <w:r w:rsidRPr="00EC61C3">
              <w:t>Note:</w:t>
            </w:r>
            <w:r w:rsidRPr="00EC61C3">
              <w:tab/>
              <w:t>The UE is only required to pass in one of the supported test configurations in FR2</w:t>
            </w:r>
          </w:p>
        </w:tc>
      </w:tr>
    </w:tbl>
    <w:p w14:paraId="743BEA28" w14:textId="77777777" w:rsidR="007C0059" w:rsidRPr="00EC61C3" w:rsidRDefault="007C0059" w:rsidP="007C0059">
      <w:pPr>
        <w:rPr>
          <w:lang w:eastAsia="zh-CN"/>
        </w:rPr>
      </w:pPr>
    </w:p>
    <w:p w14:paraId="743BEA29" w14:textId="77777777" w:rsidR="007C0059" w:rsidRPr="00EC61C3" w:rsidRDefault="007C0059" w:rsidP="007C0059">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1334"/>
        <w:gridCol w:w="1723"/>
        <w:gridCol w:w="954"/>
        <w:gridCol w:w="2998"/>
      </w:tblGrid>
      <w:tr w:rsidR="00147F10" w:rsidRPr="00EC61C3" w14:paraId="743BEA2D" w14:textId="77777777" w:rsidTr="008053C9">
        <w:trPr>
          <w:trHeight w:val="164"/>
          <w:jc w:val="center"/>
        </w:trPr>
        <w:tc>
          <w:tcPr>
            <w:tcW w:w="2630" w:type="pct"/>
            <w:gridSpan w:val="3"/>
            <w:vMerge w:val="restart"/>
            <w:shd w:val="clear" w:color="auto" w:fill="auto"/>
          </w:tcPr>
          <w:p w14:paraId="743BEA2A" w14:textId="77777777" w:rsidR="007C0059" w:rsidRPr="00EC61C3" w:rsidRDefault="007C0059" w:rsidP="008053C9">
            <w:pPr>
              <w:pStyle w:val="TAH"/>
              <w:keepNext w:val="0"/>
            </w:pPr>
            <w:r w:rsidRPr="00EC61C3">
              <w:t>Parameter</w:t>
            </w:r>
          </w:p>
        </w:tc>
        <w:tc>
          <w:tcPr>
            <w:tcW w:w="572" w:type="pct"/>
            <w:vMerge w:val="restart"/>
            <w:shd w:val="clear" w:color="auto" w:fill="auto"/>
          </w:tcPr>
          <w:p w14:paraId="743BEA2B" w14:textId="77777777" w:rsidR="007C0059" w:rsidRPr="00EC61C3" w:rsidRDefault="007C0059" w:rsidP="008053C9">
            <w:pPr>
              <w:pStyle w:val="TAH"/>
              <w:keepNext w:val="0"/>
            </w:pPr>
            <w:r w:rsidRPr="00EC61C3">
              <w:t>Unit</w:t>
            </w:r>
          </w:p>
        </w:tc>
        <w:tc>
          <w:tcPr>
            <w:tcW w:w="1798" w:type="pct"/>
            <w:shd w:val="clear" w:color="auto" w:fill="auto"/>
          </w:tcPr>
          <w:p w14:paraId="743BEA2C" w14:textId="77777777" w:rsidR="007C0059" w:rsidRPr="00EC61C3" w:rsidRDefault="007C0059" w:rsidP="008053C9">
            <w:pPr>
              <w:pStyle w:val="TAH"/>
              <w:keepNext w:val="0"/>
            </w:pPr>
            <w:r w:rsidRPr="00EC61C3">
              <w:t>Value</w:t>
            </w:r>
          </w:p>
        </w:tc>
      </w:tr>
      <w:tr w:rsidR="00147F10" w:rsidRPr="00EC61C3" w14:paraId="743BEA31" w14:textId="77777777" w:rsidTr="008053C9">
        <w:trPr>
          <w:trHeight w:val="403"/>
          <w:jc w:val="center"/>
        </w:trPr>
        <w:tc>
          <w:tcPr>
            <w:tcW w:w="2630" w:type="pct"/>
            <w:gridSpan w:val="3"/>
            <w:vMerge/>
            <w:shd w:val="clear" w:color="auto" w:fill="auto"/>
          </w:tcPr>
          <w:p w14:paraId="743BEA2E" w14:textId="77777777" w:rsidR="007C0059" w:rsidRPr="00EC61C3" w:rsidRDefault="007C0059" w:rsidP="008053C9">
            <w:pPr>
              <w:pStyle w:val="TAH"/>
              <w:keepNext w:val="0"/>
            </w:pPr>
          </w:p>
        </w:tc>
        <w:tc>
          <w:tcPr>
            <w:tcW w:w="572" w:type="pct"/>
            <w:vMerge/>
            <w:shd w:val="clear" w:color="auto" w:fill="auto"/>
          </w:tcPr>
          <w:p w14:paraId="743BEA2F" w14:textId="77777777" w:rsidR="007C0059" w:rsidRPr="00EC61C3" w:rsidRDefault="007C0059" w:rsidP="008053C9">
            <w:pPr>
              <w:pStyle w:val="TAH"/>
              <w:keepNext w:val="0"/>
            </w:pPr>
          </w:p>
        </w:tc>
        <w:tc>
          <w:tcPr>
            <w:tcW w:w="1798" w:type="pct"/>
            <w:shd w:val="clear" w:color="auto" w:fill="auto"/>
          </w:tcPr>
          <w:p w14:paraId="743BEA30" w14:textId="77777777" w:rsidR="007C0059" w:rsidRPr="00EC61C3" w:rsidRDefault="007C0059" w:rsidP="008053C9">
            <w:pPr>
              <w:pStyle w:val="TAH"/>
              <w:keepNext w:val="0"/>
            </w:pPr>
            <w:r w:rsidRPr="00EC61C3">
              <w:t>Test 1</w:t>
            </w:r>
          </w:p>
        </w:tc>
      </w:tr>
      <w:tr w:rsidR="00147F10" w:rsidRPr="00EC61C3" w14:paraId="743BEA35" w14:textId="77777777" w:rsidTr="008053C9">
        <w:trPr>
          <w:trHeight w:val="164"/>
          <w:jc w:val="center"/>
        </w:trPr>
        <w:tc>
          <w:tcPr>
            <w:tcW w:w="2630" w:type="pct"/>
            <w:gridSpan w:val="3"/>
            <w:shd w:val="clear" w:color="auto" w:fill="auto"/>
          </w:tcPr>
          <w:p w14:paraId="743BEA32" w14:textId="77777777" w:rsidR="007C0059" w:rsidRPr="00EC61C3" w:rsidRDefault="007C0059" w:rsidP="008053C9">
            <w:pPr>
              <w:pStyle w:val="TAL"/>
              <w:keepNext w:val="0"/>
              <w:rPr>
                <w:rFonts w:cs="Arial"/>
                <w:szCs w:val="18"/>
              </w:rPr>
            </w:pPr>
            <w:r w:rsidRPr="00EC61C3">
              <w:t>Active E-UTRA PCell</w:t>
            </w:r>
          </w:p>
        </w:tc>
        <w:tc>
          <w:tcPr>
            <w:tcW w:w="572" w:type="pct"/>
            <w:shd w:val="clear" w:color="auto" w:fill="auto"/>
          </w:tcPr>
          <w:p w14:paraId="743BEA33" w14:textId="77777777" w:rsidR="007C0059" w:rsidRPr="00EC61C3" w:rsidRDefault="007C0059" w:rsidP="008053C9">
            <w:pPr>
              <w:pStyle w:val="TAC"/>
              <w:keepNext w:val="0"/>
              <w:rPr>
                <w:rFonts w:cs="Arial"/>
                <w:szCs w:val="18"/>
              </w:rPr>
            </w:pPr>
          </w:p>
        </w:tc>
        <w:tc>
          <w:tcPr>
            <w:tcW w:w="1798" w:type="pct"/>
            <w:shd w:val="clear" w:color="auto" w:fill="auto"/>
          </w:tcPr>
          <w:p w14:paraId="743BEA34" w14:textId="77777777" w:rsidR="007C0059" w:rsidRPr="00EC61C3" w:rsidRDefault="007C0059" w:rsidP="008053C9">
            <w:pPr>
              <w:pStyle w:val="TAC"/>
              <w:keepNext w:val="0"/>
              <w:rPr>
                <w:rFonts w:cs="Arial"/>
                <w:szCs w:val="18"/>
              </w:rPr>
            </w:pPr>
            <w:r w:rsidRPr="00EC61C3">
              <w:t>Ce1l 1</w:t>
            </w:r>
          </w:p>
        </w:tc>
      </w:tr>
      <w:tr w:rsidR="00147F10" w:rsidRPr="00EC61C3" w14:paraId="743BEA39" w14:textId="77777777" w:rsidTr="008053C9">
        <w:trPr>
          <w:trHeight w:val="164"/>
          <w:jc w:val="center"/>
        </w:trPr>
        <w:tc>
          <w:tcPr>
            <w:tcW w:w="2630" w:type="pct"/>
            <w:gridSpan w:val="3"/>
            <w:shd w:val="clear" w:color="auto" w:fill="auto"/>
          </w:tcPr>
          <w:p w14:paraId="743BEA36" w14:textId="77777777" w:rsidR="007C0059" w:rsidRPr="00EC61C3" w:rsidRDefault="007C0059" w:rsidP="008053C9">
            <w:pPr>
              <w:pStyle w:val="TAL"/>
              <w:keepNext w:val="0"/>
              <w:rPr>
                <w:lang w:val="sv-FI"/>
              </w:rPr>
            </w:pPr>
            <w:r w:rsidRPr="00EC61C3">
              <w:rPr>
                <w:lang w:val="sv-FI"/>
              </w:rPr>
              <w:t>E-UTRA RF Channel Number</w:t>
            </w:r>
          </w:p>
        </w:tc>
        <w:tc>
          <w:tcPr>
            <w:tcW w:w="572" w:type="pct"/>
            <w:shd w:val="clear" w:color="auto" w:fill="auto"/>
          </w:tcPr>
          <w:p w14:paraId="743BEA37" w14:textId="77777777" w:rsidR="007C0059" w:rsidRPr="00EC61C3" w:rsidRDefault="007C0059" w:rsidP="008053C9">
            <w:pPr>
              <w:pStyle w:val="TAC"/>
              <w:keepNext w:val="0"/>
              <w:rPr>
                <w:rFonts w:cs="Arial"/>
                <w:szCs w:val="18"/>
                <w:lang w:val="sv-FI"/>
              </w:rPr>
            </w:pPr>
          </w:p>
        </w:tc>
        <w:tc>
          <w:tcPr>
            <w:tcW w:w="1798" w:type="pct"/>
            <w:shd w:val="clear" w:color="auto" w:fill="auto"/>
          </w:tcPr>
          <w:p w14:paraId="743BEA38" w14:textId="77777777" w:rsidR="007C0059" w:rsidRPr="00EC61C3" w:rsidRDefault="007C0059" w:rsidP="008053C9">
            <w:pPr>
              <w:pStyle w:val="TAC"/>
              <w:keepNext w:val="0"/>
            </w:pPr>
            <w:r w:rsidRPr="00EC61C3">
              <w:t>1</w:t>
            </w:r>
          </w:p>
        </w:tc>
      </w:tr>
      <w:tr w:rsidR="00147F10" w:rsidRPr="00EC61C3" w14:paraId="743BEA3D" w14:textId="77777777" w:rsidTr="008053C9">
        <w:trPr>
          <w:trHeight w:val="164"/>
          <w:jc w:val="center"/>
        </w:trPr>
        <w:tc>
          <w:tcPr>
            <w:tcW w:w="2630" w:type="pct"/>
            <w:gridSpan w:val="3"/>
            <w:shd w:val="clear" w:color="auto" w:fill="auto"/>
          </w:tcPr>
          <w:p w14:paraId="743BEA3A" w14:textId="77777777" w:rsidR="007C0059" w:rsidRPr="00EC61C3" w:rsidRDefault="007C0059" w:rsidP="008053C9">
            <w:pPr>
              <w:pStyle w:val="TAL"/>
              <w:keepNext w:val="0"/>
            </w:pPr>
            <w:r w:rsidRPr="00EC61C3">
              <w:t>Active PSCell</w:t>
            </w:r>
          </w:p>
        </w:tc>
        <w:tc>
          <w:tcPr>
            <w:tcW w:w="572" w:type="pct"/>
            <w:shd w:val="clear" w:color="auto" w:fill="auto"/>
          </w:tcPr>
          <w:p w14:paraId="743BEA3B" w14:textId="77777777" w:rsidR="007C0059" w:rsidRPr="00EC61C3" w:rsidRDefault="007C0059" w:rsidP="008053C9">
            <w:pPr>
              <w:pStyle w:val="TAC"/>
              <w:keepNext w:val="0"/>
              <w:rPr>
                <w:rFonts w:cs="Arial"/>
                <w:szCs w:val="18"/>
              </w:rPr>
            </w:pPr>
          </w:p>
        </w:tc>
        <w:tc>
          <w:tcPr>
            <w:tcW w:w="1798" w:type="pct"/>
            <w:shd w:val="clear" w:color="auto" w:fill="auto"/>
          </w:tcPr>
          <w:p w14:paraId="743BEA3C" w14:textId="77777777" w:rsidR="007C0059" w:rsidRPr="00EC61C3" w:rsidRDefault="007C0059" w:rsidP="008053C9">
            <w:pPr>
              <w:pStyle w:val="TAC"/>
              <w:keepNext w:val="0"/>
            </w:pPr>
            <w:r w:rsidRPr="00EC61C3">
              <w:t>Cell 2</w:t>
            </w:r>
          </w:p>
        </w:tc>
      </w:tr>
      <w:tr w:rsidR="00147F10" w:rsidRPr="00EC61C3" w14:paraId="743BEA41" w14:textId="77777777" w:rsidTr="008053C9">
        <w:trPr>
          <w:trHeight w:val="62"/>
          <w:jc w:val="center"/>
        </w:trPr>
        <w:tc>
          <w:tcPr>
            <w:tcW w:w="2630" w:type="pct"/>
            <w:gridSpan w:val="3"/>
            <w:shd w:val="clear" w:color="auto" w:fill="auto"/>
          </w:tcPr>
          <w:p w14:paraId="743BEA3E" w14:textId="77777777" w:rsidR="007C0059" w:rsidRPr="00EC61C3" w:rsidRDefault="007C0059" w:rsidP="008053C9">
            <w:pPr>
              <w:pStyle w:val="TAL"/>
              <w:keepNext w:val="0"/>
              <w:rPr>
                <w:rFonts w:cs="Arial"/>
                <w:szCs w:val="18"/>
              </w:rPr>
            </w:pPr>
            <w:r w:rsidRPr="00EC61C3">
              <w:t>RF Channel Number</w:t>
            </w:r>
          </w:p>
        </w:tc>
        <w:tc>
          <w:tcPr>
            <w:tcW w:w="572" w:type="pct"/>
            <w:shd w:val="clear" w:color="auto" w:fill="auto"/>
          </w:tcPr>
          <w:p w14:paraId="743BEA3F" w14:textId="77777777" w:rsidR="007C0059" w:rsidRPr="00EC61C3" w:rsidRDefault="007C0059" w:rsidP="008053C9">
            <w:pPr>
              <w:pStyle w:val="TAC"/>
              <w:keepNext w:val="0"/>
              <w:rPr>
                <w:rFonts w:cs="Arial"/>
                <w:szCs w:val="18"/>
              </w:rPr>
            </w:pPr>
          </w:p>
        </w:tc>
        <w:tc>
          <w:tcPr>
            <w:tcW w:w="1798" w:type="pct"/>
            <w:shd w:val="clear" w:color="auto" w:fill="auto"/>
          </w:tcPr>
          <w:p w14:paraId="743BEA40" w14:textId="77777777" w:rsidR="007C0059" w:rsidRPr="00EC61C3" w:rsidRDefault="007C0059" w:rsidP="008053C9">
            <w:pPr>
              <w:pStyle w:val="TAC"/>
              <w:keepNext w:val="0"/>
              <w:rPr>
                <w:rFonts w:cs="Arial"/>
                <w:szCs w:val="18"/>
              </w:rPr>
            </w:pPr>
            <w:r w:rsidRPr="00EC61C3">
              <w:t>2</w:t>
            </w:r>
          </w:p>
        </w:tc>
      </w:tr>
      <w:tr w:rsidR="00147F10" w:rsidRPr="00EC61C3" w14:paraId="743BEA46" w14:textId="77777777" w:rsidTr="008053C9">
        <w:trPr>
          <w:trHeight w:val="62"/>
          <w:jc w:val="center"/>
        </w:trPr>
        <w:tc>
          <w:tcPr>
            <w:tcW w:w="1597" w:type="pct"/>
            <w:gridSpan w:val="2"/>
            <w:shd w:val="clear" w:color="auto" w:fill="auto"/>
          </w:tcPr>
          <w:p w14:paraId="743BEA42" w14:textId="77777777" w:rsidR="007C0059" w:rsidRPr="00EC61C3" w:rsidRDefault="007C0059" w:rsidP="008053C9">
            <w:pPr>
              <w:pStyle w:val="TAL"/>
              <w:keepNext w:val="0"/>
              <w:rPr>
                <w:rFonts w:cs="Arial"/>
                <w:szCs w:val="18"/>
              </w:rPr>
            </w:pPr>
            <w:r w:rsidRPr="00EC61C3">
              <w:rPr>
                <w:rFonts w:cs="Arial"/>
                <w:szCs w:val="18"/>
              </w:rPr>
              <w:t>Duplex mode</w:t>
            </w:r>
          </w:p>
        </w:tc>
        <w:tc>
          <w:tcPr>
            <w:tcW w:w="1033" w:type="pct"/>
            <w:shd w:val="clear" w:color="auto" w:fill="auto"/>
          </w:tcPr>
          <w:p w14:paraId="743BEA43"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44" w14:textId="77777777" w:rsidR="007C0059" w:rsidRPr="00EC61C3" w:rsidRDefault="007C0059" w:rsidP="008053C9">
            <w:pPr>
              <w:pStyle w:val="TAC"/>
              <w:keepNext w:val="0"/>
              <w:rPr>
                <w:rFonts w:cs="Arial"/>
                <w:szCs w:val="18"/>
              </w:rPr>
            </w:pPr>
          </w:p>
        </w:tc>
        <w:tc>
          <w:tcPr>
            <w:tcW w:w="1798" w:type="pct"/>
            <w:shd w:val="clear" w:color="auto" w:fill="auto"/>
          </w:tcPr>
          <w:p w14:paraId="743BEA45" w14:textId="77777777" w:rsidR="007C0059" w:rsidRPr="00EC61C3" w:rsidRDefault="007C0059" w:rsidP="008053C9">
            <w:pPr>
              <w:pStyle w:val="TAC"/>
              <w:keepNext w:val="0"/>
              <w:rPr>
                <w:rFonts w:cs="Arial"/>
                <w:szCs w:val="18"/>
              </w:rPr>
            </w:pPr>
            <w:r w:rsidRPr="00EC61C3">
              <w:rPr>
                <w:rFonts w:cs="Arial"/>
                <w:szCs w:val="18"/>
              </w:rPr>
              <w:t>TDD</w:t>
            </w:r>
          </w:p>
        </w:tc>
      </w:tr>
      <w:tr w:rsidR="00147F10" w:rsidRPr="00EC61C3" w14:paraId="743BEA4B" w14:textId="77777777" w:rsidTr="008053C9">
        <w:trPr>
          <w:trHeight w:val="62"/>
          <w:jc w:val="center"/>
        </w:trPr>
        <w:tc>
          <w:tcPr>
            <w:tcW w:w="1597" w:type="pct"/>
            <w:gridSpan w:val="2"/>
            <w:shd w:val="clear" w:color="auto" w:fill="auto"/>
          </w:tcPr>
          <w:p w14:paraId="743BEA47" w14:textId="77777777" w:rsidR="007C0059" w:rsidRPr="00EC61C3" w:rsidRDefault="007C0059" w:rsidP="008053C9">
            <w:pPr>
              <w:pStyle w:val="TAL"/>
              <w:keepNext w:val="0"/>
              <w:rPr>
                <w:rFonts w:cs="Arial"/>
                <w:szCs w:val="18"/>
              </w:rPr>
            </w:pPr>
            <w:r w:rsidRPr="00EC61C3">
              <w:rPr>
                <w:rFonts w:cs="Arial"/>
                <w:szCs w:val="18"/>
              </w:rPr>
              <w:t>BW</w:t>
            </w:r>
            <w:r w:rsidRPr="00EC61C3">
              <w:rPr>
                <w:rFonts w:cs="Arial"/>
                <w:szCs w:val="18"/>
                <w:vertAlign w:val="subscript"/>
              </w:rPr>
              <w:t>channel</w:t>
            </w:r>
          </w:p>
        </w:tc>
        <w:tc>
          <w:tcPr>
            <w:tcW w:w="1033" w:type="pct"/>
            <w:shd w:val="clear" w:color="auto" w:fill="auto"/>
          </w:tcPr>
          <w:p w14:paraId="743BEA48"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49" w14:textId="77777777" w:rsidR="007C0059" w:rsidRPr="00EC61C3" w:rsidRDefault="007C0059" w:rsidP="008053C9">
            <w:pPr>
              <w:pStyle w:val="TAC"/>
              <w:keepNext w:val="0"/>
              <w:rPr>
                <w:rFonts w:cs="Arial"/>
                <w:szCs w:val="18"/>
              </w:rPr>
            </w:pPr>
          </w:p>
        </w:tc>
        <w:tc>
          <w:tcPr>
            <w:tcW w:w="1798" w:type="pct"/>
            <w:shd w:val="clear" w:color="auto" w:fill="auto"/>
          </w:tcPr>
          <w:p w14:paraId="743BEA4A" w14:textId="43ED01DC" w:rsidR="007C0059" w:rsidRPr="00EC61C3" w:rsidRDefault="007C0059" w:rsidP="008053C9">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ins w:id="308" w:author="Rose, Ian" w:date="2021-01-14T13:01:00Z">
              <w:r w:rsidR="00065435">
                <w:rPr>
                  <w:rFonts w:cs="Arial"/>
                  <w:szCs w:val="18"/>
                  <w:lang w:eastAsia="zh-CN"/>
                </w:rPr>
                <w:t>24</w:t>
              </w:r>
            </w:ins>
            <w:del w:id="309" w:author="Rose, Ian" w:date="2021-01-14T13:01:00Z">
              <w:r w:rsidRPr="00EC61C3" w:rsidDel="00065435">
                <w:rPr>
                  <w:rFonts w:cs="Arial"/>
                  <w:szCs w:val="18"/>
                  <w:lang w:eastAsia="zh-CN"/>
                </w:rPr>
                <w:delText>66</w:delText>
              </w:r>
            </w:del>
          </w:p>
        </w:tc>
      </w:tr>
      <w:tr w:rsidR="00147F10" w:rsidRPr="00EC61C3" w14:paraId="743BEA50" w14:textId="77777777" w:rsidTr="008053C9">
        <w:trPr>
          <w:trHeight w:val="62"/>
          <w:jc w:val="center"/>
        </w:trPr>
        <w:tc>
          <w:tcPr>
            <w:tcW w:w="1597" w:type="pct"/>
            <w:gridSpan w:val="2"/>
            <w:shd w:val="clear" w:color="auto" w:fill="auto"/>
            <w:vAlign w:val="center"/>
          </w:tcPr>
          <w:p w14:paraId="743BEA4C" w14:textId="77777777" w:rsidR="007C0059" w:rsidRPr="00EC61C3" w:rsidRDefault="007C0059" w:rsidP="008053C9">
            <w:pPr>
              <w:pStyle w:val="TAL"/>
              <w:keepNext w:val="0"/>
              <w:rPr>
                <w:rFonts w:cs="Arial"/>
                <w:szCs w:val="18"/>
              </w:rPr>
            </w:pPr>
            <w:r w:rsidRPr="00EC61C3">
              <w:rPr>
                <w:rFonts w:cs="Arial"/>
                <w:bCs/>
                <w:szCs w:val="18"/>
              </w:rPr>
              <w:t>DL initial BWP configuration</w:t>
            </w:r>
          </w:p>
        </w:tc>
        <w:tc>
          <w:tcPr>
            <w:tcW w:w="1033" w:type="pct"/>
            <w:shd w:val="clear" w:color="auto" w:fill="auto"/>
          </w:tcPr>
          <w:p w14:paraId="743BEA4D"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4E" w14:textId="77777777" w:rsidR="007C0059" w:rsidRPr="00EC61C3" w:rsidRDefault="007C0059" w:rsidP="008053C9">
            <w:pPr>
              <w:pStyle w:val="TAC"/>
              <w:keepNext w:val="0"/>
              <w:rPr>
                <w:rFonts w:cs="Arial"/>
                <w:szCs w:val="18"/>
              </w:rPr>
            </w:pPr>
          </w:p>
        </w:tc>
        <w:tc>
          <w:tcPr>
            <w:tcW w:w="1798" w:type="pct"/>
            <w:shd w:val="clear" w:color="auto" w:fill="auto"/>
          </w:tcPr>
          <w:p w14:paraId="743BEA4F" w14:textId="77777777" w:rsidR="007C0059" w:rsidRPr="00EC61C3" w:rsidRDefault="007C0059" w:rsidP="008053C9">
            <w:pPr>
              <w:pStyle w:val="TAC"/>
              <w:keepNext w:val="0"/>
              <w:rPr>
                <w:rFonts w:cs="Arial"/>
                <w:szCs w:val="18"/>
              </w:rPr>
            </w:pPr>
            <w:r w:rsidRPr="00EC61C3">
              <w:rPr>
                <w:rFonts w:cs="Arial"/>
                <w:szCs w:val="18"/>
              </w:rPr>
              <w:t>DLBWP.0.1</w:t>
            </w:r>
          </w:p>
        </w:tc>
      </w:tr>
      <w:tr w:rsidR="00147F10" w:rsidRPr="00EC61C3" w14:paraId="743BEA55" w14:textId="77777777" w:rsidTr="008053C9">
        <w:trPr>
          <w:trHeight w:val="62"/>
          <w:jc w:val="center"/>
        </w:trPr>
        <w:tc>
          <w:tcPr>
            <w:tcW w:w="1597" w:type="pct"/>
            <w:gridSpan w:val="2"/>
            <w:shd w:val="clear" w:color="auto" w:fill="auto"/>
            <w:vAlign w:val="center"/>
          </w:tcPr>
          <w:p w14:paraId="743BEA51" w14:textId="77777777" w:rsidR="007C0059" w:rsidRPr="00EC61C3" w:rsidRDefault="007C0059" w:rsidP="008053C9">
            <w:pPr>
              <w:pStyle w:val="TAL"/>
              <w:keepNext w:val="0"/>
              <w:rPr>
                <w:rFonts w:cs="Arial"/>
                <w:szCs w:val="18"/>
              </w:rPr>
            </w:pPr>
            <w:r w:rsidRPr="00EC61C3">
              <w:rPr>
                <w:rFonts w:cs="Arial"/>
                <w:bCs/>
                <w:szCs w:val="18"/>
              </w:rPr>
              <w:t>DL dedicated BWP configuration</w:t>
            </w:r>
          </w:p>
        </w:tc>
        <w:tc>
          <w:tcPr>
            <w:tcW w:w="1033" w:type="pct"/>
            <w:shd w:val="clear" w:color="auto" w:fill="auto"/>
          </w:tcPr>
          <w:p w14:paraId="743BEA52"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53" w14:textId="77777777" w:rsidR="007C0059" w:rsidRPr="00EC61C3" w:rsidRDefault="007C0059" w:rsidP="008053C9">
            <w:pPr>
              <w:pStyle w:val="TAC"/>
              <w:keepNext w:val="0"/>
              <w:rPr>
                <w:rFonts w:cs="Arial"/>
                <w:szCs w:val="18"/>
              </w:rPr>
            </w:pPr>
          </w:p>
        </w:tc>
        <w:tc>
          <w:tcPr>
            <w:tcW w:w="1798" w:type="pct"/>
            <w:shd w:val="clear" w:color="auto" w:fill="auto"/>
          </w:tcPr>
          <w:p w14:paraId="743BEA54" w14:textId="77777777" w:rsidR="007C0059" w:rsidRPr="00EC61C3" w:rsidRDefault="007C0059" w:rsidP="008053C9">
            <w:pPr>
              <w:pStyle w:val="TAC"/>
              <w:keepNext w:val="0"/>
              <w:rPr>
                <w:rFonts w:cs="Arial"/>
                <w:szCs w:val="18"/>
              </w:rPr>
            </w:pPr>
            <w:r w:rsidRPr="00EC61C3">
              <w:rPr>
                <w:rFonts w:cs="Arial"/>
                <w:szCs w:val="18"/>
              </w:rPr>
              <w:t>DLBWP.1.1</w:t>
            </w:r>
          </w:p>
        </w:tc>
      </w:tr>
      <w:tr w:rsidR="00147F10" w:rsidRPr="00EC61C3" w14:paraId="743BEA5A" w14:textId="77777777" w:rsidTr="008053C9">
        <w:trPr>
          <w:trHeight w:val="62"/>
          <w:jc w:val="center"/>
        </w:trPr>
        <w:tc>
          <w:tcPr>
            <w:tcW w:w="1597" w:type="pct"/>
            <w:gridSpan w:val="2"/>
            <w:shd w:val="clear" w:color="auto" w:fill="auto"/>
            <w:vAlign w:val="center"/>
          </w:tcPr>
          <w:p w14:paraId="743BEA56" w14:textId="77777777" w:rsidR="007C0059" w:rsidRPr="00EC61C3" w:rsidRDefault="007C0059" w:rsidP="008053C9">
            <w:pPr>
              <w:pStyle w:val="TAL"/>
              <w:keepNext w:val="0"/>
              <w:rPr>
                <w:rFonts w:cs="Arial"/>
                <w:bCs/>
                <w:szCs w:val="18"/>
              </w:rPr>
            </w:pPr>
            <w:r w:rsidRPr="00EC61C3">
              <w:rPr>
                <w:rFonts w:cs="Arial"/>
                <w:bCs/>
                <w:szCs w:val="18"/>
              </w:rPr>
              <w:t>UL initial BWP configuration</w:t>
            </w:r>
          </w:p>
        </w:tc>
        <w:tc>
          <w:tcPr>
            <w:tcW w:w="1033" w:type="pct"/>
            <w:shd w:val="clear" w:color="auto" w:fill="auto"/>
          </w:tcPr>
          <w:p w14:paraId="743BEA57"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58" w14:textId="77777777" w:rsidR="007C0059" w:rsidRPr="00EC61C3" w:rsidRDefault="007C0059" w:rsidP="008053C9">
            <w:pPr>
              <w:pStyle w:val="TAC"/>
              <w:keepNext w:val="0"/>
              <w:rPr>
                <w:rFonts w:cs="Arial"/>
                <w:szCs w:val="18"/>
              </w:rPr>
            </w:pPr>
          </w:p>
        </w:tc>
        <w:tc>
          <w:tcPr>
            <w:tcW w:w="1798" w:type="pct"/>
            <w:shd w:val="clear" w:color="auto" w:fill="auto"/>
          </w:tcPr>
          <w:p w14:paraId="743BEA59" w14:textId="77777777" w:rsidR="007C0059" w:rsidRPr="00EC61C3" w:rsidRDefault="007C0059" w:rsidP="008053C9">
            <w:pPr>
              <w:pStyle w:val="TAC"/>
              <w:keepNext w:val="0"/>
              <w:rPr>
                <w:rFonts w:cs="Arial"/>
                <w:szCs w:val="18"/>
              </w:rPr>
            </w:pPr>
            <w:r w:rsidRPr="00EC61C3">
              <w:rPr>
                <w:rFonts w:cs="Arial"/>
                <w:szCs w:val="18"/>
              </w:rPr>
              <w:t>ULBWP.0.1</w:t>
            </w:r>
          </w:p>
        </w:tc>
      </w:tr>
      <w:tr w:rsidR="00147F10" w:rsidRPr="00EC61C3" w14:paraId="743BEA5F" w14:textId="77777777" w:rsidTr="008053C9">
        <w:trPr>
          <w:trHeight w:val="62"/>
          <w:jc w:val="center"/>
        </w:trPr>
        <w:tc>
          <w:tcPr>
            <w:tcW w:w="1597" w:type="pct"/>
            <w:gridSpan w:val="2"/>
            <w:shd w:val="clear" w:color="auto" w:fill="auto"/>
            <w:vAlign w:val="center"/>
          </w:tcPr>
          <w:p w14:paraId="743BEA5B" w14:textId="77777777" w:rsidR="007C0059" w:rsidRPr="00EC61C3" w:rsidRDefault="007C0059" w:rsidP="008053C9">
            <w:pPr>
              <w:pStyle w:val="TAL"/>
              <w:keepNext w:val="0"/>
              <w:rPr>
                <w:rFonts w:cs="Arial"/>
                <w:szCs w:val="18"/>
              </w:rPr>
            </w:pPr>
            <w:r w:rsidRPr="00EC61C3">
              <w:rPr>
                <w:rFonts w:cs="Arial"/>
                <w:bCs/>
                <w:szCs w:val="18"/>
              </w:rPr>
              <w:t>UL dedicated BWP configuration</w:t>
            </w:r>
          </w:p>
        </w:tc>
        <w:tc>
          <w:tcPr>
            <w:tcW w:w="1033" w:type="pct"/>
            <w:shd w:val="clear" w:color="auto" w:fill="auto"/>
          </w:tcPr>
          <w:p w14:paraId="743BEA5C"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5D" w14:textId="77777777" w:rsidR="007C0059" w:rsidRPr="00EC61C3" w:rsidRDefault="007C0059" w:rsidP="008053C9">
            <w:pPr>
              <w:pStyle w:val="TAC"/>
              <w:keepNext w:val="0"/>
              <w:rPr>
                <w:rFonts w:cs="Arial"/>
                <w:szCs w:val="18"/>
              </w:rPr>
            </w:pPr>
          </w:p>
        </w:tc>
        <w:tc>
          <w:tcPr>
            <w:tcW w:w="1798" w:type="pct"/>
            <w:shd w:val="clear" w:color="auto" w:fill="auto"/>
          </w:tcPr>
          <w:p w14:paraId="743BEA5E" w14:textId="77777777" w:rsidR="007C0059" w:rsidRPr="00EC61C3" w:rsidRDefault="007C0059" w:rsidP="008053C9">
            <w:pPr>
              <w:pStyle w:val="TAC"/>
              <w:keepNext w:val="0"/>
              <w:rPr>
                <w:rFonts w:cs="Arial"/>
                <w:szCs w:val="18"/>
              </w:rPr>
            </w:pPr>
            <w:r w:rsidRPr="00EC61C3">
              <w:rPr>
                <w:rFonts w:cs="Arial"/>
                <w:szCs w:val="18"/>
                <w:lang w:eastAsia="zh-CN"/>
              </w:rPr>
              <w:t>ULBWP.1.1</w:t>
            </w:r>
          </w:p>
        </w:tc>
      </w:tr>
      <w:tr w:rsidR="00147F10" w:rsidRPr="00EC61C3" w14:paraId="743BEA64" w14:textId="77777777" w:rsidTr="008053C9">
        <w:trPr>
          <w:trHeight w:val="62"/>
          <w:jc w:val="center"/>
        </w:trPr>
        <w:tc>
          <w:tcPr>
            <w:tcW w:w="1597" w:type="pct"/>
            <w:gridSpan w:val="2"/>
            <w:shd w:val="clear" w:color="auto" w:fill="auto"/>
            <w:vAlign w:val="center"/>
          </w:tcPr>
          <w:p w14:paraId="743BEA60" w14:textId="77777777" w:rsidR="007C0059" w:rsidRPr="00EC61C3" w:rsidRDefault="007C0059" w:rsidP="008053C9">
            <w:pPr>
              <w:pStyle w:val="TAL"/>
              <w:keepNext w:val="0"/>
              <w:rPr>
                <w:rFonts w:cs="Arial"/>
                <w:bCs/>
                <w:szCs w:val="18"/>
              </w:rPr>
            </w:pPr>
            <w:r w:rsidRPr="00EC61C3">
              <w:rPr>
                <w:rFonts w:cs="Arial"/>
                <w:szCs w:val="18"/>
              </w:rPr>
              <w:t>TDD Configuration</w:t>
            </w:r>
          </w:p>
        </w:tc>
        <w:tc>
          <w:tcPr>
            <w:tcW w:w="1033" w:type="pct"/>
            <w:shd w:val="clear" w:color="auto" w:fill="auto"/>
          </w:tcPr>
          <w:p w14:paraId="743BEA61"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62" w14:textId="77777777" w:rsidR="007C0059" w:rsidRPr="00EC61C3" w:rsidRDefault="007C0059" w:rsidP="008053C9">
            <w:pPr>
              <w:pStyle w:val="TAC"/>
              <w:keepNext w:val="0"/>
              <w:rPr>
                <w:rFonts w:cs="Arial"/>
                <w:szCs w:val="18"/>
              </w:rPr>
            </w:pPr>
          </w:p>
        </w:tc>
        <w:tc>
          <w:tcPr>
            <w:tcW w:w="1798" w:type="pct"/>
            <w:shd w:val="clear" w:color="auto" w:fill="auto"/>
          </w:tcPr>
          <w:p w14:paraId="743BEA63" w14:textId="77777777" w:rsidR="007C0059" w:rsidRPr="00EC61C3" w:rsidRDefault="007C0059" w:rsidP="008053C9">
            <w:pPr>
              <w:pStyle w:val="TAC"/>
              <w:keepNext w:val="0"/>
              <w:rPr>
                <w:rFonts w:cs="Arial"/>
                <w:szCs w:val="18"/>
              </w:rPr>
            </w:pPr>
            <w:r w:rsidRPr="00EC61C3">
              <w:rPr>
                <w:lang w:eastAsia="ja-JP"/>
              </w:rPr>
              <w:t>TDDConf.3.1</w:t>
            </w:r>
          </w:p>
        </w:tc>
      </w:tr>
      <w:tr w:rsidR="00147F10" w:rsidRPr="00EC61C3" w14:paraId="743BEA69" w14:textId="77777777" w:rsidTr="008053C9">
        <w:trPr>
          <w:trHeight w:val="62"/>
          <w:jc w:val="center"/>
        </w:trPr>
        <w:tc>
          <w:tcPr>
            <w:tcW w:w="1597" w:type="pct"/>
            <w:gridSpan w:val="2"/>
            <w:shd w:val="clear" w:color="auto" w:fill="auto"/>
            <w:vAlign w:val="center"/>
          </w:tcPr>
          <w:p w14:paraId="743BEA65" w14:textId="2F189C63" w:rsidR="007C0059" w:rsidRPr="00EC61C3" w:rsidRDefault="00065435" w:rsidP="008053C9">
            <w:pPr>
              <w:pStyle w:val="TAL"/>
              <w:keepNext w:val="0"/>
              <w:rPr>
                <w:rFonts w:cs="Arial"/>
                <w:bCs/>
                <w:szCs w:val="18"/>
              </w:rPr>
            </w:pPr>
            <w:ins w:id="310" w:author="Rose, Ian" w:date="2021-01-14T13:02:00Z">
              <w:r>
                <w:rPr>
                  <w:rFonts w:cs="Arial"/>
                  <w:szCs w:val="18"/>
                </w:rPr>
                <w:t xml:space="preserve">RMSI </w:t>
              </w:r>
            </w:ins>
            <w:r w:rsidR="007C0059" w:rsidRPr="00EC61C3">
              <w:rPr>
                <w:rFonts w:cs="Arial"/>
                <w:szCs w:val="18"/>
              </w:rPr>
              <w:t>CORESET Reference Channel</w:t>
            </w:r>
          </w:p>
        </w:tc>
        <w:tc>
          <w:tcPr>
            <w:tcW w:w="1033" w:type="pct"/>
            <w:shd w:val="clear" w:color="auto" w:fill="auto"/>
          </w:tcPr>
          <w:p w14:paraId="743BEA66"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67" w14:textId="77777777" w:rsidR="007C0059" w:rsidRPr="00EC61C3" w:rsidRDefault="007C0059" w:rsidP="008053C9">
            <w:pPr>
              <w:pStyle w:val="TAC"/>
              <w:keepNext w:val="0"/>
              <w:rPr>
                <w:rFonts w:cs="Arial"/>
                <w:szCs w:val="18"/>
              </w:rPr>
            </w:pPr>
          </w:p>
        </w:tc>
        <w:tc>
          <w:tcPr>
            <w:tcW w:w="1798" w:type="pct"/>
            <w:shd w:val="clear" w:color="auto" w:fill="auto"/>
          </w:tcPr>
          <w:p w14:paraId="743BEA68" w14:textId="77777777" w:rsidR="007C0059" w:rsidRPr="00EC61C3" w:rsidRDefault="007C0059" w:rsidP="008053C9">
            <w:pPr>
              <w:pStyle w:val="TAC"/>
              <w:keepNext w:val="0"/>
              <w:rPr>
                <w:rFonts w:cs="Arial"/>
                <w:szCs w:val="18"/>
              </w:rPr>
            </w:pPr>
            <w:r w:rsidRPr="00EC61C3">
              <w:rPr>
                <w:rFonts w:cs="Arial"/>
                <w:szCs w:val="18"/>
                <w:lang w:eastAsia="zh-CN"/>
              </w:rPr>
              <w:t xml:space="preserve">CR.3.1 TDD  </w:t>
            </w:r>
          </w:p>
        </w:tc>
      </w:tr>
      <w:tr w:rsidR="00147F10" w:rsidRPr="00EC61C3" w14:paraId="743BEA6E" w14:textId="77777777" w:rsidTr="008053C9">
        <w:trPr>
          <w:trHeight w:val="62"/>
          <w:jc w:val="center"/>
        </w:trPr>
        <w:tc>
          <w:tcPr>
            <w:tcW w:w="1597" w:type="pct"/>
            <w:gridSpan w:val="2"/>
            <w:shd w:val="clear" w:color="auto" w:fill="auto"/>
            <w:vAlign w:val="center"/>
          </w:tcPr>
          <w:p w14:paraId="743BEA6A" w14:textId="77777777" w:rsidR="007C0059" w:rsidRPr="00EC61C3" w:rsidRDefault="007C0059" w:rsidP="008053C9">
            <w:pPr>
              <w:pStyle w:val="TAL"/>
              <w:keepNext w:val="0"/>
              <w:rPr>
                <w:rFonts w:cs="Arial"/>
                <w:bCs/>
                <w:szCs w:val="18"/>
              </w:rPr>
            </w:pPr>
            <w:r w:rsidRPr="00EC61C3">
              <w:rPr>
                <w:rFonts w:cs="Arial"/>
                <w:szCs w:val="18"/>
              </w:rPr>
              <w:t>SSB Configuration</w:t>
            </w:r>
          </w:p>
        </w:tc>
        <w:tc>
          <w:tcPr>
            <w:tcW w:w="1033" w:type="pct"/>
            <w:shd w:val="clear" w:color="auto" w:fill="auto"/>
          </w:tcPr>
          <w:p w14:paraId="743BEA6B"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6C" w14:textId="77777777" w:rsidR="007C0059" w:rsidRPr="00EC61C3" w:rsidRDefault="007C0059" w:rsidP="008053C9">
            <w:pPr>
              <w:pStyle w:val="TAC"/>
              <w:keepNext w:val="0"/>
              <w:rPr>
                <w:rFonts w:cs="Arial"/>
                <w:szCs w:val="18"/>
              </w:rPr>
            </w:pPr>
          </w:p>
        </w:tc>
        <w:tc>
          <w:tcPr>
            <w:tcW w:w="1798" w:type="pct"/>
            <w:shd w:val="clear" w:color="auto" w:fill="auto"/>
          </w:tcPr>
          <w:p w14:paraId="743BEA6D" w14:textId="77777777" w:rsidR="007C0059" w:rsidRPr="00EC61C3" w:rsidRDefault="007C0059" w:rsidP="008053C9">
            <w:pPr>
              <w:pStyle w:val="TAC"/>
              <w:keepNext w:val="0"/>
              <w:rPr>
                <w:rFonts w:cs="Arial"/>
                <w:szCs w:val="18"/>
              </w:rPr>
            </w:pPr>
            <w:r w:rsidRPr="00EC61C3">
              <w:rPr>
                <w:rFonts w:cs="Arial"/>
                <w:szCs w:val="18"/>
              </w:rPr>
              <w:t>SSB.1 FR2</w:t>
            </w:r>
          </w:p>
        </w:tc>
      </w:tr>
      <w:tr w:rsidR="00147F10" w:rsidRPr="00EC61C3" w14:paraId="743BEA73" w14:textId="77777777" w:rsidTr="008053C9">
        <w:trPr>
          <w:trHeight w:val="62"/>
          <w:jc w:val="center"/>
        </w:trPr>
        <w:tc>
          <w:tcPr>
            <w:tcW w:w="1597" w:type="pct"/>
            <w:gridSpan w:val="2"/>
            <w:shd w:val="clear" w:color="auto" w:fill="auto"/>
            <w:vAlign w:val="center"/>
          </w:tcPr>
          <w:p w14:paraId="743BEA6F" w14:textId="77777777" w:rsidR="007C0059" w:rsidRPr="00EC61C3" w:rsidRDefault="007C0059" w:rsidP="008053C9">
            <w:pPr>
              <w:pStyle w:val="TAL"/>
              <w:keepNext w:val="0"/>
              <w:rPr>
                <w:rFonts w:cs="Arial"/>
                <w:bCs/>
                <w:szCs w:val="18"/>
              </w:rPr>
            </w:pPr>
            <w:r w:rsidRPr="00EC61C3">
              <w:rPr>
                <w:rFonts w:cs="Arial"/>
                <w:szCs w:val="18"/>
              </w:rPr>
              <w:t>SMTC Configuration</w:t>
            </w:r>
          </w:p>
        </w:tc>
        <w:tc>
          <w:tcPr>
            <w:tcW w:w="1033" w:type="pct"/>
            <w:shd w:val="clear" w:color="auto" w:fill="auto"/>
          </w:tcPr>
          <w:p w14:paraId="743BEA70"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71" w14:textId="77777777" w:rsidR="007C0059" w:rsidRPr="00EC61C3" w:rsidRDefault="007C0059" w:rsidP="008053C9">
            <w:pPr>
              <w:pStyle w:val="TAC"/>
              <w:keepNext w:val="0"/>
              <w:rPr>
                <w:rFonts w:cs="Arial"/>
                <w:szCs w:val="18"/>
              </w:rPr>
            </w:pPr>
          </w:p>
        </w:tc>
        <w:tc>
          <w:tcPr>
            <w:tcW w:w="1798" w:type="pct"/>
            <w:shd w:val="clear" w:color="auto" w:fill="auto"/>
          </w:tcPr>
          <w:p w14:paraId="743BEA72" w14:textId="77777777" w:rsidR="007C0059" w:rsidRPr="00EC61C3" w:rsidRDefault="007C0059" w:rsidP="008053C9">
            <w:pPr>
              <w:pStyle w:val="TAC"/>
              <w:keepNext w:val="0"/>
              <w:rPr>
                <w:rFonts w:cs="Arial"/>
                <w:szCs w:val="18"/>
              </w:rPr>
            </w:pPr>
            <w:r w:rsidRPr="00EC61C3">
              <w:rPr>
                <w:rFonts w:cs="Arial"/>
                <w:szCs w:val="18"/>
                <w:lang w:eastAsia="zh-CN"/>
              </w:rPr>
              <w:t>SMTC.3</w:t>
            </w:r>
          </w:p>
        </w:tc>
      </w:tr>
      <w:tr w:rsidR="00147F10" w:rsidRPr="00EC61C3" w14:paraId="743BEA78" w14:textId="77777777" w:rsidTr="008053C9">
        <w:trPr>
          <w:trHeight w:val="62"/>
          <w:jc w:val="center"/>
        </w:trPr>
        <w:tc>
          <w:tcPr>
            <w:tcW w:w="1597" w:type="pct"/>
            <w:gridSpan w:val="2"/>
            <w:shd w:val="clear" w:color="auto" w:fill="auto"/>
            <w:vAlign w:val="center"/>
          </w:tcPr>
          <w:p w14:paraId="743BEA74" w14:textId="77777777" w:rsidR="007C0059" w:rsidRPr="00EC61C3" w:rsidRDefault="007C0059" w:rsidP="008053C9">
            <w:pPr>
              <w:pStyle w:val="TAL"/>
              <w:keepNext w:val="0"/>
              <w:rPr>
                <w:rFonts w:cs="Arial"/>
                <w:bCs/>
                <w:szCs w:val="18"/>
              </w:rPr>
            </w:pPr>
            <w:r w:rsidRPr="00EC61C3">
              <w:rPr>
                <w:rFonts w:cs="Arial"/>
                <w:szCs w:val="18"/>
              </w:rPr>
              <w:t>PDSCH/PDCCH subcarrier spacing</w:t>
            </w:r>
          </w:p>
        </w:tc>
        <w:tc>
          <w:tcPr>
            <w:tcW w:w="1033" w:type="pct"/>
            <w:shd w:val="clear" w:color="auto" w:fill="auto"/>
          </w:tcPr>
          <w:p w14:paraId="743BEA75"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76" w14:textId="77777777" w:rsidR="007C0059" w:rsidRPr="00EC61C3" w:rsidRDefault="007C0059" w:rsidP="008053C9">
            <w:pPr>
              <w:pStyle w:val="TAC"/>
              <w:keepNext w:val="0"/>
              <w:rPr>
                <w:rFonts w:cs="Arial"/>
                <w:szCs w:val="18"/>
              </w:rPr>
            </w:pPr>
          </w:p>
        </w:tc>
        <w:tc>
          <w:tcPr>
            <w:tcW w:w="1798" w:type="pct"/>
            <w:shd w:val="clear" w:color="auto" w:fill="auto"/>
          </w:tcPr>
          <w:p w14:paraId="743BEA77" w14:textId="77777777" w:rsidR="007C0059" w:rsidRPr="00EC61C3" w:rsidRDefault="007C0059" w:rsidP="008053C9">
            <w:pPr>
              <w:pStyle w:val="TAC"/>
              <w:keepNext w:val="0"/>
              <w:rPr>
                <w:rFonts w:cs="Arial"/>
                <w:szCs w:val="18"/>
              </w:rPr>
            </w:pPr>
            <w:r w:rsidRPr="00EC61C3">
              <w:rPr>
                <w:rFonts w:cs="Arial"/>
                <w:szCs w:val="18"/>
              </w:rPr>
              <w:t>120 KHz</w:t>
            </w:r>
          </w:p>
        </w:tc>
      </w:tr>
      <w:tr w:rsidR="00147F10" w:rsidRPr="00EC61C3" w14:paraId="743BEA7D" w14:textId="77777777" w:rsidTr="008053C9">
        <w:trPr>
          <w:trHeight w:val="62"/>
          <w:jc w:val="center"/>
        </w:trPr>
        <w:tc>
          <w:tcPr>
            <w:tcW w:w="1597" w:type="pct"/>
            <w:gridSpan w:val="2"/>
            <w:shd w:val="clear" w:color="auto" w:fill="auto"/>
            <w:vAlign w:val="center"/>
          </w:tcPr>
          <w:p w14:paraId="743BEA79" w14:textId="77777777" w:rsidR="007C0059" w:rsidRPr="00EC61C3" w:rsidRDefault="007C0059" w:rsidP="008053C9">
            <w:pPr>
              <w:pStyle w:val="TAL"/>
              <w:keepNext w:val="0"/>
              <w:rPr>
                <w:rFonts w:cs="Arial"/>
                <w:bCs/>
                <w:szCs w:val="18"/>
              </w:rPr>
            </w:pPr>
            <w:r w:rsidRPr="00EC61C3">
              <w:rPr>
                <w:rFonts w:cs="Arial"/>
                <w:szCs w:val="18"/>
              </w:rPr>
              <w:t>PRACH Configuration</w:t>
            </w:r>
          </w:p>
        </w:tc>
        <w:tc>
          <w:tcPr>
            <w:tcW w:w="1033" w:type="pct"/>
            <w:shd w:val="clear" w:color="auto" w:fill="auto"/>
          </w:tcPr>
          <w:p w14:paraId="743BEA7A"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7B" w14:textId="77777777" w:rsidR="007C0059" w:rsidRPr="00EC61C3" w:rsidRDefault="007C0059" w:rsidP="008053C9">
            <w:pPr>
              <w:pStyle w:val="TAC"/>
              <w:keepNext w:val="0"/>
              <w:rPr>
                <w:rFonts w:cs="Arial"/>
                <w:szCs w:val="18"/>
              </w:rPr>
            </w:pPr>
          </w:p>
        </w:tc>
        <w:tc>
          <w:tcPr>
            <w:tcW w:w="1798" w:type="pct"/>
            <w:shd w:val="clear" w:color="auto" w:fill="auto"/>
          </w:tcPr>
          <w:p w14:paraId="743BEA7C" w14:textId="77777777" w:rsidR="007C0059" w:rsidRPr="00EC61C3" w:rsidRDefault="007C0059" w:rsidP="008053C9">
            <w:pPr>
              <w:pStyle w:val="TAC"/>
              <w:keepNext w:val="0"/>
              <w:rPr>
                <w:rFonts w:cs="Arial"/>
                <w:szCs w:val="18"/>
              </w:rPr>
            </w:pPr>
            <w:r w:rsidRPr="00EC61C3">
              <w:rPr>
                <w:rFonts w:cs="Arial"/>
                <w:szCs w:val="18"/>
              </w:rPr>
              <w:t>Table A.3.8.3.4</w:t>
            </w:r>
          </w:p>
        </w:tc>
      </w:tr>
      <w:tr w:rsidR="00147F10" w:rsidRPr="00EC61C3" w14:paraId="743BEA82" w14:textId="77777777" w:rsidTr="008053C9">
        <w:trPr>
          <w:trHeight w:val="62"/>
          <w:jc w:val="center"/>
        </w:trPr>
        <w:tc>
          <w:tcPr>
            <w:tcW w:w="1597" w:type="pct"/>
            <w:gridSpan w:val="2"/>
            <w:shd w:val="clear" w:color="auto" w:fill="auto"/>
            <w:vAlign w:val="center"/>
          </w:tcPr>
          <w:p w14:paraId="743BEA7E" w14:textId="77777777" w:rsidR="007C0059" w:rsidRPr="00EC61C3" w:rsidRDefault="007C0059" w:rsidP="008053C9">
            <w:pPr>
              <w:pStyle w:val="TAL"/>
              <w:keepNext w:val="0"/>
              <w:rPr>
                <w:rFonts w:cs="Arial"/>
                <w:bCs/>
                <w:szCs w:val="18"/>
              </w:rPr>
            </w:pPr>
            <w:r w:rsidRPr="00EC61C3">
              <w:rPr>
                <w:rFonts w:cs="Arial"/>
                <w:szCs w:val="18"/>
              </w:rPr>
              <w:t>SSB index assigned as RLM RS</w:t>
            </w:r>
          </w:p>
        </w:tc>
        <w:tc>
          <w:tcPr>
            <w:tcW w:w="1033" w:type="pct"/>
            <w:shd w:val="clear" w:color="auto" w:fill="auto"/>
          </w:tcPr>
          <w:p w14:paraId="743BEA7F"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80" w14:textId="77777777" w:rsidR="007C0059" w:rsidRPr="00EC61C3" w:rsidRDefault="007C0059" w:rsidP="008053C9">
            <w:pPr>
              <w:pStyle w:val="TAC"/>
              <w:keepNext w:val="0"/>
              <w:rPr>
                <w:rFonts w:cs="Arial"/>
                <w:szCs w:val="18"/>
              </w:rPr>
            </w:pPr>
          </w:p>
        </w:tc>
        <w:tc>
          <w:tcPr>
            <w:tcW w:w="1798" w:type="pct"/>
            <w:shd w:val="clear" w:color="auto" w:fill="auto"/>
          </w:tcPr>
          <w:p w14:paraId="743BEA81" w14:textId="77777777" w:rsidR="007C0059" w:rsidRPr="00EC61C3" w:rsidRDefault="007C0059" w:rsidP="008053C9">
            <w:pPr>
              <w:pStyle w:val="TAC"/>
              <w:keepNext w:val="0"/>
              <w:rPr>
                <w:rFonts w:cs="Arial"/>
                <w:szCs w:val="18"/>
              </w:rPr>
            </w:pPr>
            <w:r w:rsidRPr="00EC61C3">
              <w:rPr>
                <w:rFonts w:cs="Arial"/>
                <w:szCs w:val="18"/>
              </w:rPr>
              <w:t>0,1</w:t>
            </w:r>
          </w:p>
        </w:tc>
      </w:tr>
      <w:tr w:rsidR="00147F10" w:rsidRPr="00EC61C3" w14:paraId="743BEA86" w14:textId="77777777" w:rsidTr="008053C9">
        <w:trPr>
          <w:trHeight w:val="62"/>
          <w:jc w:val="center"/>
        </w:trPr>
        <w:tc>
          <w:tcPr>
            <w:tcW w:w="2630" w:type="pct"/>
            <w:gridSpan w:val="3"/>
            <w:shd w:val="clear" w:color="auto" w:fill="auto"/>
            <w:vAlign w:val="center"/>
          </w:tcPr>
          <w:p w14:paraId="743BEA83" w14:textId="77777777" w:rsidR="007C0059" w:rsidRPr="00EC61C3" w:rsidRDefault="007C0059" w:rsidP="008053C9">
            <w:pPr>
              <w:pStyle w:val="TAL"/>
              <w:keepNext w:val="0"/>
              <w:rPr>
                <w:rFonts w:cs="Arial"/>
                <w:szCs w:val="18"/>
              </w:rPr>
            </w:pPr>
            <w:r w:rsidRPr="00EC61C3">
              <w:rPr>
                <w:rFonts w:cs="Arial"/>
                <w:szCs w:val="18"/>
              </w:rPr>
              <w:t>OCNG parameters</w:t>
            </w:r>
          </w:p>
        </w:tc>
        <w:tc>
          <w:tcPr>
            <w:tcW w:w="572" w:type="pct"/>
            <w:shd w:val="clear" w:color="auto" w:fill="auto"/>
          </w:tcPr>
          <w:p w14:paraId="743BEA84" w14:textId="77777777" w:rsidR="007C0059" w:rsidRPr="00EC61C3" w:rsidRDefault="007C0059" w:rsidP="008053C9">
            <w:pPr>
              <w:pStyle w:val="TAC"/>
              <w:keepNext w:val="0"/>
              <w:rPr>
                <w:rFonts w:cs="Arial"/>
                <w:szCs w:val="18"/>
              </w:rPr>
            </w:pPr>
          </w:p>
        </w:tc>
        <w:tc>
          <w:tcPr>
            <w:tcW w:w="1798" w:type="pct"/>
            <w:shd w:val="clear" w:color="auto" w:fill="auto"/>
          </w:tcPr>
          <w:p w14:paraId="743BEA85" w14:textId="5E3455E2" w:rsidR="007C0059" w:rsidRPr="00EC61C3" w:rsidRDefault="007C0059" w:rsidP="008053C9">
            <w:pPr>
              <w:pStyle w:val="TAC"/>
              <w:keepNext w:val="0"/>
              <w:rPr>
                <w:rFonts w:cs="Arial"/>
                <w:szCs w:val="18"/>
              </w:rPr>
            </w:pPr>
            <w:r w:rsidRPr="00EC61C3">
              <w:rPr>
                <w:rFonts w:cs="Arial"/>
                <w:szCs w:val="18"/>
              </w:rPr>
              <w:t>OP.</w:t>
            </w:r>
            <w:ins w:id="311" w:author="Rose, Ian" w:date="2021-01-14T13:02:00Z">
              <w:r w:rsidR="00065435">
                <w:rPr>
                  <w:rFonts w:cs="Arial"/>
                  <w:szCs w:val="18"/>
                </w:rPr>
                <w:t>5</w:t>
              </w:r>
            </w:ins>
            <w:del w:id="312" w:author="Rose, Ian" w:date="2021-01-14T13:02:00Z">
              <w:r w:rsidRPr="00EC61C3" w:rsidDel="00065435">
                <w:rPr>
                  <w:rFonts w:cs="Arial"/>
                  <w:szCs w:val="18"/>
                </w:rPr>
                <w:delText>2</w:delText>
              </w:r>
            </w:del>
          </w:p>
        </w:tc>
      </w:tr>
      <w:tr w:rsidR="00147F10" w:rsidRPr="00EC61C3" w14:paraId="743BEA8A" w14:textId="77777777" w:rsidTr="008053C9">
        <w:trPr>
          <w:trHeight w:val="62"/>
          <w:jc w:val="center"/>
        </w:trPr>
        <w:tc>
          <w:tcPr>
            <w:tcW w:w="2630" w:type="pct"/>
            <w:gridSpan w:val="3"/>
            <w:shd w:val="clear" w:color="auto" w:fill="auto"/>
            <w:vAlign w:val="center"/>
          </w:tcPr>
          <w:p w14:paraId="743BEA87" w14:textId="77777777" w:rsidR="007C0059" w:rsidRPr="00EC61C3" w:rsidRDefault="007C0059" w:rsidP="008053C9">
            <w:pPr>
              <w:pStyle w:val="TAL"/>
              <w:keepNext w:val="0"/>
              <w:rPr>
                <w:rFonts w:cs="Arial"/>
                <w:szCs w:val="18"/>
              </w:rPr>
            </w:pPr>
            <w:r w:rsidRPr="00EC61C3">
              <w:rPr>
                <w:rFonts w:cs="Arial"/>
                <w:szCs w:val="18"/>
              </w:rPr>
              <w:lastRenderedPageBreak/>
              <w:t>CP length</w:t>
            </w:r>
          </w:p>
        </w:tc>
        <w:tc>
          <w:tcPr>
            <w:tcW w:w="572" w:type="pct"/>
            <w:shd w:val="clear" w:color="auto" w:fill="auto"/>
          </w:tcPr>
          <w:p w14:paraId="743BEA88" w14:textId="77777777" w:rsidR="007C0059" w:rsidRPr="00EC61C3" w:rsidRDefault="007C0059" w:rsidP="008053C9">
            <w:pPr>
              <w:pStyle w:val="TAC"/>
              <w:keepNext w:val="0"/>
              <w:rPr>
                <w:rFonts w:cs="Arial"/>
                <w:szCs w:val="18"/>
              </w:rPr>
            </w:pPr>
          </w:p>
        </w:tc>
        <w:tc>
          <w:tcPr>
            <w:tcW w:w="1798" w:type="pct"/>
            <w:shd w:val="clear" w:color="auto" w:fill="auto"/>
          </w:tcPr>
          <w:p w14:paraId="743BEA89" w14:textId="77777777" w:rsidR="007C0059" w:rsidRPr="00EC61C3" w:rsidRDefault="007C0059" w:rsidP="008053C9">
            <w:pPr>
              <w:pStyle w:val="TAC"/>
              <w:keepNext w:val="0"/>
              <w:rPr>
                <w:rFonts w:cs="Arial"/>
                <w:szCs w:val="18"/>
              </w:rPr>
            </w:pPr>
            <w:r w:rsidRPr="00EC61C3">
              <w:rPr>
                <w:rFonts w:cs="Arial"/>
                <w:szCs w:val="18"/>
              </w:rPr>
              <w:t>Normal</w:t>
            </w:r>
          </w:p>
        </w:tc>
      </w:tr>
      <w:tr w:rsidR="00147F10" w:rsidRPr="00EC61C3" w14:paraId="743BEA93" w14:textId="77777777" w:rsidTr="008053C9">
        <w:trPr>
          <w:trHeight w:val="161"/>
          <w:jc w:val="center"/>
        </w:trPr>
        <w:tc>
          <w:tcPr>
            <w:tcW w:w="797" w:type="pct"/>
            <w:vMerge w:val="restart"/>
            <w:shd w:val="clear" w:color="auto" w:fill="auto"/>
          </w:tcPr>
          <w:p w14:paraId="743BEA8F" w14:textId="77777777" w:rsidR="007C0059" w:rsidRPr="00EC61C3" w:rsidRDefault="007C0059" w:rsidP="008053C9">
            <w:pPr>
              <w:pStyle w:val="TAL"/>
              <w:keepNext w:val="0"/>
            </w:pPr>
            <w:r w:rsidRPr="00EC61C3">
              <w:t xml:space="preserve">In sync transmission parameters </w:t>
            </w:r>
          </w:p>
        </w:tc>
        <w:tc>
          <w:tcPr>
            <w:tcW w:w="1833" w:type="pct"/>
            <w:gridSpan w:val="2"/>
            <w:shd w:val="clear" w:color="auto" w:fill="auto"/>
          </w:tcPr>
          <w:p w14:paraId="743BEA90" w14:textId="77777777" w:rsidR="007C0059" w:rsidRPr="00EC61C3" w:rsidRDefault="007C0059" w:rsidP="008053C9">
            <w:pPr>
              <w:pStyle w:val="TAL"/>
              <w:keepNext w:val="0"/>
            </w:pPr>
            <w:r w:rsidRPr="00EC61C3">
              <w:t>DCI format</w:t>
            </w:r>
          </w:p>
        </w:tc>
        <w:tc>
          <w:tcPr>
            <w:tcW w:w="572" w:type="pct"/>
            <w:shd w:val="clear" w:color="auto" w:fill="auto"/>
          </w:tcPr>
          <w:p w14:paraId="743BEA91" w14:textId="77777777" w:rsidR="007C0059" w:rsidRPr="00EC61C3" w:rsidRDefault="007C0059" w:rsidP="008053C9">
            <w:pPr>
              <w:pStyle w:val="TAC"/>
              <w:keepNext w:val="0"/>
            </w:pPr>
          </w:p>
        </w:tc>
        <w:tc>
          <w:tcPr>
            <w:tcW w:w="1798" w:type="pct"/>
            <w:shd w:val="clear" w:color="auto" w:fill="auto"/>
          </w:tcPr>
          <w:p w14:paraId="743BEA92" w14:textId="77777777" w:rsidR="007C0059" w:rsidRPr="00EC61C3" w:rsidRDefault="007C0059" w:rsidP="008053C9">
            <w:pPr>
              <w:pStyle w:val="TAC"/>
              <w:keepNext w:val="0"/>
            </w:pPr>
            <w:r w:rsidRPr="00EC61C3">
              <w:t>1-0</w:t>
            </w:r>
          </w:p>
        </w:tc>
      </w:tr>
      <w:tr w:rsidR="00147F10" w:rsidRPr="00EC61C3" w14:paraId="743BEA98" w14:textId="77777777" w:rsidTr="008053C9">
        <w:trPr>
          <w:trHeight w:val="50"/>
          <w:jc w:val="center"/>
        </w:trPr>
        <w:tc>
          <w:tcPr>
            <w:tcW w:w="797" w:type="pct"/>
            <w:vMerge/>
            <w:shd w:val="clear" w:color="auto" w:fill="auto"/>
          </w:tcPr>
          <w:p w14:paraId="743BEA94" w14:textId="77777777" w:rsidR="007C0059" w:rsidRPr="00EC61C3" w:rsidRDefault="007C0059" w:rsidP="008053C9">
            <w:pPr>
              <w:pStyle w:val="TAL"/>
              <w:keepNext w:val="0"/>
            </w:pPr>
          </w:p>
        </w:tc>
        <w:tc>
          <w:tcPr>
            <w:tcW w:w="1833" w:type="pct"/>
            <w:gridSpan w:val="2"/>
            <w:shd w:val="clear" w:color="auto" w:fill="auto"/>
          </w:tcPr>
          <w:p w14:paraId="743BEA95" w14:textId="77777777" w:rsidR="007C0059" w:rsidRPr="00EC61C3" w:rsidRDefault="007C0059" w:rsidP="008053C9">
            <w:pPr>
              <w:pStyle w:val="TAL"/>
              <w:keepNext w:val="0"/>
            </w:pPr>
            <w:r w:rsidRPr="00EC61C3">
              <w:t>Number of Control OFDM symbols</w:t>
            </w:r>
          </w:p>
        </w:tc>
        <w:tc>
          <w:tcPr>
            <w:tcW w:w="572" w:type="pct"/>
            <w:shd w:val="clear" w:color="auto" w:fill="auto"/>
          </w:tcPr>
          <w:p w14:paraId="743BEA96" w14:textId="77777777" w:rsidR="007C0059" w:rsidRPr="00EC61C3" w:rsidRDefault="007C0059" w:rsidP="008053C9">
            <w:pPr>
              <w:pStyle w:val="TAC"/>
              <w:keepNext w:val="0"/>
            </w:pPr>
          </w:p>
        </w:tc>
        <w:tc>
          <w:tcPr>
            <w:tcW w:w="1798" w:type="pct"/>
            <w:shd w:val="clear" w:color="auto" w:fill="auto"/>
          </w:tcPr>
          <w:p w14:paraId="743BEA97" w14:textId="77777777" w:rsidR="007C0059" w:rsidRPr="00EC61C3" w:rsidRDefault="007C0059" w:rsidP="008053C9">
            <w:pPr>
              <w:pStyle w:val="TAC"/>
              <w:keepNext w:val="0"/>
            </w:pPr>
            <w:r w:rsidRPr="00EC61C3">
              <w:t>2</w:t>
            </w:r>
          </w:p>
        </w:tc>
      </w:tr>
      <w:tr w:rsidR="00147F10" w:rsidRPr="00EC61C3" w14:paraId="743BEA9D" w14:textId="77777777" w:rsidTr="008053C9">
        <w:trPr>
          <w:trHeight w:val="173"/>
          <w:jc w:val="center"/>
        </w:trPr>
        <w:tc>
          <w:tcPr>
            <w:tcW w:w="797" w:type="pct"/>
            <w:vMerge/>
            <w:shd w:val="clear" w:color="auto" w:fill="auto"/>
          </w:tcPr>
          <w:p w14:paraId="743BEA99" w14:textId="77777777" w:rsidR="007C0059" w:rsidRPr="00EC61C3" w:rsidRDefault="007C0059" w:rsidP="008053C9">
            <w:pPr>
              <w:pStyle w:val="TAL"/>
              <w:keepNext w:val="0"/>
            </w:pPr>
          </w:p>
        </w:tc>
        <w:tc>
          <w:tcPr>
            <w:tcW w:w="1833" w:type="pct"/>
            <w:gridSpan w:val="2"/>
            <w:shd w:val="clear" w:color="auto" w:fill="auto"/>
          </w:tcPr>
          <w:p w14:paraId="743BEA9A" w14:textId="77777777" w:rsidR="007C0059" w:rsidRPr="00EC61C3" w:rsidRDefault="007C0059" w:rsidP="008053C9">
            <w:pPr>
              <w:pStyle w:val="TAL"/>
              <w:keepNext w:val="0"/>
            </w:pPr>
            <w:r w:rsidRPr="00EC61C3">
              <w:t xml:space="preserve">Aggregation level </w:t>
            </w:r>
          </w:p>
        </w:tc>
        <w:tc>
          <w:tcPr>
            <w:tcW w:w="572" w:type="pct"/>
            <w:shd w:val="clear" w:color="auto" w:fill="auto"/>
          </w:tcPr>
          <w:p w14:paraId="743BEA9B" w14:textId="77777777" w:rsidR="007C0059" w:rsidRPr="00EC61C3" w:rsidRDefault="007C0059" w:rsidP="008053C9">
            <w:pPr>
              <w:pStyle w:val="TAC"/>
              <w:keepNext w:val="0"/>
            </w:pPr>
            <w:r w:rsidRPr="00EC61C3">
              <w:t>CCE</w:t>
            </w:r>
          </w:p>
        </w:tc>
        <w:tc>
          <w:tcPr>
            <w:tcW w:w="1798" w:type="pct"/>
            <w:shd w:val="clear" w:color="auto" w:fill="auto"/>
          </w:tcPr>
          <w:p w14:paraId="743BEA9C" w14:textId="77777777" w:rsidR="007C0059" w:rsidRPr="00EC61C3" w:rsidRDefault="007C0059" w:rsidP="008053C9">
            <w:pPr>
              <w:pStyle w:val="TAC"/>
              <w:keepNext w:val="0"/>
            </w:pPr>
            <w:r w:rsidRPr="00EC61C3">
              <w:t>4</w:t>
            </w:r>
          </w:p>
        </w:tc>
      </w:tr>
      <w:tr w:rsidR="00147F10" w:rsidRPr="00EC61C3" w14:paraId="743BEAA2" w14:textId="77777777" w:rsidTr="008053C9">
        <w:trPr>
          <w:trHeight w:val="144"/>
          <w:jc w:val="center"/>
        </w:trPr>
        <w:tc>
          <w:tcPr>
            <w:tcW w:w="797" w:type="pct"/>
            <w:vMerge/>
            <w:shd w:val="clear" w:color="auto" w:fill="auto"/>
          </w:tcPr>
          <w:p w14:paraId="743BEA9E" w14:textId="77777777" w:rsidR="007C0059" w:rsidRPr="00EC61C3" w:rsidRDefault="007C0059" w:rsidP="008053C9">
            <w:pPr>
              <w:pStyle w:val="TAL"/>
              <w:keepNext w:val="0"/>
            </w:pPr>
          </w:p>
        </w:tc>
        <w:tc>
          <w:tcPr>
            <w:tcW w:w="1833" w:type="pct"/>
            <w:gridSpan w:val="2"/>
            <w:shd w:val="clear" w:color="auto" w:fill="auto"/>
          </w:tcPr>
          <w:p w14:paraId="743BEA9F" w14:textId="77777777" w:rsidR="007C0059" w:rsidRPr="00EC61C3" w:rsidRDefault="007C0059" w:rsidP="008053C9">
            <w:pPr>
              <w:pStyle w:val="TAL"/>
              <w:keepNext w:val="0"/>
            </w:pPr>
            <w:r w:rsidRPr="00EC61C3">
              <w:rPr>
                <w:rFonts w:eastAsia="?? ??"/>
              </w:rPr>
              <w:t>Ratio of hypothetical PDCCH RE energy to average SSS RE energy</w:t>
            </w:r>
          </w:p>
        </w:tc>
        <w:tc>
          <w:tcPr>
            <w:tcW w:w="572" w:type="pct"/>
            <w:shd w:val="clear" w:color="auto" w:fill="auto"/>
          </w:tcPr>
          <w:p w14:paraId="743BEAA0" w14:textId="77777777" w:rsidR="007C0059" w:rsidRPr="00EC61C3" w:rsidRDefault="007C0059" w:rsidP="008053C9">
            <w:pPr>
              <w:pStyle w:val="TAC"/>
              <w:keepNext w:val="0"/>
            </w:pPr>
            <w:r w:rsidRPr="00EC61C3">
              <w:t>dB</w:t>
            </w:r>
          </w:p>
        </w:tc>
        <w:tc>
          <w:tcPr>
            <w:tcW w:w="1798" w:type="pct"/>
            <w:shd w:val="clear" w:color="auto" w:fill="auto"/>
          </w:tcPr>
          <w:p w14:paraId="743BEAA1" w14:textId="77777777" w:rsidR="007C0059" w:rsidRPr="00EC61C3" w:rsidRDefault="007C0059" w:rsidP="008053C9">
            <w:pPr>
              <w:pStyle w:val="TAC"/>
              <w:keepNext w:val="0"/>
            </w:pPr>
            <w:r w:rsidRPr="00EC61C3">
              <w:t>0</w:t>
            </w:r>
          </w:p>
        </w:tc>
      </w:tr>
      <w:tr w:rsidR="00147F10" w:rsidRPr="00EC61C3" w14:paraId="743BEAA7" w14:textId="77777777" w:rsidTr="008053C9">
        <w:trPr>
          <w:trHeight w:val="50"/>
          <w:jc w:val="center"/>
        </w:trPr>
        <w:tc>
          <w:tcPr>
            <w:tcW w:w="797" w:type="pct"/>
            <w:vMerge/>
            <w:shd w:val="clear" w:color="auto" w:fill="auto"/>
          </w:tcPr>
          <w:p w14:paraId="743BEAA3" w14:textId="77777777" w:rsidR="007C0059" w:rsidRPr="00EC61C3" w:rsidRDefault="007C0059" w:rsidP="008053C9">
            <w:pPr>
              <w:pStyle w:val="TAL"/>
              <w:keepNext w:val="0"/>
            </w:pPr>
          </w:p>
        </w:tc>
        <w:tc>
          <w:tcPr>
            <w:tcW w:w="1833" w:type="pct"/>
            <w:gridSpan w:val="2"/>
            <w:shd w:val="clear" w:color="auto" w:fill="auto"/>
          </w:tcPr>
          <w:p w14:paraId="743BEAA4" w14:textId="77777777" w:rsidR="007C0059" w:rsidRPr="00EC61C3" w:rsidRDefault="007C0059" w:rsidP="008053C9">
            <w:pPr>
              <w:pStyle w:val="TAL"/>
              <w:keepNext w:val="0"/>
            </w:pPr>
            <w:r w:rsidRPr="00EC61C3">
              <w:rPr>
                <w:rFonts w:eastAsia="?? ??"/>
              </w:rPr>
              <w:t>Ratio of hypothetical PDCCH DMRS energy to average SSS RE energy</w:t>
            </w:r>
          </w:p>
        </w:tc>
        <w:tc>
          <w:tcPr>
            <w:tcW w:w="572" w:type="pct"/>
            <w:shd w:val="clear" w:color="auto" w:fill="auto"/>
          </w:tcPr>
          <w:p w14:paraId="743BEAA5" w14:textId="77777777" w:rsidR="007C0059" w:rsidRPr="00EC61C3" w:rsidRDefault="007C0059" w:rsidP="008053C9">
            <w:pPr>
              <w:pStyle w:val="TAC"/>
              <w:keepNext w:val="0"/>
            </w:pPr>
            <w:r w:rsidRPr="00EC61C3">
              <w:t>dB</w:t>
            </w:r>
          </w:p>
        </w:tc>
        <w:tc>
          <w:tcPr>
            <w:tcW w:w="1798" w:type="pct"/>
            <w:shd w:val="clear" w:color="auto" w:fill="auto"/>
          </w:tcPr>
          <w:p w14:paraId="743BEAA6" w14:textId="77777777" w:rsidR="007C0059" w:rsidRPr="00EC61C3" w:rsidRDefault="007C0059" w:rsidP="008053C9">
            <w:pPr>
              <w:pStyle w:val="TAC"/>
              <w:keepNext w:val="0"/>
            </w:pPr>
            <w:r w:rsidRPr="00EC61C3">
              <w:t>0</w:t>
            </w:r>
          </w:p>
        </w:tc>
      </w:tr>
      <w:tr w:rsidR="00147F10" w:rsidRPr="00EC61C3" w14:paraId="743BEAAC" w14:textId="77777777" w:rsidTr="008053C9">
        <w:trPr>
          <w:trHeight w:val="50"/>
          <w:jc w:val="center"/>
        </w:trPr>
        <w:tc>
          <w:tcPr>
            <w:tcW w:w="797" w:type="pct"/>
            <w:vMerge/>
            <w:shd w:val="clear" w:color="auto" w:fill="auto"/>
          </w:tcPr>
          <w:p w14:paraId="743BEAA8" w14:textId="77777777" w:rsidR="007C0059" w:rsidRPr="00EC61C3" w:rsidRDefault="007C0059" w:rsidP="008053C9">
            <w:pPr>
              <w:pStyle w:val="TAL"/>
              <w:keepNext w:val="0"/>
            </w:pPr>
          </w:p>
        </w:tc>
        <w:tc>
          <w:tcPr>
            <w:tcW w:w="1833" w:type="pct"/>
            <w:gridSpan w:val="2"/>
            <w:shd w:val="clear" w:color="auto" w:fill="auto"/>
            <w:vAlign w:val="center"/>
          </w:tcPr>
          <w:p w14:paraId="743BEAA9" w14:textId="77777777" w:rsidR="007C0059" w:rsidRPr="00EC61C3" w:rsidRDefault="007C0059" w:rsidP="008053C9">
            <w:pPr>
              <w:pStyle w:val="TAL"/>
              <w:keepNext w:val="0"/>
              <w:rPr>
                <w:rFonts w:eastAsia="?? ??"/>
              </w:rPr>
            </w:pPr>
            <w:r w:rsidRPr="00EC61C3">
              <w:rPr>
                <w:rFonts w:eastAsia="?? ??"/>
              </w:rPr>
              <w:t>DMRS precoder granularity</w:t>
            </w:r>
          </w:p>
        </w:tc>
        <w:tc>
          <w:tcPr>
            <w:tcW w:w="572" w:type="pct"/>
            <w:shd w:val="clear" w:color="auto" w:fill="auto"/>
            <w:vAlign w:val="center"/>
          </w:tcPr>
          <w:p w14:paraId="743BEAAA" w14:textId="77777777" w:rsidR="007C0059" w:rsidRPr="00EC61C3" w:rsidRDefault="007C0059" w:rsidP="008053C9">
            <w:pPr>
              <w:pStyle w:val="TAC"/>
              <w:keepNext w:val="0"/>
              <w:rPr>
                <w:rFonts w:eastAsia="?? ??"/>
              </w:rPr>
            </w:pPr>
          </w:p>
        </w:tc>
        <w:tc>
          <w:tcPr>
            <w:tcW w:w="1798" w:type="pct"/>
            <w:shd w:val="clear" w:color="auto" w:fill="auto"/>
          </w:tcPr>
          <w:p w14:paraId="743BEAAB" w14:textId="77777777" w:rsidR="007C0059" w:rsidRPr="00EC61C3" w:rsidRDefault="007C0059" w:rsidP="008053C9">
            <w:pPr>
              <w:pStyle w:val="TAC"/>
              <w:keepNext w:val="0"/>
            </w:pPr>
            <w:r w:rsidRPr="00EC61C3">
              <w:rPr>
                <w:rFonts w:eastAsia="?? ??"/>
              </w:rPr>
              <w:t>REG bundle size</w:t>
            </w:r>
          </w:p>
        </w:tc>
      </w:tr>
      <w:tr w:rsidR="00147F10" w:rsidRPr="00EC61C3" w14:paraId="743BEAB1" w14:textId="77777777" w:rsidTr="008053C9">
        <w:trPr>
          <w:trHeight w:val="185"/>
          <w:jc w:val="center"/>
        </w:trPr>
        <w:tc>
          <w:tcPr>
            <w:tcW w:w="797" w:type="pct"/>
            <w:vMerge/>
            <w:shd w:val="clear" w:color="auto" w:fill="auto"/>
          </w:tcPr>
          <w:p w14:paraId="743BEAAD" w14:textId="77777777" w:rsidR="007C0059" w:rsidRPr="00EC61C3" w:rsidRDefault="007C0059" w:rsidP="008053C9">
            <w:pPr>
              <w:pStyle w:val="TAL"/>
              <w:keepNext w:val="0"/>
            </w:pPr>
          </w:p>
        </w:tc>
        <w:tc>
          <w:tcPr>
            <w:tcW w:w="1833" w:type="pct"/>
            <w:gridSpan w:val="2"/>
            <w:shd w:val="clear" w:color="auto" w:fill="auto"/>
            <w:vAlign w:val="center"/>
          </w:tcPr>
          <w:p w14:paraId="743BEAAE" w14:textId="77777777" w:rsidR="007C0059" w:rsidRPr="00EC61C3" w:rsidRDefault="007C0059" w:rsidP="008053C9">
            <w:pPr>
              <w:pStyle w:val="TAL"/>
              <w:keepNext w:val="0"/>
              <w:rPr>
                <w:rFonts w:eastAsia="?? ??"/>
              </w:rPr>
            </w:pPr>
            <w:r w:rsidRPr="00EC61C3">
              <w:rPr>
                <w:rFonts w:eastAsia="?? ??"/>
              </w:rPr>
              <w:t>REG bundle size</w:t>
            </w:r>
          </w:p>
        </w:tc>
        <w:tc>
          <w:tcPr>
            <w:tcW w:w="572" w:type="pct"/>
            <w:shd w:val="clear" w:color="auto" w:fill="auto"/>
            <w:vAlign w:val="center"/>
          </w:tcPr>
          <w:p w14:paraId="743BEAAF" w14:textId="77777777" w:rsidR="007C0059" w:rsidRPr="00EC61C3" w:rsidRDefault="007C0059" w:rsidP="008053C9">
            <w:pPr>
              <w:pStyle w:val="TAC"/>
              <w:keepNext w:val="0"/>
              <w:rPr>
                <w:rFonts w:eastAsia="?? ??"/>
              </w:rPr>
            </w:pPr>
          </w:p>
        </w:tc>
        <w:tc>
          <w:tcPr>
            <w:tcW w:w="1798" w:type="pct"/>
            <w:shd w:val="clear" w:color="auto" w:fill="auto"/>
          </w:tcPr>
          <w:p w14:paraId="743BEAB0" w14:textId="77777777" w:rsidR="007C0059" w:rsidRPr="00EC61C3" w:rsidRDefault="007C0059" w:rsidP="008053C9">
            <w:pPr>
              <w:pStyle w:val="TAC"/>
              <w:keepNext w:val="0"/>
            </w:pPr>
            <w:r w:rsidRPr="00EC61C3">
              <w:t>6</w:t>
            </w:r>
          </w:p>
        </w:tc>
      </w:tr>
      <w:tr w:rsidR="00147F10" w:rsidRPr="00EC61C3" w14:paraId="743BEAB6" w14:textId="77777777" w:rsidTr="008053C9">
        <w:trPr>
          <w:trHeight w:val="164"/>
          <w:jc w:val="center"/>
        </w:trPr>
        <w:tc>
          <w:tcPr>
            <w:tcW w:w="797" w:type="pct"/>
            <w:vMerge w:val="restart"/>
            <w:shd w:val="clear" w:color="auto" w:fill="auto"/>
          </w:tcPr>
          <w:p w14:paraId="743BEAB2" w14:textId="77777777" w:rsidR="007C0059" w:rsidRPr="00EC61C3" w:rsidRDefault="007C0059" w:rsidP="008053C9">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14:paraId="743BEAB3" w14:textId="77777777" w:rsidR="007C0059" w:rsidRPr="00EC61C3" w:rsidRDefault="007C0059" w:rsidP="008053C9">
            <w:pPr>
              <w:pStyle w:val="TAL"/>
              <w:keepNext w:val="0"/>
              <w:rPr>
                <w:rFonts w:cs="Arial"/>
                <w:szCs w:val="18"/>
              </w:rPr>
            </w:pPr>
            <w:r w:rsidRPr="00EC61C3">
              <w:rPr>
                <w:rFonts w:cs="Arial"/>
                <w:szCs w:val="18"/>
              </w:rPr>
              <w:t>DCI format</w:t>
            </w:r>
          </w:p>
        </w:tc>
        <w:tc>
          <w:tcPr>
            <w:tcW w:w="572" w:type="pct"/>
            <w:shd w:val="clear" w:color="auto" w:fill="auto"/>
          </w:tcPr>
          <w:p w14:paraId="743BEAB4" w14:textId="77777777" w:rsidR="007C0059" w:rsidRPr="00EC61C3" w:rsidRDefault="007C0059" w:rsidP="008053C9">
            <w:pPr>
              <w:pStyle w:val="TAC"/>
              <w:keepNext w:val="0"/>
              <w:rPr>
                <w:rFonts w:cs="Arial"/>
                <w:szCs w:val="18"/>
              </w:rPr>
            </w:pPr>
          </w:p>
        </w:tc>
        <w:tc>
          <w:tcPr>
            <w:tcW w:w="1798" w:type="pct"/>
            <w:shd w:val="clear" w:color="auto" w:fill="auto"/>
          </w:tcPr>
          <w:p w14:paraId="743BEAB5" w14:textId="77777777" w:rsidR="007C0059" w:rsidRPr="00EC61C3" w:rsidRDefault="007C0059" w:rsidP="008053C9">
            <w:pPr>
              <w:pStyle w:val="TAC"/>
              <w:keepNext w:val="0"/>
              <w:rPr>
                <w:rFonts w:cs="Arial"/>
                <w:szCs w:val="18"/>
              </w:rPr>
            </w:pPr>
            <w:r w:rsidRPr="00EC61C3">
              <w:rPr>
                <w:rFonts w:cs="Arial"/>
                <w:szCs w:val="18"/>
              </w:rPr>
              <w:t>1-0</w:t>
            </w:r>
          </w:p>
        </w:tc>
      </w:tr>
      <w:tr w:rsidR="00147F10" w:rsidRPr="00EC61C3" w14:paraId="743BEABB" w14:textId="77777777" w:rsidTr="008053C9">
        <w:trPr>
          <w:trHeight w:val="50"/>
          <w:jc w:val="center"/>
        </w:trPr>
        <w:tc>
          <w:tcPr>
            <w:tcW w:w="797" w:type="pct"/>
            <w:vMerge/>
            <w:shd w:val="clear" w:color="auto" w:fill="auto"/>
          </w:tcPr>
          <w:p w14:paraId="743BEAB7" w14:textId="77777777" w:rsidR="007C0059" w:rsidRPr="00EC61C3" w:rsidRDefault="007C0059" w:rsidP="008053C9">
            <w:pPr>
              <w:pStyle w:val="TAL"/>
              <w:keepNext w:val="0"/>
              <w:rPr>
                <w:rFonts w:cs="Arial"/>
                <w:szCs w:val="18"/>
              </w:rPr>
            </w:pPr>
          </w:p>
        </w:tc>
        <w:tc>
          <w:tcPr>
            <w:tcW w:w="1833" w:type="pct"/>
            <w:gridSpan w:val="2"/>
            <w:shd w:val="clear" w:color="auto" w:fill="auto"/>
          </w:tcPr>
          <w:p w14:paraId="743BEAB8" w14:textId="77777777" w:rsidR="007C0059" w:rsidRPr="00EC61C3" w:rsidRDefault="007C0059" w:rsidP="008053C9">
            <w:pPr>
              <w:pStyle w:val="TAL"/>
              <w:keepNext w:val="0"/>
              <w:rPr>
                <w:rFonts w:cs="Arial"/>
                <w:szCs w:val="18"/>
              </w:rPr>
            </w:pPr>
            <w:r w:rsidRPr="00EC61C3">
              <w:rPr>
                <w:rFonts w:cs="Arial"/>
                <w:szCs w:val="18"/>
              </w:rPr>
              <w:t>Number of Control OFDM symbols</w:t>
            </w:r>
          </w:p>
        </w:tc>
        <w:tc>
          <w:tcPr>
            <w:tcW w:w="572" w:type="pct"/>
            <w:shd w:val="clear" w:color="auto" w:fill="auto"/>
          </w:tcPr>
          <w:p w14:paraId="743BEAB9" w14:textId="77777777" w:rsidR="007C0059" w:rsidRPr="00EC61C3" w:rsidRDefault="007C0059" w:rsidP="008053C9">
            <w:pPr>
              <w:pStyle w:val="TAC"/>
              <w:keepNext w:val="0"/>
              <w:rPr>
                <w:rFonts w:cs="Arial"/>
                <w:szCs w:val="18"/>
              </w:rPr>
            </w:pPr>
          </w:p>
        </w:tc>
        <w:tc>
          <w:tcPr>
            <w:tcW w:w="1798" w:type="pct"/>
            <w:shd w:val="clear" w:color="auto" w:fill="auto"/>
          </w:tcPr>
          <w:p w14:paraId="743BEABA" w14:textId="77777777" w:rsidR="007C0059" w:rsidRPr="00EC61C3" w:rsidRDefault="007C0059" w:rsidP="008053C9">
            <w:pPr>
              <w:pStyle w:val="TAC"/>
              <w:keepNext w:val="0"/>
              <w:rPr>
                <w:rFonts w:cs="Arial"/>
                <w:szCs w:val="18"/>
              </w:rPr>
            </w:pPr>
            <w:r w:rsidRPr="00EC61C3">
              <w:rPr>
                <w:rFonts w:cs="Arial"/>
                <w:szCs w:val="18"/>
              </w:rPr>
              <w:t>2</w:t>
            </w:r>
          </w:p>
        </w:tc>
      </w:tr>
      <w:tr w:rsidR="00147F10" w:rsidRPr="00EC61C3" w14:paraId="743BEAC0" w14:textId="77777777" w:rsidTr="008053C9">
        <w:trPr>
          <w:trHeight w:val="176"/>
          <w:jc w:val="center"/>
        </w:trPr>
        <w:tc>
          <w:tcPr>
            <w:tcW w:w="797" w:type="pct"/>
            <w:vMerge/>
            <w:shd w:val="clear" w:color="auto" w:fill="auto"/>
          </w:tcPr>
          <w:p w14:paraId="743BEABC" w14:textId="77777777" w:rsidR="007C0059" w:rsidRPr="00EC61C3" w:rsidRDefault="007C0059" w:rsidP="008053C9">
            <w:pPr>
              <w:pStyle w:val="TAL"/>
              <w:keepNext w:val="0"/>
              <w:rPr>
                <w:rFonts w:cs="Arial"/>
                <w:szCs w:val="18"/>
              </w:rPr>
            </w:pPr>
          </w:p>
        </w:tc>
        <w:tc>
          <w:tcPr>
            <w:tcW w:w="1833" w:type="pct"/>
            <w:gridSpan w:val="2"/>
            <w:shd w:val="clear" w:color="auto" w:fill="auto"/>
          </w:tcPr>
          <w:p w14:paraId="743BEABD" w14:textId="77777777" w:rsidR="007C0059" w:rsidRPr="00EC61C3" w:rsidRDefault="007C0059" w:rsidP="008053C9">
            <w:pPr>
              <w:pStyle w:val="TAL"/>
              <w:keepNext w:val="0"/>
              <w:rPr>
                <w:rFonts w:cs="Arial"/>
                <w:szCs w:val="18"/>
              </w:rPr>
            </w:pPr>
            <w:r w:rsidRPr="00EC61C3">
              <w:rPr>
                <w:rFonts w:cs="Arial"/>
                <w:szCs w:val="18"/>
              </w:rPr>
              <w:t xml:space="preserve">Aggregation level </w:t>
            </w:r>
          </w:p>
        </w:tc>
        <w:tc>
          <w:tcPr>
            <w:tcW w:w="572" w:type="pct"/>
            <w:shd w:val="clear" w:color="auto" w:fill="auto"/>
          </w:tcPr>
          <w:p w14:paraId="743BEABE" w14:textId="77777777" w:rsidR="007C0059" w:rsidRPr="00EC61C3" w:rsidRDefault="007C0059" w:rsidP="008053C9">
            <w:pPr>
              <w:pStyle w:val="TAC"/>
              <w:keepNext w:val="0"/>
              <w:rPr>
                <w:rFonts w:cs="Arial"/>
                <w:szCs w:val="18"/>
              </w:rPr>
            </w:pPr>
            <w:r w:rsidRPr="00EC61C3">
              <w:rPr>
                <w:rFonts w:cs="Arial"/>
                <w:szCs w:val="18"/>
              </w:rPr>
              <w:t>CCE</w:t>
            </w:r>
          </w:p>
        </w:tc>
        <w:tc>
          <w:tcPr>
            <w:tcW w:w="1798" w:type="pct"/>
            <w:shd w:val="clear" w:color="auto" w:fill="auto"/>
          </w:tcPr>
          <w:p w14:paraId="743BEABF" w14:textId="77777777" w:rsidR="007C0059" w:rsidRPr="00EC61C3" w:rsidRDefault="007C0059" w:rsidP="008053C9">
            <w:pPr>
              <w:pStyle w:val="TAC"/>
              <w:keepNext w:val="0"/>
              <w:rPr>
                <w:rFonts w:cs="Arial"/>
                <w:szCs w:val="18"/>
              </w:rPr>
            </w:pPr>
            <w:r w:rsidRPr="00EC61C3">
              <w:rPr>
                <w:rFonts w:cs="Arial"/>
                <w:szCs w:val="18"/>
              </w:rPr>
              <w:t>8</w:t>
            </w:r>
          </w:p>
        </w:tc>
      </w:tr>
      <w:tr w:rsidR="00147F10" w:rsidRPr="00EC61C3" w14:paraId="743BEAC5" w14:textId="77777777" w:rsidTr="008053C9">
        <w:trPr>
          <w:trHeight w:val="159"/>
          <w:jc w:val="center"/>
        </w:trPr>
        <w:tc>
          <w:tcPr>
            <w:tcW w:w="797" w:type="pct"/>
            <w:vMerge/>
            <w:shd w:val="clear" w:color="auto" w:fill="auto"/>
          </w:tcPr>
          <w:p w14:paraId="743BEAC1" w14:textId="77777777" w:rsidR="007C0059" w:rsidRPr="00EC61C3" w:rsidRDefault="007C0059" w:rsidP="008053C9">
            <w:pPr>
              <w:pStyle w:val="TAL"/>
              <w:keepNext w:val="0"/>
              <w:rPr>
                <w:rFonts w:cs="Arial"/>
                <w:szCs w:val="18"/>
              </w:rPr>
            </w:pPr>
          </w:p>
        </w:tc>
        <w:tc>
          <w:tcPr>
            <w:tcW w:w="1833" w:type="pct"/>
            <w:gridSpan w:val="2"/>
            <w:shd w:val="clear" w:color="auto" w:fill="auto"/>
          </w:tcPr>
          <w:p w14:paraId="743BEAC2" w14:textId="77777777" w:rsidR="007C0059" w:rsidRPr="00EC61C3" w:rsidRDefault="007C0059" w:rsidP="008053C9">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14:paraId="743BEAC3" w14:textId="77777777" w:rsidR="007C0059" w:rsidRPr="00EC61C3" w:rsidRDefault="007C0059" w:rsidP="008053C9">
            <w:pPr>
              <w:pStyle w:val="TAC"/>
              <w:keepNext w:val="0"/>
              <w:rPr>
                <w:rFonts w:cs="Arial"/>
                <w:szCs w:val="18"/>
              </w:rPr>
            </w:pPr>
            <w:r w:rsidRPr="00EC61C3">
              <w:rPr>
                <w:rFonts w:cs="Arial"/>
                <w:szCs w:val="18"/>
              </w:rPr>
              <w:t>dB</w:t>
            </w:r>
          </w:p>
        </w:tc>
        <w:tc>
          <w:tcPr>
            <w:tcW w:w="1798" w:type="pct"/>
            <w:shd w:val="clear" w:color="auto" w:fill="auto"/>
          </w:tcPr>
          <w:p w14:paraId="743BEAC4" w14:textId="77777777" w:rsidR="007C0059" w:rsidRPr="00EC61C3" w:rsidRDefault="007C0059" w:rsidP="008053C9">
            <w:pPr>
              <w:pStyle w:val="TAC"/>
              <w:keepNext w:val="0"/>
              <w:rPr>
                <w:rFonts w:cs="Arial"/>
                <w:szCs w:val="18"/>
              </w:rPr>
            </w:pPr>
            <w:r w:rsidRPr="00EC61C3">
              <w:rPr>
                <w:rFonts w:cs="Arial"/>
                <w:szCs w:val="18"/>
              </w:rPr>
              <w:t>4</w:t>
            </w:r>
          </w:p>
        </w:tc>
      </w:tr>
      <w:tr w:rsidR="00147F10" w:rsidRPr="00EC61C3" w14:paraId="743BEACA" w14:textId="77777777" w:rsidTr="008053C9">
        <w:trPr>
          <w:trHeight w:val="293"/>
          <w:jc w:val="center"/>
        </w:trPr>
        <w:tc>
          <w:tcPr>
            <w:tcW w:w="797" w:type="pct"/>
            <w:vMerge/>
            <w:shd w:val="clear" w:color="auto" w:fill="auto"/>
          </w:tcPr>
          <w:p w14:paraId="743BEAC6" w14:textId="77777777" w:rsidR="007C0059" w:rsidRPr="00EC61C3" w:rsidRDefault="007C0059" w:rsidP="008053C9">
            <w:pPr>
              <w:pStyle w:val="TAL"/>
              <w:keepNext w:val="0"/>
              <w:rPr>
                <w:rFonts w:cs="Arial"/>
                <w:szCs w:val="18"/>
              </w:rPr>
            </w:pPr>
          </w:p>
        </w:tc>
        <w:tc>
          <w:tcPr>
            <w:tcW w:w="1833" w:type="pct"/>
            <w:gridSpan w:val="2"/>
            <w:shd w:val="clear" w:color="auto" w:fill="auto"/>
          </w:tcPr>
          <w:p w14:paraId="743BEAC7" w14:textId="77777777" w:rsidR="007C0059" w:rsidRPr="00EC61C3" w:rsidRDefault="007C0059" w:rsidP="008053C9">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14:paraId="743BEAC8" w14:textId="77777777" w:rsidR="007C0059" w:rsidRPr="00EC61C3" w:rsidRDefault="007C0059" w:rsidP="008053C9">
            <w:pPr>
              <w:pStyle w:val="TAC"/>
              <w:keepNext w:val="0"/>
              <w:rPr>
                <w:rFonts w:cs="Arial"/>
                <w:szCs w:val="18"/>
              </w:rPr>
            </w:pPr>
            <w:r w:rsidRPr="00EC61C3">
              <w:rPr>
                <w:rFonts w:cs="Arial"/>
                <w:szCs w:val="18"/>
              </w:rPr>
              <w:t>dB</w:t>
            </w:r>
          </w:p>
        </w:tc>
        <w:tc>
          <w:tcPr>
            <w:tcW w:w="1798" w:type="pct"/>
            <w:shd w:val="clear" w:color="auto" w:fill="auto"/>
          </w:tcPr>
          <w:p w14:paraId="743BEAC9" w14:textId="77777777" w:rsidR="007C0059" w:rsidRPr="00EC61C3" w:rsidRDefault="007C0059" w:rsidP="008053C9">
            <w:pPr>
              <w:pStyle w:val="TAC"/>
              <w:keepNext w:val="0"/>
              <w:rPr>
                <w:rFonts w:cs="Arial"/>
                <w:szCs w:val="18"/>
              </w:rPr>
            </w:pPr>
            <w:r w:rsidRPr="00EC61C3">
              <w:rPr>
                <w:rFonts w:cs="Arial"/>
                <w:szCs w:val="18"/>
              </w:rPr>
              <w:t>4</w:t>
            </w:r>
          </w:p>
        </w:tc>
      </w:tr>
      <w:tr w:rsidR="00147F10" w:rsidRPr="00EC61C3" w14:paraId="743BEACF" w14:textId="77777777" w:rsidTr="008053C9">
        <w:trPr>
          <w:trHeight w:val="50"/>
          <w:jc w:val="center"/>
        </w:trPr>
        <w:tc>
          <w:tcPr>
            <w:tcW w:w="797" w:type="pct"/>
            <w:vMerge/>
            <w:shd w:val="clear" w:color="auto" w:fill="auto"/>
          </w:tcPr>
          <w:p w14:paraId="743BEACB" w14:textId="77777777" w:rsidR="007C0059" w:rsidRPr="00EC61C3" w:rsidRDefault="007C0059" w:rsidP="008053C9">
            <w:pPr>
              <w:pStyle w:val="TAL"/>
              <w:keepNext w:val="0"/>
              <w:rPr>
                <w:rFonts w:cs="Arial"/>
                <w:szCs w:val="18"/>
              </w:rPr>
            </w:pPr>
          </w:p>
        </w:tc>
        <w:tc>
          <w:tcPr>
            <w:tcW w:w="1833" w:type="pct"/>
            <w:gridSpan w:val="2"/>
            <w:shd w:val="clear" w:color="auto" w:fill="auto"/>
            <w:vAlign w:val="center"/>
          </w:tcPr>
          <w:p w14:paraId="743BEACC" w14:textId="77777777" w:rsidR="007C0059" w:rsidRPr="00EC61C3" w:rsidRDefault="007C0059" w:rsidP="008053C9">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14:paraId="743BEACD" w14:textId="77777777" w:rsidR="007C0059" w:rsidRPr="00EC61C3" w:rsidRDefault="007C0059" w:rsidP="008053C9">
            <w:pPr>
              <w:pStyle w:val="TAC"/>
              <w:keepNext w:val="0"/>
              <w:rPr>
                <w:rFonts w:eastAsia="?? ??" w:cs="Arial"/>
                <w:szCs w:val="18"/>
              </w:rPr>
            </w:pPr>
          </w:p>
        </w:tc>
        <w:tc>
          <w:tcPr>
            <w:tcW w:w="1798" w:type="pct"/>
            <w:shd w:val="clear" w:color="auto" w:fill="auto"/>
          </w:tcPr>
          <w:p w14:paraId="743BEACE" w14:textId="77777777" w:rsidR="007C0059" w:rsidRPr="00EC61C3" w:rsidRDefault="007C0059" w:rsidP="008053C9">
            <w:pPr>
              <w:pStyle w:val="TAC"/>
              <w:keepNext w:val="0"/>
              <w:rPr>
                <w:rFonts w:cs="Arial"/>
                <w:szCs w:val="18"/>
              </w:rPr>
            </w:pPr>
            <w:r w:rsidRPr="00EC61C3">
              <w:rPr>
                <w:rFonts w:eastAsia="?? ??" w:cs="Arial"/>
                <w:szCs w:val="18"/>
              </w:rPr>
              <w:t>REG bundle size</w:t>
            </w:r>
          </w:p>
        </w:tc>
      </w:tr>
      <w:tr w:rsidR="00147F10" w:rsidRPr="00EC61C3" w14:paraId="743BEAD4" w14:textId="77777777" w:rsidTr="008053C9">
        <w:trPr>
          <w:trHeight w:val="188"/>
          <w:jc w:val="center"/>
        </w:trPr>
        <w:tc>
          <w:tcPr>
            <w:tcW w:w="797" w:type="pct"/>
            <w:vMerge/>
            <w:shd w:val="clear" w:color="auto" w:fill="auto"/>
          </w:tcPr>
          <w:p w14:paraId="743BEAD0" w14:textId="77777777" w:rsidR="007C0059" w:rsidRPr="00EC61C3" w:rsidRDefault="007C0059" w:rsidP="008053C9">
            <w:pPr>
              <w:pStyle w:val="TAL"/>
              <w:keepNext w:val="0"/>
              <w:rPr>
                <w:rFonts w:cs="Arial"/>
                <w:szCs w:val="18"/>
              </w:rPr>
            </w:pPr>
          </w:p>
        </w:tc>
        <w:tc>
          <w:tcPr>
            <w:tcW w:w="1833" w:type="pct"/>
            <w:gridSpan w:val="2"/>
            <w:shd w:val="clear" w:color="auto" w:fill="auto"/>
            <w:vAlign w:val="center"/>
          </w:tcPr>
          <w:p w14:paraId="743BEAD1" w14:textId="77777777" w:rsidR="007C0059" w:rsidRPr="00EC61C3" w:rsidRDefault="007C0059" w:rsidP="008053C9">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14:paraId="743BEAD2" w14:textId="77777777" w:rsidR="007C0059" w:rsidRPr="00EC61C3" w:rsidRDefault="007C0059" w:rsidP="008053C9">
            <w:pPr>
              <w:pStyle w:val="TAC"/>
              <w:keepNext w:val="0"/>
              <w:rPr>
                <w:rFonts w:eastAsia="?? ??" w:cs="Arial"/>
                <w:szCs w:val="18"/>
              </w:rPr>
            </w:pPr>
          </w:p>
        </w:tc>
        <w:tc>
          <w:tcPr>
            <w:tcW w:w="1798" w:type="pct"/>
            <w:shd w:val="clear" w:color="auto" w:fill="auto"/>
          </w:tcPr>
          <w:p w14:paraId="743BEAD3" w14:textId="77777777" w:rsidR="007C0059" w:rsidRPr="00EC61C3" w:rsidRDefault="007C0059" w:rsidP="008053C9">
            <w:pPr>
              <w:pStyle w:val="TAC"/>
              <w:keepNext w:val="0"/>
              <w:rPr>
                <w:rFonts w:cs="Arial"/>
                <w:szCs w:val="18"/>
              </w:rPr>
            </w:pPr>
            <w:r w:rsidRPr="00EC61C3">
              <w:rPr>
                <w:rFonts w:cs="Arial"/>
                <w:szCs w:val="18"/>
              </w:rPr>
              <w:t>6</w:t>
            </w:r>
          </w:p>
        </w:tc>
      </w:tr>
      <w:tr w:rsidR="00147F10" w:rsidRPr="00EC61C3" w14:paraId="743BEAD8" w14:textId="77777777" w:rsidTr="008053C9">
        <w:trPr>
          <w:trHeight w:val="176"/>
          <w:jc w:val="center"/>
        </w:trPr>
        <w:tc>
          <w:tcPr>
            <w:tcW w:w="2630" w:type="pct"/>
            <w:gridSpan w:val="3"/>
            <w:shd w:val="clear" w:color="auto" w:fill="auto"/>
          </w:tcPr>
          <w:p w14:paraId="743BEAD5" w14:textId="77777777" w:rsidR="007C0059" w:rsidRPr="00EC61C3" w:rsidRDefault="007C0059" w:rsidP="008053C9">
            <w:pPr>
              <w:pStyle w:val="TAL"/>
              <w:keepNext w:val="0"/>
              <w:rPr>
                <w:rFonts w:cs="Arial"/>
                <w:szCs w:val="18"/>
              </w:rPr>
            </w:pPr>
            <w:r w:rsidRPr="00EC61C3">
              <w:rPr>
                <w:rFonts w:cs="Arial"/>
                <w:szCs w:val="18"/>
              </w:rPr>
              <w:t>DRX</w:t>
            </w:r>
          </w:p>
        </w:tc>
        <w:tc>
          <w:tcPr>
            <w:tcW w:w="572" w:type="pct"/>
            <w:shd w:val="clear" w:color="auto" w:fill="auto"/>
          </w:tcPr>
          <w:p w14:paraId="743BEAD6" w14:textId="77777777" w:rsidR="007C0059" w:rsidRPr="00EC61C3" w:rsidRDefault="007C0059" w:rsidP="008053C9">
            <w:pPr>
              <w:pStyle w:val="TAC"/>
              <w:keepNext w:val="0"/>
              <w:rPr>
                <w:rFonts w:cs="Arial"/>
                <w:szCs w:val="18"/>
              </w:rPr>
            </w:pPr>
          </w:p>
        </w:tc>
        <w:tc>
          <w:tcPr>
            <w:tcW w:w="1798" w:type="pct"/>
            <w:shd w:val="clear" w:color="auto" w:fill="auto"/>
          </w:tcPr>
          <w:p w14:paraId="743BEAD7" w14:textId="77777777" w:rsidR="007C0059" w:rsidRPr="00EC61C3" w:rsidRDefault="007C0059" w:rsidP="008053C9">
            <w:pPr>
              <w:pStyle w:val="TAC"/>
              <w:keepNext w:val="0"/>
              <w:rPr>
                <w:rFonts w:cs="Arial"/>
                <w:i/>
                <w:iCs/>
                <w:szCs w:val="18"/>
              </w:rPr>
            </w:pPr>
            <w:r w:rsidRPr="00EC61C3">
              <w:rPr>
                <w:rFonts w:cs="Arial"/>
                <w:i/>
                <w:iCs/>
                <w:szCs w:val="18"/>
              </w:rPr>
              <w:t>OFF</w:t>
            </w:r>
          </w:p>
        </w:tc>
      </w:tr>
      <w:tr w:rsidR="00147F10" w:rsidRPr="00EC61C3" w14:paraId="743BEADC" w14:textId="77777777" w:rsidTr="008053C9">
        <w:trPr>
          <w:trHeight w:val="164"/>
          <w:jc w:val="center"/>
        </w:trPr>
        <w:tc>
          <w:tcPr>
            <w:tcW w:w="2630" w:type="pct"/>
            <w:gridSpan w:val="3"/>
            <w:shd w:val="clear" w:color="auto" w:fill="auto"/>
          </w:tcPr>
          <w:p w14:paraId="743BEAD9" w14:textId="77777777" w:rsidR="007C0059" w:rsidRPr="00EC61C3" w:rsidRDefault="007C0059" w:rsidP="008053C9">
            <w:pPr>
              <w:pStyle w:val="TAL"/>
              <w:keepNext w:val="0"/>
              <w:rPr>
                <w:rFonts w:cs="Arial"/>
                <w:szCs w:val="18"/>
              </w:rPr>
            </w:pPr>
            <w:r w:rsidRPr="00EC61C3">
              <w:rPr>
                <w:rFonts w:cs="Arial"/>
                <w:szCs w:val="18"/>
              </w:rPr>
              <w:t xml:space="preserve">Gap pattern ID </w:t>
            </w:r>
          </w:p>
        </w:tc>
        <w:tc>
          <w:tcPr>
            <w:tcW w:w="572" w:type="pct"/>
            <w:shd w:val="clear" w:color="auto" w:fill="auto"/>
          </w:tcPr>
          <w:p w14:paraId="743BEADA" w14:textId="77777777" w:rsidR="007C0059" w:rsidRPr="00EC61C3" w:rsidRDefault="007C0059" w:rsidP="008053C9">
            <w:pPr>
              <w:pStyle w:val="TAC"/>
              <w:keepNext w:val="0"/>
              <w:rPr>
                <w:rFonts w:cs="Arial"/>
                <w:szCs w:val="18"/>
              </w:rPr>
            </w:pPr>
          </w:p>
        </w:tc>
        <w:tc>
          <w:tcPr>
            <w:tcW w:w="1798" w:type="pct"/>
            <w:shd w:val="clear" w:color="auto" w:fill="auto"/>
          </w:tcPr>
          <w:p w14:paraId="743BEADB" w14:textId="77777777" w:rsidR="007C0059" w:rsidRPr="00EC61C3" w:rsidRDefault="007C0059" w:rsidP="008053C9">
            <w:pPr>
              <w:pStyle w:val="TAC"/>
              <w:keepNext w:val="0"/>
              <w:rPr>
                <w:rFonts w:cs="Arial"/>
                <w:iCs/>
                <w:szCs w:val="18"/>
              </w:rPr>
            </w:pPr>
            <w:r w:rsidRPr="00EC61C3">
              <w:rPr>
                <w:rFonts w:cs="Arial"/>
                <w:iCs/>
                <w:szCs w:val="18"/>
              </w:rPr>
              <w:t>N.A.</w:t>
            </w:r>
          </w:p>
        </w:tc>
      </w:tr>
      <w:tr w:rsidR="00147F10" w:rsidRPr="00EC61C3" w14:paraId="743BEAE0" w14:textId="77777777" w:rsidTr="008053C9">
        <w:trPr>
          <w:trHeight w:val="50"/>
          <w:jc w:val="center"/>
        </w:trPr>
        <w:tc>
          <w:tcPr>
            <w:tcW w:w="2630" w:type="pct"/>
            <w:gridSpan w:val="3"/>
            <w:shd w:val="clear" w:color="auto" w:fill="auto"/>
          </w:tcPr>
          <w:p w14:paraId="743BEADD" w14:textId="77777777" w:rsidR="007C0059" w:rsidRPr="00EC61C3" w:rsidRDefault="007C0059" w:rsidP="008053C9">
            <w:pPr>
              <w:pStyle w:val="TAL"/>
              <w:keepNext w:val="0"/>
              <w:rPr>
                <w:rFonts w:cs="Arial"/>
                <w:szCs w:val="18"/>
              </w:rPr>
            </w:pPr>
            <w:r w:rsidRPr="00EC61C3">
              <w:rPr>
                <w:rFonts w:cs="Arial"/>
                <w:szCs w:val="18"/>
              </w:rPr>
              <w:t>Layer 3 filtering</w:t>
            </w:r>
          </w:p>
        </w:tc>
        <w:tc>
          <w:tcPr>
            <w:tcW w:w="572" w:type="pct"/>
            <w:shd w:val="clear" w:color="auto" w:fill="auto"/>
          </w:tcPr>
          <w:p w14:paraId="743BEADE" w14:textId="77777777" w:rsidR="007C0059" w:rsidRPr="00EC61C3" w:rsidRDefault="007C0059" w:rsidP="008053C9">
            <w:pPr>
              <w:pStyle w:val="TAC"/>
              <w:keepNext w:val="0"/>
              <w:rPr>
                <w:rFonts w:cs="Arial"/>
                <w:szCs w:val="18"/>
              </w:rPr>
            </w:pPr>
          </w:p>
        </w:tc>
        <w:tc>
          <w:tcPr>
            <w:tcW w:w="1798" w:type="pct"/>
            <w:shd w:val="clear" w:color="auto" w:fill="auto"/>
          </w:tcPr>
          <w:p w14:paraId="743BEADF" w14:textId="77777777" w:rsidR="007C0059" w:rsidRPr="00EC61C3" w:rsidRDefault="007C0059" w:rsidP="008053C9">
            <w:pPr>
              <w:pStyle w:val="TAC"/>
              <w:keepNext w:val="0"/>
              <w:rPr>
                <w:rFonts w:cs="Arial"/>
                <w:szCs w:val="18"/>
              </w:rPr>
            </w:pPr>
            <w:r w:rsidRPr="00EC61C3">
              <w:rPr>
                <w:rFonts w:cs="Arial"/>
                <w:i/>
                <w:iCs/>
                <w:szCs w:val="18"/>
              </w:rPr>
              <w:t>Enabled</w:t>
            </w:r>
          </w:p>
        </w:tc>
      </w:tr>
      <w:tr w:rsidR="00147F10" w:rsidRPr="00EC61C3" w14:paraId="743BEAE4" w14:textId="77777777" w:rsidTr="008053C9">
        <w:trPr>
          <w:trHeight w:val="164"/>
          <w:jc w:val="center"/>
        </w:trPr>
        <w:tc>
          <w:tcPr>
            <w:tcW w:w="2630" w:type="pct"/>
            <w:gridSpan w:val="3"/>
            <w:shd w:val="clear" w:color="auto" w:fill="auto"/>
          </w:tcPr>
          <w:p w14:paraId="743BEAE1" w14:textId="77777777" w:rsidR="007C0059" w:rsidRPr="00EC61C3" w:rsidRDefault="007C0059" w:rsidP="008053C9">
            <w:pPr>
              <w:pStyle w:val="TAL"/>
              <w:keepNext w:val="0"/>
              <w:rPr>
                <w:rFonts w:cs="Arial"/>
                <w:szCs w:val="18"/>
              </w:rPr>
            </w:pPr>
            <w:r w:rsidRPr="00EC61C3">
              <w:rPr>
                <w:rFonts w:cs="Arial"/>
                <w:szCs w:val="18"/>
              </w:rPr>
              <w:t>T310 timer</w:t>
            </w:r>
          </w:p>
        </w:tc>
        <w:tc>
          <w:tcPr>
            <w:tcW w:w="572" w:type="pct"/>
            <w:shd w:val="clear" w:color="auto" w:fill="auto"/>
          </w:tcPr>
          <w:p w14:paraId="743BEAE2" w14:textId="77777777" w:rsidR="007C0059" w:rsidRPr="00EC61C3" w:rsidRDefault="007C0059" w:rsidP="008053C9">
            <w:pPr>
              <w:pStyle w:val="TAC"/>
              <w:keepNext w:val="0"/>
              <w:rPr>
                <w:rFonts w:cs="Arial"/>
                <w:iCs/>
                <w:szCs w:val="18"/>
              </w:rPr>
            </w:pPr>
            <w:r w:rsidRPr="00EC61C3">
              <w:rPr>
                <w:rFonts w:cs="Arial"/>
                <w:iCs/>
                <w:szCs w:val="18"/>
              </w:rPr>
              <w:t>ms</w:t>
            </w:r>
          </w:p>
        </w:tc>
        <w:tc>
          <w:tcPr>
            <w:tcW w:w="1798" w:type="pct"/>
            <w:shd w:val="clear" w:color="auto" w:fill="auto"/>
          </w:tcPr>
          <w:p w14:paraId="743BEAE3" w14:textId="77777777" w:rsidR="007C0059" w:rsidRPr="00EC61C3" w:rsidRDefault="007C0059" w:rsidP="008053C9">
            <w:pPr>
              <w:pStyle w:val="TAC"/>
              <w:keepNext w:val="0"/>
              <w:rPr>
                <w:iCs/>
              </w:rPr>
            </w:pPr>
            <w:r w:rsidRPr="00EC61C3">
              <w:rPr>
                <w:iCs/>
              </w:rPr>
              <w:t>4000</w:t>
            </w:r>
          </w:p>
        </w:tc>
      </w:tr>
      <w:tr w:rsidR="00147F10" w:rsidRPr="00EC61C3" w14:paraId="743BEAE8" w14:textId="77777777" w:rsidTr="008053C9">
        <w:trPr>
          <w:trHeight w:val="164"/>
          <w:jc w:val="center"/>
        </w:trPr>
        <w:tc>
          <w:tcPr>
            <w:tcW w:w="2630" w:type="pct"/>
            <w:gridSpan w:val="3"/>
            <w:shd w:val="clear" w:color="auto" w:fill="auto"/>
          </w:tcPr>
          <w:p w14:paraId="743BEAE5" w14:textId="77777777" w:rsidR="007C0059" w:rsidRPr="00EC61C3" w:rsidRDefault="007C0059" w:rsidP="008053C9">
            <w:pPr>
              <w:pStyle w:val="TAL"/>
              <w:keepNext w:val="0"/>
              <w:rPr>
                <w:rFonts w:cs="Arial"/>
                <w:szCs w:val="18"/>
              </w:rPr>
            </w:pPr>
            <w:r w:rsidRPr="00EC61C3">
              <w:rPr>
                <w:rFonts w:cs="Arial"/>
                <w:szCs w:val="18"/>
              </w:rPr>
              <w:t>T311 timer</w:t>
            </w:r>
          </w:p>
        </w:tc>
        <w:tc>
          <w:tcPr>
            <w:tcW w:w="572" w:type="pct"/>
            <w:shd w:val="clear" w:color="auto" w:fill="auto"/>
          </w:tcPr>
          <w:p w14:paraId="743BEAE6" w14:textId="77777777" w:rsidR="007C0059" w:rsidRPr="00EC61C3" w:rsidRDefault="007C0059" w:rsidP="008053C9">
            <w:pPr>
              <w:pStyle w:val="TAC"/>
              <w:keepNext w:val="0"/>
              <w:rPr>
                <w:rFonts w:cs="Arial"/>
                <w:iCs/>
                <w:szCs w:val="18"/>
              </w:rPr>
            </w:pPr>
            <w:r w:rsidRPr="00EC61C3">
              <w:rPr>
                <w:rFonts w:cs="Arial"/>
                <w:szCs w:val="18"/>
              </w:rPr>
              <w:t>ms</w:t>
            </w:r>
          </w:p>
        </w:tc>
        <w:tc>
          <w:tcPr>
            <w:tcW w:w="1798" w:type="pct"/>
            <w:shd w:val="clear" w:color="auto" w:fill="auto"/>
          </w:tcPr>
          <w:p w14:paraId="743BEAE7" w14:textId="77777777" w:rsidR="007C0059" w:rsidRPr="00EC61C3" w:rsidRDefault="007C0059" w:rsidP="008053C9">
            <w:pPr>
              <w:pStyle w:val="TAC"/>
              <w:keepNext w:val="0"/>
              <w:rPr>
                <w:i/>
                <w:iCs/>
              </w:rPr>
            </w:pPr>
            <w:r w:rsidRPr="00EC61C3">
              <w:t>1000</w:t>
            </w:r>
          </w:p>
        </w:tc>
      </w:tr>
      <w:tr w:rsidR="00147F10" w:rsidRPr="00EC61C3" w14:paraId="743BEAEC" w14:textId="77777777" w:rsidTr="008053C9">
        <w:trPr>
          <w:trHeight w:val="164"/>
          <w:jc w:val="center"/>
        </w:trPr>
        <w:tc>
          <w:tcPr>
            <w:tcW w:w="2630" w:type="pct"/>
            <w:gridSpan w:val="3"/>
            <w:shd w:val="clear" w:color="auto" w:fill="auto"/>
          </w:tcPr>
          <w:p w14:paraId="743BEAE9" w14:textId="77777777" w:rsidR="007C0059" w:rsidRPr="00EC61C3" w:rsidRDefault="007C0059" w:rsidP="008053C9">
            <w:pPr>
              <w:pStyle w:val="TAL"/>
              <w:keepNext w:val="0"/>
              <w:rPr>
                <w:rFonts w:cs="Arial"/>
                <w:szCs w:val="18"/>
              </w:rPr>
            </w:pPr>
            <w:r w:rsidRPr="00EC61C3">
              <w:rPr>
                <w:rFonts w:cs="Arial"/>
                <w:szCs w:val="18"/>
              </w:rPr>
              <w:t>N310</w:t>
            </w:r>
          </w:p>
        </w:tc>
        <w:tc>
          <w:tcPr>
            <w:tcW w:w="572" w:type="pct"/>
            <w:shd w:val="clear" w:color="auto" w:fill="auto"/>
          </w:tcPr>
          <w:p w14:paraId="743BEAEA" w14:textId="77777777" w:rsidR="007C0059" w:rsidRPr="00EC61C3" w:rsidRDefault="007C0059" w:rsidP="008053C9">
            <w:pPr>
              <w:pStyle w:val="TAC"/>
              <w:keepNext w:val="0"/>
              <w:rPr>
                <w:rFonts w:cs="Arial"/>
                <w:szCs w:val="18"/>
              </w:rPr>
            </w:pPr>
          </w:p>
        </w:tc>
        <w:tc>
          <w:tcPr>
            <w:tcW w:w="1798" w:type="pct"/>
            <w:shd w:val="clear" w:color="auto" w:fill="auto"/>
          </w:tcPr>
          <w:p w14:paraId="743BEAEB" w14:textId="77777777" w:rsidR="007C0059" w:rsidRPr="00EC61C3" w:rsidRDefault="007C0059" w:rsidP="008053C9">
            <w:pPr>
              <w:pStyle w:val="TAC"/>
              <w:keepNext w:val="0"/>
            </w:pPr>
            <w:r w:rsidRPr="00EC61C3">
              <w:t>1</w:t>
            </w:r>
          </w:p>
        </w:tc>
      </w:tr>
      <w:tr w:rsidR="00147F10" w:rsidRPr="00EC61C3" w14:paraId="743BEAF0" w14:textId="77777777" w:rsidTr="008053C9">
        <w:trPr>
          <w:trHeight w:val="164"/>
          <w:jc w:val="center"/>
        </w:trPr>
        <w:tc>
          <w:tcPr>
            <w:tcW w:w="2630" w:type="pct"/>
            <w:gridSpan w:val="3"/>
            <w:shd w:val="clear" w:color="auto" w:fill="auto"/>
          </w:tcPr>
          <w:p w14:paraId="743BEAED" w14:textId="77777777" w:rsidR="007C0059" w:rsidRPr="00EC61C3" w:rsidRDefault="007C0059" w:rsidP="008053C9">
            <w:pPr>
              <w:pStyle w:val="TAL"/>
              <w:keepNext w:val="0"/>
              <w:rPr>
                <w:rFonts w:cs="Arial"/>
                <w:szCs w:val="18"/>
              </w:rPr>
            </w:pPr>
            <w:r w:rsidRPr="00EC61C3">
              <w:rPr>
                <w:rFonts w:cs="Arial"/>
                <w:szCs w:val="18"/>
              </w:rPr>
              <w:t>N311</w:t>
            </w:r>
          </w:p>
        </w:tc>
        <w:tc>
          <w:tcPr>
            <w:tcW w:w="572" w:type="pct"/>
            <w:shd w:val="clear" w:color="auto" w:fill="auto"/>
          </w:tcPr>
          <w:p w14:paraId="743BEAEE" w14:textId="77777777" w:rsidR="007C0059" w:rsidRPr="00EC61C3" w:rsidRDefault="007C0059" w:rsidP="008053C9">
            <w:pPr>
              <w:pStyle w:val="TAC"/>
              <w:keepNext w:val="0"/>
              <w:rPr>
                <w:rFonts w:cs="Arial"/>
                <w:szCs w:val="18"/>
              </w:rPr>
            </w:pPr>
          </w:p>
        </w:tc>
        <w:tc>
          <w:tcPr>
            <w:tcW w:w="1798" w:type="pct"/>
            <w:shd w:val="clear" w:color="auto" w:fill="auto"/>
          </w:tcPr>
          <w:p w14:paraId="743BEAEF" w14:textId="77777777" w:rsidR="007C0059" w:rsidRPr="00EC61C3" w:rsidRDefault="007C0059" w:rsidP="008053C9">
            <w:pPr>
              <w:pStyle w:val="TAC"/>
              <w:keepNext w:val="0"/>
            </w:pPr>
            <w:r w:rsidRPr="00EC61C3">
              <w:t>1</w:t>
            </w:r>
          </w:p>
        </w:tc>
      </w:tr>
      <w:tr w:rsidR="00147F10" w:rsidRPr="00EC61C3" w14:paraId="743BEAF5" w14:textId="77777777" w:rsidTr="008053C9">
        <w:trPr>
          <w:trHeight w:val="62"/>
          <w:jc w:val="center"/>
        </w:trPr>
        <w:tc>
          <w:tcPr>
            <w:tcW w:w="1597" w:type="pct"/>
            <w:gridSpan w:val="2"/>
            <w:shd w:val="clear" w:color="auto" w:fill="auto"/>
            <w:vAlign w:val="center"/>
          </w:tcPr>
          <w:p w14:paraId="743BEAF1" w14:textId="77777777" w:rsidR="007C0059" w:rsidRPr="00EC61C3" w:rsidRDefault="007C0059" w:rsidP="008053C9">
            <w:pPr>
              <w:pStyle w:val="TAL"/>
              <w:keepNext w:val="0"/>
              <w:rPr>
                <w:rFonts w:cs="Arial"/>
                <w:bCs/>
                <w:szCs w:val="18"/>
              </w:rPr>
            </w:pPr>
            <w:r w:rsidRPr="00EC61C3">
              <w:rPr>
                <w:rFonts w:cs="Arial"/>
                <w:szCs w:val="18"/>
              </w:rPr>
              <w:t>CSI-RS for CSI reporting</w:t>
            </w:r>
          </w:p>
        </w:tc>
        <w:tc>
          <w:tcPr>
            <w:tcW w:w="1033" w:type="pct"/>
            <w:shd w:val="clear" w:color="auto" w:fill="auto"/>
          </w:tcPr>
          <w:p w14:paraId="743BEAF2" w14:textId="77777777" w:rsidR="007C0059" w:rsidRPr="00EC61C3" w:rsidRDefault="007C0059" w:rsidP="008053C9">
            <w:pPr>
              <w:pStyle w:val="TAL"/>
              <w:keepNext w:val="0"/>
              <w:rPr>
                <w:rFonts w:cs="Arial"/>
                <w:szCs w:val="18"/>
              </w:rPr>
            </w:pPr>
            <w:r w:rsidRPr="00EC61C3">
              <w:rPr>
                <w:rFonts w:cs="Arial"/>
                <w:szCs w:val="18"/>
              </w:rPr>
              <w:t>Config 1, 2</w:t>
            </w:r>
          </w:p>
        </w:tc>
        <w:tc>
          <w:tcPr>
            <w:tcW w:w="572" w:type="pct"/>
            <w:shd w:val="clear" w:color="auto" w:fill="auto"/>
          </w:tcPr>
          <w:p w14:paraId="743BEAF3" w14:textId="77777777" w:rsidR="007C0059" w:rsidRPr="00EC61C3" w:rsidRDefault="007C0059" w:rsidP="008053C9">
            <w:pPr>
              <w:pStyle w:val="TAC"/>
              <w:keepNext w:val="0"/>
              <w:rPr>
                <w:rFonts w:cs="Arial"/>
                <w:szCs w:val="18"/>
              </w:rPr>
            </w:pPr>
          </w:p>
        </w:tc>
        <w:tc>
          <w:tcPr>
            <w:tcW w:w="1798" w:type="pct"/>
            <w:shd w:val="clear" w:color="auto" w:fill="auto"/>
          </w:tcPr>
          <w:p w14:paraId="743BEAF4" w14:textId="77777777" w:rsidR="007C0059" w:rsidRPr="00EC61C3" w:rsidRDefault="007C0059" w:rsidP="008053C9">
            <w:pPr>
              <w:pStyle w:val="TAC"/>
              <w:keepNext w:val="0"/>
              <w:rPr>
                <w:rFonts w:cs="Arial"/>
                <w:szCs w:val="18"/>
              </w:rPr>
            </w:pPr>
            <w:r w:rsidRPr="00EC61C3">
              <w:rPr>
                <w:rFonts w:cs="Arial"/>
                <w:szCs w:val="18"/>
              </w:rPr>
              <w:t>CSI-RS.3.1 TDD</w:t>
            </w:r>
          </w:p>
        </w:tc>
      </w:tr>
      <w:tr w:rsidR="00147F10" w:rsidRPr="00EC61C3" w14:paraId="743BEAF9" w14:textId="77777777" w:rsidTr="008053C9">
        <w:trPr>
          <w:trHeight w:val="62"/>
          <w:jc w:val="center"/>
        </w:trPr>
        <w:tc>
          <w:tcPr>
            <w:tcW w:w="2630" w:type="pct"/>
            <w:gridSpan w:val="3"/>
            <w:shd w:val="clear" w:color="auto" w:fill="auto"/>
            <w:vAlign w:val="center"/>
          </w:tcPr>
          <w:p w14:paraId="743BEAF6" w14:textId="77777777" w:rsidR="007C0059" w:rsidRPr="00EC61C3" w:rsidRDefault="007C0059" w:rsidP="008053C9">
            <w:pPr>
              <w:pStyle w:val="TAL"/>
              <w:keepNext w:val="0"/>
              <w:rPr>
                <w:rFonts w:cs="Arial"/>
                <w:szCs w:val="18"/>
              </w:rPr>
            </w:pPr>
            <w:r w:rsidRPr="00EC61C3">
              <w:t>TCI states for PDCCH/PDSCH</w:t>
            </w:r>
          </w:p>
        </w:tc>
        <w:tc>
          <w:tcPr>
            <w:tcW w:w="572" w:type="pct"/>
            <w:shd w:val="clear" w:color="auto" w:fill="auto"/>
          </w:tcPr>
          <w:p w14:paraId="743BEAF7" w14:textId="77777777" w:rsidR="007C0059" w:rsidRPr="00EC61C3" w:rsidRDefault="007C0059" w:rsidP="008053C9">
            <w:pPr>
              <w:pStyle w:val="TAC"/>
              <w:keepNext w:val="0"/>
              <w:rPr>
                <w:rFonts w:cs="Arial"/>
                <w:szCs w:val="18"/>
              </w:rPr>
            </w:pPr>
          </w:p>
        </w:tc>
        <w:tc>
          <w:tcPr>
            <w:tcW w:w="1798" w:type="pct"/>
            <w:shd w:val="clear" w:color="auto" w:fill="auto"/>
          </w:tcPr>
          <w:p w14:paraId="743BEAF8" w14:textId="77777777" w:rsidR="007C0059" w:rsidRPr="00EC61C3" w:rsidRDefault="007C0059" w:rsidP="008053C9">
            <w:pPr>
              <w:pStyle w:val="TAC"/>
              <w:keepNext w:val="0"/>
              <w:rPr>
                <w:rFonts w:cs="Arial"/>
                <w:szCs w:val="18"/>
              </w:rPr>
            </w:pPr>
            <w:r w:rsidRPr="00EC61C3">
              <w:rPr>
                <w:rFonts w:eastAsia="MS Mincho"/>
              </w:rPr>
              <w:t>TCI.State.2</w:t>
            </w:r>
          </w:p>
        </w:tc>
      </w:tr>
      <w:tr w:rsidR="00147F10" w:rsidRPr="00EC61C3" w14:paraId="743BEAFE" w14:textId="77777777" w:rsidTr="008053C9">
        <w:trPr>
          <w:trHeight w:val="62"/>
          <w:jc w:val="center"/>
        </w:trPr>
        <w:tc>
          <w:tcPr>
            <w:tcW w:w="1597" w:type="pct"/>
            <w:gridSpan w:val="2"/>
            <w:shd w:val="clear" w:color="auto" w:fill="auto"/>
            <w:vAlign w:val="center"/>
          </w:tcPr>
          <w:p w14:paraId="743BEAFA" w14:textId="77777777" w:rsidR="007C0059" w:rsidRPr="00EC61C3" w:rsidRDefault="007C0059" w:rsidP="008053C9">
            <w:pPr>
              <w:pStyle w:val="TAL"/>
              <w:keepNext w:val="0"/>
              <w:rPr>
                <w:rFonts w:cs="Arial"/>
                <w:szCs w:val="18"/>
              </w:rPr>
            </w:pPr>
            <w:r w:rsidRPr="00EC61C3">
              <w:t>CSI-RS for tracking</w:t>
            </w:r>
          </w:p>
        </w:tc>
        <w:tc>
          <w:tcPr>
            <w:tcW w:w="1033" w:type="pct"/>
            <w:shd w:val="clear" w:color="auto" w:fill="auto"/>
          </w:tcPr>
          <w:p w14:paraId="743BEAFB" w14:textId="77777777" w:rsidR="007C0059" w:rsidRPr="00EC61C3" w:rsidRDefault="007C0059" w:rsidP="008053C9">
            <w:pPr>
              <w:pStyle w:val="TAL"/>
              <w:keepNext w:val="0"/>
              <w:rPr>
                <w:rFonts w:cs="Arial"/>
                <w:szCs w:val="18"/>
              </w:rPr>
            </w:pPr>
            <w:r w:rsidRPr="00EC61C3">
              <w:t>Config 1, 2</w:t>
            </w:r>
          </w:p>
        </w:tc>
        <w:tc>
          <w:tcPr>
            <w:tcW w:w="572" w:type="pct"/>
            <w:shd w:val="clear" w:color="auto" w:fill="auto"/>
          </w:tcPr>
          <w:p w14:paraId="743BEAFC" w14:textId="77777777" w:rsidR="007C0059" w:rsidRPr="00EC61C3" w:rsidRDefault="007C0059" w:rsidP="008053C9">
            <w:pPr>
              <w:pStyle w:val="TAC"/>
              <w:keepNext w:val="0"/>
              <w:rPr>
                <w:rFonts w:cs="Arial"/>
                <w:szCs w:val="18"/>
              </w:rPr>
            </w:pPr>
          </w:p>
        </w:tc>
        <w:tc>
          <w:tcPr>
            <w:tcW w:w="1798" w:type="pct"/>
            <w:shd w:val="clear" w:color="auto" w:fill="auto"/>
          </w:tcPr>
          <w:p w14:paraId="743BEAFD" w14:textId="77777777" w:rsidR="007C0059" w:rsidRPr="00EC61C3" w:rsidRDefault="007C0059" w:rsidP="008053C9">
            <w:pPr>
              <w:pStyle w:val="TAC"/>
              <w:keepNext w:val="0"/>
              <w:rPr>
                <w:rFonts w:cs="Arial"/>
                <w:szCs w:val="18"/>
              </w:rPr>
            </w:pPr>
            <w:r w:rsidRPr="00EC61C3">
              <w:rPr>
                <w:szCs w:val="18"/>
              </w:rPr>
              <w:t>TRS.2.1 TDD</w:t>
            </w:r>
          </w:p>
        </w:tc>
      </w:tr>
      <w:tr w:rsidR="00147F10" w:rsidRPr="00EC61C3" w14:paraId="743BEB02" w14:textId="77777777" w:rsidTr="008053C9">
        <w:trPr>
          <w:trHeight w:val="164"/>
          <w:jc w:val="center"/>
        </w:trPr>
        <w:tc>
          <w:tcPr>
            <w:tcW w:w="2630" w:type="pct"/>
            <w:gridSpan w:val="3"/>
            <w:shd w:val="clear" w:color="auto" w:fill="auto"/>
          </w:tcPr>
          <w:p w14:paraId="743BEAFF" w14:textId="77777777" w:rsidR="007C0059" w:rsidRPr="00EC61C3" w:rsidRDefault="007C0059" w:rsidP="008053C9">
            <w:pPr>
              <w:pStyle w:val="TAL"/>
              <w:keepNext w:val="0"/>
              <w:rPr>
                <w:rFonts w:cs="Arial"/>
                <w:szCs w:val="18"/>
              </w:rPr>
            </w:pPr>
            <w:r w:rsidRPr="00EC61C3">
              <w:rPr>
                <w:rFonts w:cs="Arial"/>
                <w:szCs w:val="18"/>
              </w:rPr>
              <w:t>T1</w:t>
            </w:r>
          </w:p>
        </w:tc>
        <w:tc>
          <w:tcPr>
            <w:tcW w:w="572" w:type="pct"/>
            <w:shd w:val="clear" w:color="auto" w:fill="auto"/>
          </w:tcPr>
          <w:p w14:paraId="743BEB00"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01" w14:textId="77777777" w:rsidR="007C0059" w:rsidRPr="00EC61C3" w:rsidRDefault="007C0059" w:rsidP="008053C9">
            <w:pPr>
              <w:pStyle w:val="TAC"/>
              <w:keepNext w:val="0"/>
              <w:rPr>
                <w:rFonts w:cs="Arial"/>
                <w:szCs w:val="18"/>
              </w:rPr>
            </w:pPr>
            <w:r w:rsidRPr="00EC61C3">
              <w:rPr>
                <w:rFonts w:cs="Arial"/>
                <w:szCs w:val="18"/>
              </w:rPr>
              <w:t>0.2</w:t>
            </w:r>
          </w:p>
        </w:tc>
      </w:tr>
      <w:tr w:rsidR="00147F10" w:rsidRPr="00EC61C3" w14:paraId="743BEB06" w14:textId="77777777" w:rsidTr="008053C9">
        <w:trPr>
          <w:trHeight w:val="176"/>
          <w:jc w:val="center"/>
        </w:trPr>
        <w:tc>
          <w:tcPr>
            <w:tcW w:w="2630" w:type="pct"/>
            <w:gridSpan w:val="3"/>
            <w:shd w:val="clear" w:color="auto" w:fill="auto"/>
          </w:tcPr>
          <w:p w14:paraId="743BEB03" w14:textId="77777777" w:rsidR="007C0059" w:rsidRPr="00EC61C3" w:rsidRDefault="007C0059" w:rsidP="008053C9">
            <w:pPr>
              <w:pStyle w:val="TAL"/>
              <w:keepNext w:val="0"/>
              <w:rPr>
                <w:rFonts w:cs="Arial"/>
                <w:szCs w:val="18"/>
              </w:rPr>
            </w:pPr>
            <w:r w:rsidRPr="00EC61C3">
              <w:rPr>
                <w:rFonts w:cs="Arial"/>
                <w:szCs w:val="18"/>
              </w:rPr>
              <w:t>T2</w:t>
            </w:r>
          </w:p>
        </w:tc>
        <w:tc>
          <w:tcPr>
            <w:tcW w:w="572" w:type="pct"/>
            <w:shd w:val="clear" w:color="auto" w:fill="auto"/>
          </w:tcPr>
          <w:p w14:paraId="743BEB04"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05" w14:textId="77777777" w:rsidR="007C0059" w:rsidRPr="00EC61C3" w:rsidRDefault="007C0059" w:rsidP="008053C9">
            <w:pPr>
              <w:pStyle w:val="TAC"/>
              <w:keepNext w:val="0"/>
              <w:rPr>
                <w:rFonts w:cs="Arial"/>
                <w:szCs w:val="18"/>
              </w:rPr>
            </w:pPr>
            <w:r w:rsidRPr="00EC61C3">
              <w:rPr>
                <w:rFonts w:cs="Arial"/>
                <w:szCs w:val="18"/>
              </w:rPr>
              <w:t>0.2</w:t>
            </w:r>
          </w:p>
        </w:tc>
      </w:tr>
      <w:tr w:rsidR="00147F10" w:rsidRPr="00EC61C3" w14:paraId="743BEB0A" w14:textId="77777777" w:rsidTr="008053C9">
        <w:trPr>
          <w:trHeight w:val="164"/>
          <w:jc w:val="center"/>
        </w:trPr>
        <w:tc>
          <w:tcPr>
            <w:tcW w:w="2630" w:type="pct"/>
            <w:gridSpan w:val="3"/>
            <w:shd w:val="clear" w:color="auto" w:fill="auto"/>
          </w:tcPr>
          <w:p w14:paraId="743BEB07" w14:textId="77777777" w:rsidR="007C0059" w:rsidRPr="00EC61C3" w:rsidRDefault="007C0059" w:rsidP="008053C9">
            <w:pPr>
              <w:pStyle w:val="TAL"/>
              <w:keepNext w:val="0"/>
              <w:rPr>
                <w:rFonts w:cs="Arial"/>
                <w:szCs w:val="18"/>
              </w:rPr>
            </w:pPr>
            <w:r w:rsidRPr="00EC61C3">
              <w:rPr>
                <w:rFonts w:cs="Arial"/>
                <w:szCs w:val="18"/>
              </w:rPr>
              <w:t>T3</w:t>
            </w:r>
          </w:p>
        </w:tc>
        <w:tc>
          <w:tcPr>
            <w:tcW w:w="572" w:type="pct"/>
            <w:shd w:val="clear" w:color="auto" w:fill="auto"/>
          </w:tcPr>
          <w:p w14:paraId="743BEB08"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09" w14:textId="77777777" w:rsidR="007C0059" w:rsidRPr="00EC61C3" w:rsidRDefault="007C0059" w:rsidP="008053C9">
            <w:pPr>
              <w:pStyle w:val="TAC"/>
              <w:keepNext w:val="0"/>
              <w:rPr>
                <w:rFonts w:cs="Arial"/>
                <w:szCs w:val="18"/>
              </w:rPr>
            </w:pPr>
            <w:r w:rsidRPr="00EC61C3">
              <w:rPr>
                <w:rFonts w:cs="Arial"/>
                <w:szCs w:val="18"/>
              </w:rPr>
              <w:t>1.88</w:t>
            </w:r>
          </w:p>
        </w:tc>
      </w:tr>
      <w:tr w:rsidR="00147F10" w:rsidRPr="00EC61C3" w14:paraId="743BEB0E" w14:textId="77777777" w:rsidTr="008053C9">
        <w:trPr>
          <w:trHeight w:val="164"/>
          <w:jc w:val="center"/>
        </w:trPr>
        <w:tc>
          <w:tcPr>
            <w:tcW w:w="2630" w:type="pct"/>
            <w:gridSpan w:val="3"/>
            <w:shd w:val="clear" w:color="auto" w:fill="auto"/>
          </w:tcPr>
          <w:p w14:paraId="743BEB0B" w14:textId="77777777" w:rsidR="007C0059" w:rsidRPr="00EC61C3" w:rsidRDefault="007C0059" w:rsidP="008053C9">
            <w:pPr>
              <w:pStyle w:val="TAL"/>
              <w:keepNext w:val="0"/>
              <w:rPr>
                <w:rFonts w:cs="Arial"/>
                <w:szCs w:val="18"/>
              </w:rPr>
            </w:pPr>
            <w:r w:rsidRPr="00EC61C3">
              <w:rPr>
                <w:rFonts w:cs="Arial"/>
                <w:szCs w:val="18"/>
              </w:rPr>
              <w:t>T4</w:t>
            </w:r>
          </w:p>
        </w:tc>
        <w:tc>
          <w:tcPr>
            <w:tcW w:w="572" w:type="pct"/>
            <w:shd w:val="clear" w:color="auto" w:fill="auto"/>
          </w:tcPr>
          <w:p w14:paraId="743BEB0C"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0D" w14:textId="77777777" w:rsidR="007C0059" w:rsidRPr="00EC61C3" w:rsidRDefault="007C0059" w:rsidP="008053C9">
            <w:pPr>
              <w:pStyle w:val="TAC"/>
              <w:keepNext w:val="0"/>
              <w:rPr>
                <w:rFonts w:cs="Arial"/>
                <w:szCs w:val="18"/>
              </w:rPr>
            </w:pPr>
            <w:r w:rsidRPr="00EC61C3">
              <w:rPr>
                <w:rFonts w:cs="Arial"/>
                <w:szCs w:val="18"/>
              </w:rPr>
              <w:t>0.2</w:t>
            </w:r>
          </w:p>
        </w:tc>
      </w:tr>
      <w:tr w:rsidR="00147F10" w:rsidRPr="00EC61C3" w14:paraId="743BEB12" w14:textId="77777777" w:rsidTr="008053C9">
        <w:trPr>
          <w:trHeight w:val="164"/>
          <w:jc w:val="center"/>
        </w:trPr>
        <w:tc>
          <w:tcPr>
            <w:tcW w:w="2630" w:type="pct"/>
            <w:gridSpan w:val="3"/>
            <w:shd w:val="clear" w:color="auto" w:fill="auto"/>
          </w:tcPr>
          <w:p w14:paraId="743BEB0F" w14:textId="77777777" w:rsidR="007C0059" w:rsidRPr="00EC61C3" w:rsidRDefault="007C0059" w:rsidP="008053C9">
            <w:pPr>
              <w:pStyle w:val="TAL"/>
              <w:keepNext w:val="0"/>
              <w:rPr>
                <w:rFonts w:cs="Arial"/>
                <w:szCs w:val="18"/>
              </w:rPr>
            </w:pPr>
            <w:r w:rsidRPr="00EC61C3">
              <w:rPr>
                <w:rFonts w:cs="Arial"/>
                <w:szCs w:val="18"/>
              </w:rPr>
              <w:t>T5</w:t>
            </w:r>
          </w:p>
        </w:tc>
        <w:tc>
          <w:tcPr>
            <w:tcW w:w="572" w:type="pct"/>
            <w:shd w:val="clear" w:color="auto" w:fill="auto"/>
          </w:tcPr>
          <w:p w14:paraId="743BEB10"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11" w14:textId="77777777" w:rsidR="007C0059" w:rsidRPr="00EC61C3" w:rsidRDefault="007C0059" w:rsidP="008053C9">
            <w:pPr>
              <w:pStyle w:val="TAC"/>
              <w:keepNext w:val="0"/>
              <w:rPr>
                <w:rFonts w:cs="Arial"/>
                <w:szCs w:val="18"/>
              </w:rPr>
            </w:pPr>
            <w:r w:rsidRPr="00EC61C3">
              <w:rPr>
                <w:rFonts w:cs="Arial"/>
                <w:szCs w:val="18"/>
              </w:rPr>
              <w:t>3.84</w:t>
            </w:r>
          </w:p>
        </w:tc>
      </w:tr>
      <w:tr w:rsidR="00147F10" w:rsidRPr="00EC61C3" w14:paraId="743BEB16" w14:textId="77777777" w:rsidTr="008053C9">
        <w:trPr>
          <w:trHeight w:val="164"/>
          <w:jc w:val="center"/>
        </w:trPr>
        <w:tc>
          <w:tcPr>
            <w:tcW w:w="2630" w:type="pct"/>
            <w:gridSpan w:val="3"/>
            <w:shd w:val="clear" w:color="auto" w:fill="auto"/>
          </w:tcPr>
          <w:p w14:paraId="743BEB13" w14:textId="77777777" w:rsidR="007C0059" w:rsidRPr="00EC61C3" w:rsidRDefault="007C0059" w:rsidP="008053C9">
            <w:pPr>
              <w:pStyle w:val="TAL"/>
              <w:keepNext w:val="0"/>
              <w:rPr>
                <w:rFonts w:cs="Arial"/>
                <w:szCs w:val="18"/>
              </w:rPr>
            </w:pPr>
            <w:r w:rsidRPr="00EC61C3">
              <w:rPr>
                <w:rFonts w:cs="Arial"/>
                <w:szCs w:val="18"/>
              </w:rPr>
              <w:t>D1</w:t>
            </w:r>
          </w:p>
        </w:tc>
        <w:tc>
          <w:tcPr>
            <w:tcW w:w="572" w:type="pct"/>
            <w:shd w:val="clear" w:color="auto" w:fill="auto"/>
          </w:tcPr>
          <w:p w14:paraId="743BEB14" w14:textId="77777777" w:rsidR="007C0059" w:rsidRPr="00EC61C3" w:rsidRDefault="007C0059" w:rsidP="008053C9">
            <w:pPr>
              <w:pStyle w:val="TAC"/>
              <w:keepNext w:val="0"/>
              <w:rPr>
                <w:rFonts w:cs="Arial"/>
                <w:szCs w:val="18"/>
              </w:rPr>
            </w:pPr>
            <w:r w:rsidRPr="00EC61C3">
              <w:rPr>
                <w:rFonts w:cs="Arial"/>
                <w:szCs w:val="18"/>
              </w:rPr>
              <w:t>s</w:t>
            </w:r>
          </w:p>
        </w:tc>
        <w:tc>
          <w:tcPr>
            <w:tcW w:w="1798" w:type="pct"/>
            <w:shd w:val="clear" w:color="auto" w:fill="auto"/>
          </w:tcPr>
          <w:p w14:paraId="743BEB15" w14:textId="77777777" w:rsidR="007C0059" w:rsidRPr="00EC61C3" w:rsidRDefault="007C0059" w:rsidP="008053C9">
            <w:pPr>
              <w:pStyle w:val="TAC"/>
              <w:keepNext w:val="0"/>
              <w:rPr>
                <w:rFonts w:cs="Arial"/>
                <w:szCs w:val="18"/>
              </w:rPr>
            </w:pPr>
            <w:r w:rsidRPr="00EC61C3">
              <w:rPr>
                <w:rFonts w:cs="Arial"/>
                <w:szCs w:val="18"/>
              </w:rPr>
              <w:t>3.8</w:t>
            </w:r>
          </w:p>
        </w:tc>
      </w:tr>
      <w:tr w:rsidR="007C0059" w:rsidRPr="00EC61C3" w14:paraId="743BEB1A" w14:textId="77777777" w:rsidTr="008053C9">
        <w:trPr>
          <w:trHeight w:val="684"/>
          <w:jc w:val="center"/>
        </w:trPr>
        <w:tc>
          <w:tcPr>
            <w:tcW w:w="5000" w:type="pct"/>
            <w:gridSpan w:val="5"/>
          </w:tcPr>
          <w:p w14:paraId="743BEB17" w14:textId="77777777" w:rsidR="007C0059" w:rsidRPr="00EC61C3" w:rsidRDefault="007C0059" w:rsidP="008053C9">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743BEB18" w14:textId="77777777" w:rsidR="007C0059" w:rsidRPr="00EC61C3" w:rsidRDefault="007C0059" w:rsidP="008053C9">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743BEB19" w14:textId="77777777" w:rsidR="007C0059" w:rsidRPr="00EC61C3" w:rsidRDefault="007C0059" w:rsidP="008053C9">
            <w:pPr>
              <w:pStyle w:val="TAN"/>
              <w:keepNext w:val="0"/>
              <w:rPr>
                <w:rFonts w:cs="Arial"/>
                <w:szCs w:val="18"/>
              </w:rPr>
            </w:pPr>
            <w:r w:rsidRPr="00EC61C3">
              <w:rPr>
                <w:rFonts w:cs="Arial"/>
              </w:rPr>
              <w:t xml:space="preserve">Note 3: </w:t>
            </w:r>
            <w:r w:rsidRPr="00EC61C3">
              <w:rPr>
                <w:rFonts w:cs="Arial"/>
              </w:rPr>
              <w:tab/>
              <w:t>E-UTRAN is in non-DRX mode under test.</w:t>
            </w:r>
          </w:p>
        </w:tc>
      </w:tr>
    </w:tbl>
    <w:p w14:paraId="743BEB1B" w14:textId="77777777" w:rsidR="007C0059" w:rsidRPr="00EC61C3" w:rsidRDefault="007C0059" w:rsidP="007C0059"/>
    <w:p w14:paraId="035C4963" w14:textId="77777777" w:rsidR="008438B2" w:rsidRPr="00EC61C3" w:rsidRDefault="008438B2" w:rsidP="008438B2">
      <w:pPr>
        <w:pStyle w:val="TH"/>
        <w:rPr>
          <w:lang w:val="en-US"/>
        </w:rPr>
      </w:pPr>
      <w:r w:rsidRPr="00EC61C3">
        <w:rPr>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438B2" w:rsidRPr="00EC61C3" w14:paraId="00B66425" w14:textId="77777777" w:rsidTr="003E46F6">
        <w:trPr>
          <w:cantSplit/>
          <w:trHeight w:val="207"/>
        </w:trPr>
        <w:tc>
          <w:tcPr>
            <w:tcW w:w="3494" w:type="dxa"/>
            <w:gridSpan w:val="2"/>
            <w:vMerge w:val="restart"/>
            <w:tcBorders>
              <w:top w:val="single" w:sz="4" w:space="0" w:color="auto"/>
              <w:left w:val="single" w:sz="4" w:space="0" w:color="auto"/>
            </w:tcBorders>
          </w:tcPr>
          <w:p w14:paraId="06781770" w14:textId="77777777" w:rsidR="008438B2" w:rsidRPr="00EC61C3" w:rsidRDefault="008438B2" w:rsidP="001627DC">
            <w:pPr>
              <w:pStyle w:val="TAH"/>
            </w:pPr>
            <w:r w:rsidRPr="00EC61C3">
              <w:t>Parameter</w:t>
            </w:r>
          </w:p>
        </w:tc>
        <w:tc>
          <w:tcPr>
            <w:tcW w:w="940" w:type="dxa"/>
            <w:vMerge w:val="restart"/>
            <w:tcBorders>
              <w:top w:val="single" w:sz="4" w:space="0" w:color="auto"/>
            </w:tcBorders>
          </w:tcPr>
          <w:p w14:paraId="4827C734" w14:textId="77777777" w:rsidR="008438B2" w:rsidRPr="00EC61C3" w:rsidRDefault="008438B2" w:rsidP="001627DC">
            <w:pPr>
              <w:pStyle w:val="TAH"/>
            </w:pPr>
            <w:r w:rsidRPr="00EC61C3">
              <w:t>Unit</w:t>
            </w:r>
          </w:p>
        </w:tc>
        <w:tc>
          <w:tcPr>
            <w:tcW w:w="7400" w:type="dxa"/>
            <w:gridSpan w:val="10"/>
            <w:tcBorders>
              <w:top w:val="single" w:sz="4" w:space="0" w:color="auto"/>
            </w:tcBorders>
          </w:tcPr>
          <w:p w14:paraId="3911F37A" w14:textId="77777777" w:rsidR="008438B2" w:rsidRPr="00EC61C3" w:rsidRDefault="008438B2" w:rsidP="001627DC">
            <w:pPr>
              <w:pStyle w:val="TAH"/>
            </w:pPr>
            <w:r w:rsidRPr="00EC61C3">
              <w:t>Test 1</w:t>
            </w:r>
          </w:p>
        </w:tc>
      </w:tr>
      <w:tr w:rsidR="008438B2" w:rsidRPr="00EC61C3" w14:paraId="5E6FACC3" w14:textId="77777777" w:rsidTr="003E46F6">
        <w:trPr>
          <w:cantSplit/>
          <w:trHeight w:val="207"/>
        </w:trPr>
        <w:tc>
          <w:tcPr>
            <w:tcW w:w="3494" w:type="dxa"/>
            <w:gridSpan w:val="2"/>
            <w:vMerge/>
            <w:tcBorders>
              <w:left w:val="single" w:sz="4" w:space="0" w:color="auto"/>
              <w:bottom w:val="single" w:sz="4" w:space="0" w:color="auto"/>
            </w:tcBorders>
          </w:tcPr>
          <w:p w14:paraId="702C843B" w14:textId="77777777" w:rsidR="008438B2" w:rsidRPr="00EC61C3" w:rsidRDefault="008438B2" w:rsidP="001627DC">
            <w:pPr>
              <w:pStyle w:val="TAH"/>
            </w:pPr>
          </w:p>
        </w:tc>
        <w:tc>
          <w:tcPr>
            <w:tcW w:w="940" w:type="dxa"/>
            <w:vMerge/>
            <w:tcBorders>
              <w:bottom w:val="single" w:sz="4" w:space="0" w:color="auto"/>
            </w:tcBorders>
          </w:tcPr>
          <w:p w14:paraId="76D9AC64" w14:textId="77777777" w:rsidR="008438B2" w:rsidRPr="00EC61C3" w:rsidRDefault="008438B2" w:rsidP="001627DC">
            <w:pPr>
              <w:pStyle w:val="TAH"/>
            </w:pPr>
          </w:p>
        </w:tc>
        <w:tc>
          <w:tcPr>
            <w:tcW w:w="740" w:type="dxa"/>
            <w:tcBorders>
              <w:bottom w:val="single" w:sz="4" w:space="0" w:color="auto"/>
            </w:tcBorders>
          </w:tcPr>
          <w:p w14:paraId="17B75F5B" w14:textId="77777777" w:rsidR="008438B2" w:rsidRPr="00EC61C3" w:rsidRDefault="008438B2" w:rsidP="001627DC">
            <w:pPr>
              <w:pStyle w:val="TAH"/>
            </w:pPr>
            <w:r w:rsidRPr="00EC61C3">
              <w:t>T1</w:t>
            </w:r>
          </w:p>
        </w:tc>
        <w:tc>
          <w:tcPr>
            <w:tcW w:w="740" w:type="dxa"/>
            <w:tcBorders>
              <w:bottom w:val="single" w:sz="4" w:space="0" w:color="auto"/>
            </w:tcBorders>
          </w:tcPr>
          <w:p w14:paraId="70D1F69B" w14:textId="77777777" w:rsidR="008438B2" w:rsidRPr="00EC61C3" w:rsidRDefault="008438B2" w:rsidP="001627DC">
            <w:pPr>
              <w:pStyle w:val="TAH"/>
            </w:pPr>
            <w:r w:rsidRPr="00EC61C3">
              <w:t>T2</w:t>
            </w:r>
          </w:p>
        </w:tc>
        <w:tc>
          <w:tcPr>
            <w:tcW w:w="740" w:type="dxa"/>
            <w:tcBorders>
              <w:bottom w:val="single" w:sz="4" w:space="0" w:color="auto"/>
            </w:tcBorders>
          </w:tcPr>
          <w:p w14:paraId="41EE7C43" w14:textId="77777777" w:rsidR="008438B2" w:rsidRPr="00EC61C3" w:rsidRDefault="008438B2" w:rsidP="001627DC">
            <w:pPr>
              <w:pStyle w:val="TAH"/>
            </w:pPr>
            <w:r w:rsidRPr="00EC61C3">
              <w:t>T3</w:t>
            </w:r>
          </w:p>
        </w:tc>
        <w:tc>
          <w:tcPr>
            <w:tcW w:w="740" w:type="dxa"/>
            <w:tcBorders>
              <w:bottom w:val="single" w:sz="4" w:space="0" w:color="auto"/>
            </w:tcBorders>
          </w:tcPr>
          <w:p w14:paraId="7521FC2A" w14:textId="77777777" w:rsidR="008438B2" w:rsidRPr="00EC61C3" w:rsidRDefault="008438B2" w:rsidP="001627DC">
            <w:pPr>
              <w:pStyle w:val="TAH"/>
            </w:pPr>
            <w:r w:rsidRPr="00EC61C3">
              <w:t>T4</w:t>
            </w:r>
          </w:p>
        </w:tc>
        <w:tc>
          <w:tcPr>
            <w:tcW w:w="740" w:type="dxa"/>
            <w:tcBorders>
              <w:bottom w:val="single" w:sz="4" w:space="0" w:color="auto"/>
            </w:tcBorders>
          </w:tcPr>
          <w:p w14:paraId="33D3D1B1" w14:textId="77777777" w:rsidR="008438B2" w:rsidRPr="00EC61C3" w:rsidRDefault="008438B2" w:rsidP="001627DC">
            <w:pPr>
              <w:pStyle w:val="TAH"/>
            </w:pPr>
            <w:r w:rsidRPr="00EC61C3">
              <w:t>T5</w:t>
            </w:r>
          </w:p>
        </w:tc>
        <w:tc>
          <w:tcPr>
            <w:tcW w:w="740" w:type="dxa"/>
            <w:tcBorders>
              <w:bottom w:val="single" w:sz="4" w:space="0" w:color="auto"/>
            </w:tcBorders>
          </w:tcPr>
          <w:p w14:paraId="602045A5" w14:textId="77777777" w:rsidR="008438B2" w:rsidRPr="00EC61C3" w:rsidRDefault="008438B2" w:rsidP="001627DC">
            <w:pPr>
              <w:pStyle w:val="TAH"/>
            </w:pPr>
            <w:r w:rsidRPr="00EC61C3">
              <w:t>T1</w:t>
            </w:r>
          </w:p>
        </w:tc>
        <w:tc>
          <w:tcPr>
            <w:tcW w:w="740" w:type="dxa"/>
            <w:tcBorders>
              <w:bottom w:val="single" w:sz="4" w:space="0" w:color="auto"/>
            </w:tcBorders>
          </w:tcPr>
          <w:p w14:paraId="511CBCAF" w14:textId="77777777" w:rsidR="008438B2" w:rsidRPr="00EC61C3" w:rsidRDefault="008438B2" w:rsidP="001627DC">
            <w:pPr>
              <w:pStyle w:val="TAH"/>
            </w:pPr>
            <w:r w:rsidRPr="00EC61C3">
              <w:t>T2</w:t>
            </w:r>
          </w:p>
        </w:tc>
        <w:tc>
          <w:tcPr>
            <w:tcW w:w="740" w:type="dxa"/>
            <w:tcBorders>
              <w:bottom w:val="single" w:sz="4" w:space="0" w:color="auto"/>
            </w:tcBorders>
          </w:tcPr>
          <w:p w14:paraId="567F5512" w14:textId="77777777" w:rsidR="008438B2" w:rsidRPr="00EC61C3" w:rsidRDefault="008438B2" w:rsidP="001627DC">
            <w:pPr>
              <w:pStyle w:val="TAH"/>
            </w:pPr>
            <w:r w:rsidRPr="00EC61C3">
              <w:t>T3</w:t>
            </w:r>
          </w:p>
        </w:tc>
        <w:tc>
          <w:tcPr>
            <w:tcW w:w="740" w:type="dxa"/>
            <w:tcBorders>
              <w:bottom w:val="single" w:sz="4" w:space="0" w:color="auto"/>
            </w:tcBorders>
          </w:tcPr>
          <w:p w14:paraId="6DEF8906" w14:textId="77777777" w:rsidR="008438B2" w:rsidRPr="00EC61C3" w:rsidRDefault="008438B2" w:rsidP="001627DC">
            <w:pPr>
              <w:pStyle w:val="TAH"/>
            </w:pPr>
            <w:r w:rsidRPr="00EC61C3">
              <w:t>T4</w:t>
            </w:r>
          </w:p>
        </w:tc>
        <w:tc>
          <w:tcPr>
            <w:tcW w:w="740" w:type="dxa"/>
            <w:tcBorders>
              <w:bottom w:val="single" w:sz="4" w:space="0" w:color="auto"/>
            </w:tcBorders>
          </w:tcPr>
          <w:p w14:paraId="1968A431" w14:textId="77777777" w:rsidR="008438B2" w:rsidRPr="00EC61C3" w:rsidRDefault="008438B2" w:rsidP="001627DC">
            <w:pPr>
              <w:pStyle w:val="TAH"/>
            </w:pPr>
            <w:r w:rsidRPr="00EC61C3">
              <w:t>T5</w:t>
            </w:r>
          </w:p>
        </w:tc>
      </w:tr>
      <w:tr w:rsidR="008438B2" w:rsidRPr="00EC61C3" w14:paraId="631A02C9" w14:textId="77777777" w:rsidTr="003E46F6">
        <w:trPr>
          <w:cantSplit/>
          <w:trHeight w:val="199"/>
        </w:trPr>
        <w:tc>
          <w:tcPr>
            <w:tcW w:w="3494" w:type="dxa"/>
            <w:gridSpan w:val="2"/>
            <w:vMerge w:val="restart"/>
          </w:tcPr>
          <w:p w14:paraId="7D43A12F" w14:textId="77777777" w:rsidR="008438B2" w:rsidRPr="00EC61C3" w:rsidRDefault="008438B2" w:rsidP="001627DC">
            <w:pPr>
              <w:pStyle w:val="TAL"/>
              <w:rPr>
                <w:rFonts w:eastAsia="?? ??"/>
              </w:rPr>
            </w:pPr>
            <w:r w:rsidRPr="00EC61C3">
              <w:rPr>
                <w:rFonts w:cs="v4.2.0"/>
              </w:rPr>
              <w:t>AoA setup</w:t>
            </w:r>
          </w:p>
          <w:p w14:paraId="268B7AF1" w14:textId="77777777" w:rsidR="008438B2" w:rsidRPr="00EC61C3" w:rsidRDefault="008438B2" w:rsidP="001627DC">
            <w:pPr>
              <w:pStyle w:val="TAL"/>
              <w:rPr>
                <w:noProof/>
                <w:lang w:val="it-IT"/>
              </w:rPr>
            </w:pPr>
          </w:p>
        </w:tc>
        <w:tc>
          <w:tcPr>
            <w:tcW w:w="940" w:type="dxa"/>
            <w:vMerge w:val="restart"/>
          </w:tcPr>
          <w:p w14:paraId="4FF8348F" w14:textId="77777777" w:rsidR="008438B2" w:rsidRPr="00EC61C3" w:rsidRDefault="008438B2" w:rsidP="001627DC">
            <w:pPr>
              <w:pStyle w:val="TAC"/>
            </w:pPr>
          </w:p>
        </w:tc>
        <w:tc>
          <w:tcPr>
            <w:tcW w:w="7400" w:type="dxa"/>
            <w:gridSpan w:val="10"/>
            <w:vAlign w:val="center"/>
          </w:tcPr>
          <w:p w14:paraId="000536F5" w14:textId="77777777" w:rsidR="008438B2" w:rsidRPr="00EC61C3" w:rsidRDefault="008438B2" w:rsidP="001627DC">
            <w:pPr>
              <w:pStyle w:val="TAC"/>
            </w:pPr>
            <w:r w:rsidRPr="00EC61C3">
              <w:t>Setup 3 defined in A.3.15</w:t>
            </w:r>
          </w:p>
        </w:tc>
      </w:tr>
      <w:tr w:rsidR="008438B2" w:rsidRPr="00EC61C3" w14:paraId="79A10F47" w14:textId="77777777" w:rsidTr="003E46F6">
        <w:trPr>
          <w:cantSplit/>
          <w:trHeight w:val="199"/>
        </w:trPr>
        <w:tc>
          <w:tcPr>
            <w:tcW w:w="3494" w:type="dxa"/>
            <w:gridSpan w:val="2"/>
            <w:vMerge/>
          </w:tcPr>
          <w:p w14:paraId="77E9B22F" w14:textId="77777777" w:rsidR="008438B2" w:rsidRPr="00EC61C3" w:rsidRDefault="008438B2" w:rsidP="001627DC">
            <w:pPr>
              <w:pStyle w:val="TAL"/>
              <w:rPr>
                <w:rFonts w:cs="v4.2.0"/>
              </w:rPr>
            </w:pPr>
          </w:p>
        </w:tc>
        <w:tc>
          <w:tcPr>
            <w:tcW w:w="940" w:type="dxa"/>
            <w:vMerge/>
          </w:tcPr>
          <w:p w14:paraId="5B65A29E" w14:textId="77777777" w:rsidR="008438B2" w:rsidRPr="00EC61C3" w:rsidRDefault="008438B2" w:rsidP="001627DC">
            <w:pPr>
              <w:pStyle w:val="TAC"/>
            </w:pPr>
          </w:p>
        </w:tc>
        <w:tc>
          <w:tcPr>
            <w:tcW w:w="3700" w:type="dxa"/>
            <w:gridSpan w:val="5"/>
            <w:vAlign w:val="center"/>
          </w:tcPr>
          <w:p w14:paraId="651C76D1" w14:textId="77777777" w:rsidR="008438B2" w:rsidRPr="00EC61C3" w:rsidRDefault="008438B2" w:rsidP="001627DC">
            <w:pPr>
              <w:pStyle w:val="TAC"/>
              <w:rPr>
                <w:b/>
              </w:rPr>
            </w:pPr>
            <w:r w:rsidRPr="00EC61C3">
              <w:rPr>
                <w:b/>
              </w:rPr>
              <w:t>AoA1</w:t>
            </w:r>
          </w:p>
        </w:tc>
        <w:tc>
          <w:tcPr>
            <w:tcW w:w="3700" w:type="dxa"/>
            <w:gridSpan w:val="5"/>
            <w:vAlign w:val="center"/>
          </w:tcPr>
          <w:p w14:paraId="10070D97" w14:textId="77777777" w:rsidR="008438B2" w:rsidRPr="00EC61C3" w:rsidRDefault="008438B2" w:rsidP="001627DC">
            <w:pPr>
              <w:pStyle w:val="TAC"/>
              <w:rPr>
                <w:b/>
              </w:rPr>
            </w:pPr>
            <w:r w:rsidRPr="00EC61C3">
              <w:rPr>
                <w:b/>
              </w:rPr>
              <w:t>AoA2</w:t>
            </w:r>
          </w:p>
        </w:tc>
      </w:tr>
      <w:tr w:rsidR="00B43AB7" w:rsidRPr="00EC61C3" w14:paraId="1F6AE08E" w14:textId="77777777" w:rsidTr="003E46F6">
        <w:trPr>
          <w:cantSplit/>
          <w:trHeight w:val="199"/>
        </w:trPr>
        <w:tc>
          <w:tcPr>
            <w:tcW w:w="3494" w:type="dxa"/>
            <w:gridSpan w:val="2"/>
          </w:tcPr>
          <w:p w14:paraId="5372EE62" w14:textId="6DD346D7" w:rsidR="00B43AB7" w:rsidRPr="00EC61C3" w:rsidRDefault="00B43AB7" w:rsidP="00B43AB7">
            <w:pPr>
              <w:pStyle w:val="TAL"/>
              <w:rPr>
                <w:rFonts w:cs="v4.2.0"/>
              </w:rPr>
            </w:pPr>
            <w:r w:rsidRPr="00EC61C3">
              <w:rPr>
                <w:rFonts w:cs="Arial"/>
                <w:szCs w:val="18"/>
                <w:lang w:val="en-US"/>
              </w:rPr>
              <w:t>Assumption for UE beams</w:t>
            </w:r>
            <w:r w:rsidRPr="00EC61C3">
              <w:rPr>
                <w:rFonts w:cs="Arial"/>
                <w:szCs w:val="18"/>
                <w:vertAlign w:val="superscript"/>
                <w:lang w:val="en-US"/>
              </w:rPr>
              <w:t xml:space="preserve">Note </w:t>
            </w:r>
            <w:r w:rsidR="0020369F">
              <w:rPr>
                <w:rFonts w:cs="Arial"/>
                <w:szCs w:val="18"/>
                <w:vertAlign w:val="superscript"/>
                <w:lang w:val="en-US"/>
              </w:rPr>
              <w:t>5</w:t>
            </w:r>
          </w:p>
        </w:tc>
        <w:tc>
          <w:tcPr>
            <w:tcW w:w="940" w:type="dxa"/>
          </w:tcPr>
          <w:p w14:paraId="7B3016F7" w14:textId="77777777" w:rsidR="00B43AB7" w:rsidRPr="00EC61C3" w:rsidRDefault="00B43AB7" w:rsidP="00B43AB7">
            <w:pPr>
              <w:pStyle w:val="TAC"/>
            </w:pPr>
          </w:p>
        </w:tc>
        <w:tc>
          <w:tcPr>
            <w:tcW w:w="3700" w:type="dxa"/>
            <w:gridSpan w:val="5"/>
            <w:vAlign w:val="center"/>
          </w:tcPr>
          <w:p w14:paraId="7EEDFB1C" w14:textId="76483685" w:rsidR="00B43AB7" w:rsidRPr="00EC61C3" w:rsidRDefault="00B43AB7" w:rsidP="00B43AB7">
            <w:pPr>
              <w:pStyle w:val="TAC"/>
              <w:rPr>
                <w:b/>
              </w:rPr>
            </w:pPr>
            <w:r w:rsidRPr="00EC61C3">
              <w:rPr>
                <w:rFonts w:eastAsia="SimSun"/>
                <w:lang w:val="en-US"/>
              </w:rPr>
              <w:t>Rough</w:t>
            </w:r>
          </w:p>
        </w:tc>
        <w:tc>
          <w:tcPr>
            <w:tcW w:w="3700" w:type="dxa"/>
            <w:gridSpan w:val="5"/>
            <w:vAlign w:val="center"/>
          </w:tcPr>
          <w:p w14:paraId="0AC76B45" w14:textId="4B60773D" w:rsidR="00B43AB7" w:rsidRPr="00EC61C3" w:rsidRDefault="00B43AB7" w:rsidP="00B43AB7">
            <w:pPr>
              <w:pStyle w:val="TAC"/>
              <w:rPr>
                <w:b/>
              </w:rPr>
            </w:pPr>
            <w:r w:rsidRPr="00EC61C3">
              <w:rPr>
                <w:rFonts w:eastAsia="SimSun"/>
                <w:lang w:val="en-US"/>
              </w:rPr>
              <w:t>Rough</w:t>
            </w:r>
          </w:p>
        </w:tc>
      </w:tr>
      <w:tr w:rsidR="008438B2" w:rsidRPr="00EC61C3" w14:paraId="3C688444" w14:textId="77777777" w:rsidTr="003E46F6">
        <w:trPr>
          <w:cantSplit/>
          <w:trHeight w:val="136"/>
        </w:trPr>
        <w:tc>
          <w:tcPr>
            <w:tcW w:w="3494" w:type="dxa"/>
            <w:gridSpan w:val="2"/>
            <w:tcBorders>
              <w:left w:val="single" w:sz="4" w:space="0" w:color="auto"/>
              <w:bottom w:val="single" w:sz="4" w:space="0" w:color="auto"/>
            </w:tcBorders>
          </w:tcPr>
          <w:p w14:paraId="32D40430" w14:textId="77777777" w:rsidR="008438B2" w:rsidRPr="00EC61C3" w:rsidRDefault="008438B2" w:rsidP="001627DC">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0AB186C6" w14:textId="77777777" w:rsidR="008438B2" w:rsidRPr="00EC61C3" w:rsidRDefault="008438B2" w:rsidP="001627DC">
            <w:pPr>
              <w:pStyle w:val="TAC"/>
            </w:pPr>
            <w:r w:rsidRPr="00EC61C3">
              <w:t>dB</w:t>
            </w:r>
          </w:p>
        </w:tc>
        <w:tc>
          <w:tcPr>
            <w:tcW w:w="3700" w:type="dxa"/>
            <w:gridSpan w:val="5"/>
            <w:tcBorders>
              <w:bottom w:val="single" w:sz="4" w:space="0" w:color="auto"/>
            </w:tcBorders>
            <w:vAlign w:val="center"/>
          </w:tcPr>
          <w:p w14:paraId="578C0B88" w14:textId="77777777" w:rsidR="008438B2" w:rsidRPr="00EC61C3" w:rsidRDefault="008438B2" w:rsidP="001627DC">
            <w:pPr>
              <w:pStyle w:val="TAC"/>
            </w:pPr>
            <w:r w:rsidRPr="00EC61C3">
              <w:t>4</w:t>
            </w:r>
          </w:p>
        </w:tc>
        <w:tc>
          <w:tcPr>
            <w:tcW w:w="3700" w:type="dxa"/>
            <w:gridSpan w:val="5"/>
            <w:vMerge w:val="restart"/>
            <w:vAlign w:val="center"/>
          </w:tcPr>
          <w:p w14:paraId="32A343B0" w14:textId="77777777" w:rsidR="008438B2" w:rsidRPr="00EC61C3" w:rsidRDefault="008438B2" w:rsidP="001627DC">
            <w:pPr>
              <w:pStyle w:val="TAC"/>
            </w:pPr>
            <w:r w:rsidRPr="00EC61C3">
              <w:t>Not sent</w:t>
            </w:r>
          </w:p>
        </w:tc>
      </w:tr>
      <w:tr w:rsidR="008438B2" w:rsidRPr="00EC61C3" w14:paraId="480B5BBB" w14:textId="77777777" w:rsidTr="003E46F6">
        <w:trPr>
          <w:cantSplit/>
          <w:trHeight w:val="145"/>
        </w:trPr>
        <w:tc>
          <w:tcPr>
            <w:tcW w:w="3494" w:type="dxa"/>
            <w:gridSpan w:val="2"/>
            <w:tcBorders>
              <w:left w:val="single" w:sz="4" w:space="0" w:color="auto"/>
              <w:bottom w:val="single" w:sz="4" w:space="0" w:color="auto"/>
            </w:tcBorders>
          </w:tcPr>
          <w:p w14:paraId="10A6E991" w14:textId="77777777" w:rsidR="008438B2" w:rsidRPr="00EC61C3" w:rsidRDefault="008438B2" w:rsidP="001627DC">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14:paraId="6E5B1060" w14:textId="77777777" w:rsidR="008438B2" w:rsidRPr="00EC61C3" w:rsidRDefault="008438B2" w:rsidP="001627DC">
            <w:pPr>
              <w:pStyle w:val="TAC"/>
            </w:pPr>
            <w:r w:rsidRPr="00EC61C3">
              <w:t>dB</w:t>
            </w:r>
          </w:p>
        </w:tc>
        <w:tc>
          <w:tcPr>
            <w:tcW w:w="3700" w:type="dxa"/>
            <w:gridSpan w:val="5"/>
            <w:vMerge w:val="restart"/>
            <w:vAlign w:val="center"/>
          </w:tcPr>
          <w:p w14:paraId="369035A0" w14:textId="77777777" w:rsidR="008438B2" w:rsidRPr="00EC61C3" w:rsidRDefault="008438B2" w:rsidP="001627DC">
            <w:pPr>
              <w:pStyle w:val="TAC"/>
            </w:pPr>
            <w:r w:rsidRPr="00EC61C3">
              <w:t>0</w:t>
            </w:r>
          </w:p>
        </w:tc>
        <w:tc>
          <w:tcPr>
            <w:tcW w:w="3700" w:type="dxa"/>
            <w:gridSpan w:val="5"/>
            <w:vMerge/>
          </w:tcPr>
          <w:p w14:paraId="5566139D" w14:textId="77777777" w:rsidR="008438B2" w:rsidRPr="00EC61C3" w:rsidRDefault="008438B2" w:rsidP="001627DC">
            <w:pPr>
              <w:pStyle w:val="TAC"/>
            </w:pPr>
          </w:p>
        </w:tc>
      </w:tr>
      <w:tr w:rsidR="008438B2" w:rsidRPr="00EC61C3" w14:paraId="613E155E" w14:textId="77777777" w:rsidTr="003E46F6">
        <w:trPr>
          <w:cantSplit/>
          <w:trHeight w:val="136"/>
        </w:trPr>
        <w:tc>
          <w:tcPr>
            <w:tcW w:w="3494" w:type="dxa"/>
            <w:gridSpan w:val="2"/>
            <w:tcBorders>
              <w:left w:val="single" w:sz="4" w:space="0" w:color="auto"/>
              <w:bottom w:val="single" w:sz="4" w:space="0" w:color="auto"/>
            </w:tcBorders>
          </w:tcPr>
          <w:p w14:paraId="76CAEBC6" w14:textId="77777777" w:rsidR="008438B2" w:rsidRPr="00EC61C3" w:rsidRDefault="008438B2" w:rsidP="001627DC">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61C3F8C6" w14:textId="77777777" w:rsidR="008438B2" w:rsidRPr="00EC61C3" w:rsidRDefault="008438B2" w:rsidP="001627DC">
            <w:pPr>
              <w:pStyle w:val="TAC"/>
            </w:pPr>
            <w:r w:rsidRPr="00EC61C3">
              <w:t>dB</w:t>
            </w:r>
          </w:p>
        </w:tc>
        <w:tc>
          <w:tcPr>
            <w:tcW w:w="3700" w:type="dxa"/>
            <w:gridSpan w:val="5"/>
            <w:vMerge/>
          </w:tcPr>
          <w:p w14:paraId="362BA8DC" w14:textId="77777777" w:rsidR="008438B2" w:rsidRPr="00EC61C3" w:rsidRDefault="008438B2" w:rsidP="001627DC">
            <w:pPr>
              <w:pStyle w:val="TAC"/>
            </w:pPr>
          </w:p>
        </w:tc>
        <w:tc>
          <w:tcPr>
            <w:tcW w:w="3700" w:type="dxa"/>
            <w:gridSpan w:val="5"/>
            <w:vMerge/>
          </w:tcPr>
          <w:p w14:paraId="43F9CD19" w14:textId="77777777" w:rsidR="008438B2" w:rsidRPr="00EC61C3" w:rsidRDefault="008438B2" w:rsidP="001627DC">
            <w:pPr>
              <w:pStyle w:val="TAC"/>
            </w:pPr>
          </w:p>
        </w:tc>
      </w:tr>
      <w:tr w:rsidR="008438B2" w:rsidRPr="00EC61C3" w14:paraId="15C3E230" w14:textId="77777777" w:rsidTr="003E46F6">
        <w:trPr>
          <w:cantSplit/>
          <w:trHeight w:val="136"/>
        </w:trPr>
        <w:tc>
          <w:tcPr>
            <w:tcW w:w="3494" w:type="dxa"/>
            <w:gridSpan w:val="2"/>
            <w:tcBorders>
              <w:left w:val="single" w:sz="4" w:space="0" w:color="auto"/>
              <w:bottom w:val="single" w:sz="4" w:space="0" w:color="auto"/>
            </w:tcBorders>
          </w:tcPr>
          <w:p w14:paraId="25C69676" w14:textId="77777777" w:rsidR="008438B2" w:rsidRPr="00EC61C3" w:rsidRDefault="008438B2" w:rsidP="001627DC">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4E86E224" w14:textId="77777777" w:rsidR="008438B2" w:rsidRPr="00EC61C3" w:rsidRDefault="008438B2" w:rsidP="001627DC">
            <w:pPr>
              <w:pStyle w:val="TAC"/>
            </w:pPr>
            <w:r w:rsidRPr="00EC61C3">
              <w:t>dB</w:t>
            </w:r>
          </w:p>
        </w:tc>
        <w:tc>
          <w:tcPr>
            <w:tcW w:w="3700" w:type="dxa"/>
            <w:gridSpan w:val="5"/>
            <w:vMerge/>
          </w:tcPr>
          <w:p w14:paraId="279E5E8A" w14:textId="77777777" w:rsidR="008438B2" w:rsidRPr="00EC61C3" w:rsidRDefault="008438B2" w:rsidP="001627DC">
            <w:pPr>
              <w:pStyle w:val="TAC"/>
            </w:pPr>
          </w:p>
        </w:tc>
        <w:tc>
          <w:tcPr>
            <w:tcW w:w="3700" w:type="dxa"/>
            <w:gridSpan w:val="5"/>
            <w:vMerge/>
          </w:tcPr>
          <w:p w14:paraId="019D9759" w14:textId="77777777" w:rsidR="008438B2" w:rsidRPr="00EC61C3" w:rsidRDefault="008438B2" w:rsidP="001627DC">
            <w:pPr>
              <w:pStyle w:val="TAC"/>
            </w:pPr>
          </w:p>
        </w:tc>
      </w:tr>
      <w:tr w:rsidR="008438B2" w:rsidRPr="00EC61C3" w14:paraId="47B92DFA" w14:textId="77777777" w:rsidTr="003E46F6">
        <w:trPr>
          <w:cantSplit/>
          <w:trHeight w:val="145"/>
        </w:trPr>
        <w:tc>
          <w:tcPr>
            <w:tcW w:w="3494" w:type="dxa"/>
            <w:gridSpan w:val="2"/>
            <w:tcBorders>
              <w:left w:val="single" w:sz="4" w:space="0" w:color="auto"/>
              <w:bottom w:val="single" w:sz="4" w:space="0" w:color="auto"/>
            </w:tcBorders>
          </w:tcPr>
          <w:p w14:paraId="16C90F67" w14:textId="77777777" w:rsidR="008438B2" w:rsidRPr="00EC61C3" w:rsidRDefault="008438B2" w:rsidP="001627DC">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3A6097BB" w14:textId="77777777" w:rsidR="008438B2" w:rsidRPr="00EC61C3" w:rsidRDefault="008438B2" w:rsidP="001627DC">
            <w:pPr>
              <w:pStyle w:val="TAC"/>
            </w:pPr>
            <w:r w:rsidRPr="00EC61C3">
              <w:t>dB</w:t>
            </w:r>
          </w:p>
        </w:tc>
        <w:tc>
          <w:tcPr>
            <w:tcW w:w="3700" w:type="dxa"/>
            <w:gridSpan w:val="5"/>
            <w:vMerge/>
          </w:tcPr>
          <w:p w14:paraId="26A9B0B2" w14:textId="77777777" w:rsidR="008438B2" w:rsidRPr="00EC61C3" w:rsidRDefault="008438B2" w:rsidP="001627DC">
            <w:pPr>
              <w:pStyle w:val="TAC"/>
            </w:pPr>
          </w:p>
        </w:tc>
        <w:tc>
          <w:tcPr>
            <w:tcW w:w="3700" w:type="dxa"/>
            <w:gridSpan w:val="5"/>
            <w:vMerge/>
          </w:tcPr>
          <w:p w14:paraId="56EC7108" w14:textId="77777777" w:rsidR="008438B2" w:rsidRPr="00EC61C3" w:rsidRDefault="008438B2" w:rsidP="001627DC">
            <w:pPr>
              <w:pStyle w:val="TAC"/>
            </w:pPr>
          </w:p>
        </w:tc>
      </w:tr>
      <w:tr w:rsidR="008438B2" w:rsidRPr="00EC61C3" w14:paraId="0D4D9FA5" w14:textId="77777777" w:rsidTr="003E46F6">
        <w:trPr>
          <w:cantSplit/>
          <w:trHeight w:val="136"/>
        </w:trPr>
        <w:tc>
          <w:tcPr>
            <w:tcW w:w="3494" w:type="dxa"/>
            <w:gridSpan w:val="2"/>
            <w:tcBorders>
              <w:left w:val="single" w:sz="4" w:space="0" w:color="auto"/>
              <w:bottom w:val="single" w:sz="4" w:space="0" w:color="auto"/>
            </w:tcBorders>
          </w:tcPr>
          <w:p w14:paraId="2625A324" w14:textId="77777777" w:rsidR="008438B2" w:rsidRPr="00EC61C3" w:rsidRDefault="008438B2" w:rsidP="001627DC">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0CF07552" w14:textId="77777777" w:rsidR="008438B2" w:rsidRPr="00EC61C3" w:rsidRDefault="008438B2" w:rsidP="001627DC">
            <w:pPr>
              <w:pStyle w:val="TAC"/>
            </w:pPr>
            <w:r w:rsidRPr="00EC61C3">
              <w:t>dB</w:t>
            </w:r>
          </w:p>
        </w:tc>
        <w:tc>
          <w:tcPr>
            <w:tcW w:w="3700" w:type="dxa"/>
            <w:gridSpan w:val="5"/>
            <w:vMerge/>
          </w:tcPr>
          <w:p w14:paraId="7FD18B13" w14:textId="77777777" w:rsidR="008438B2" w:rsidRPr="00EC61C3" w:rsidRDefault="008438B2" w:rsidP="001627DC">
            <w:pPr>
              <w:pStyle w:val="TAC"/>
            </w:pPr>
          </w:p>
        </w:tc>
        <w:tc>
          <w:tcPr>
            <w:tcW w:w="3700" w:type="dxa"/>
            <w:gridSpan w:val="5"/>
            <w:vMerge/>
          </w:tcPr>
          <w:p w14:paraId="24D15243" w14:textId="77777777" w:rsidR="008438B2" w:rsidRPr="00EC61C3" w:rsidRDefault="008438B2" w:rsidP="001627DC">
            <w:pPr>
              <w:pStyle w:val="TAC"/>
            </w:pPr>
          </w:p>
        </w:tc>
      </w:tr>
      <w:tr w:rsidR="008438B2" w:rsidRPr="00EC61C3" w14:paraId="5C3BB3A2" w14:textId="77777777" w:rsidTr="003E46F6">
        <w:trPr>
          <w:cantSplit/>
          <w:trHeight w:val="136"/>
        </w:trPr>
        <w:tc>
          <w:tcPr>
            <w:tcW w:w="3494" w:type="dxa"/>
            <w:gridSpan w:val="2"/>
            <w:tcBorders>
              <w:left w:val="single" w:sz="4" w:space="0" w:color="auto"/>
              <w:bottom w:val="single" w:sz="4" w:space="0" w:color="auto"/>
            </w:tcBorders>
          </w:tcPr>
          <w:p w14:paraId="75F24578" w14:textId="77777777" w:rsidR="008438B2" w:rsidRPr="00EC61C3" w:rsidRDefault="008438B2" w:rsidP="001627DC">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14:paraId="6A600633" w14:textId="77777777" w:rsidR="008438B2" w:rsidRPr="00EC61C3" w:rsidRDefault="008438B2" w:rsidP="001627DC">
            <w:pPr>
              <w:pStyle w:val="TAC"/>
            </w:pPr>
            <w:r w:rsidRPr="00EC61C3">
              <w:t>dB</w:t>
            </w:r>
          </w:p>
        </w:tc>
        <w:tc>
          <w:tcPr>
            <w:tcW w:w="3700" w:type="dxa"/>
            <w:gridSpan w:val="5"/>
            <w:vMerge/>
          </w:tcPr>
          <w:p w14:paraId="00DACB3E" w14:textId="77777777" w:rsidR="008438B2" w:rsidRPr="00EC61C3" w:rsidRDefault="008438B2" w:rsidP="001627DC">
            <w:pPr>
              <w:pStyle w:val="TAC"/>
            </w:pPr>
          </w:p>
        </w:tc>
        <w:tc>
          <w:tcPr>
            <w:tcW w:w="3700" w:type="dxa"/>
            <w:gridSpan w:val="5"/>
            <w:vMerge/>
          </w:tcPr>
          <w:p w14:paraId="64B3AE89" w14:textId="77777777" w:rsidR="008438B2" w:rsidRPr="00EC61C3" w:rsidRDefault="008438B2" w:rsidP="001627DC">
            <w:pPr>
              <w:pStyle w:val="TAC"/>
            </w:pPr>
          </w:p>
        </w:tc>
      </w:tr>
      <w:tr w:rsidR="008438B2" w:rsidRPr="00EC61C3" w14:paraId="676C56E4" w14:textId="77777777" w:rsidTr="003E46F6">
        <w:trPr>
          <w:cantSplit/>
          <w:trHeight w:val="136"/>
        </w:trPr>
        <w:tc>
          <w:tcPr>
            <w:tcW w:w="3494" w:type="dxa"/>
            <w:gridSpan w:val="2"/>
            <w:tcBorders>
              <w:left w:val="single" w:sz="4" w:space="0" w:color="auto"/>
              <w:bottom w:val="single" w:sz="4" w:space="0" w:color="auto"/>
            </w:tcBorders>
          </w:tcPr>
          <w:p w14:paraId="79672870" w14:textId="77777777" w:rsidR="008438B2" w:rsidRPr="00EC61C3" w:rsidRDefault="008438B2" w:rsidP="001627DC">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14:paraId="058741AF" w14:textId="77777777" w:rsidR="008438B2" w:rsidRPr="00EC61C3" w:rsidRDefault="008438B2" w:rsidP="001627DC">
            <w:pPr>
              <w:pStyle w:val="TAC"/>
            </w:pPr>
            <w:r w:rsidRPr="00EC61C3">
              <w:t>dB</w:t>
            </w:r>
          </w:p>
        </w:tc>
        <w:tc>
          <w:tcPr>
            <w:tcW w:w="3700" w:type="dxa"/>
            <w:gridSpan w:val="5"/>
            <w:vMerge/>
          </w:tcPr>
          <w:p w14:paraId="30EF86C1" w14:textId="77777777" w:rsidR="008438B2" w:rsidRPr="00EC61C3" w:rsidRDefault="008438B2" w:rsidP="001627DC">
            <w:pPr>
              <w:pStyle w:val="TAC"/>
            </w:pPr>
          </w:p>
        </w:tc>
        <w:tc>
          <w:tcPr>
            <w:tcW w:w="3700" w:type="dxa"/>
            <w:gridSpan w:val="5"/>
            <w:vMerge/>
          </w:tcPr>
          <w:p w14:paraId="70116C15" w14:textId="77777777" w:rsidR="008438B2" w:rsidRPr="00EC61C3" w:rsidRDefault="008438B2" w:rsidP="001627DC">
            <w:pPr>
              <w:pStyle w:val="TAC"/>
            </w:pPr>
          </w:p>
        </w:tc>
      </w:tr>
      <w:tr w:rsidR="008438B2" w:rsidRPr="00EC61C3" w14:paraId="049FA23B" w14:textId="77777777" w:rsidTr="003E46F6">
        <w:trPr>
          <w:cantSplit/>
          <w:trHeight w:val="136"/>
        </w:trPr>
        <w:tc>
          <w:tcPr>
            <w:tcW w:w="3494" w:type="dxa"/>
            <w:gridSpan w:val="2"/>
            <w:tcBorders>
              <w:left w:val="single" w:sz="4" w:space="0" w:color="auto"/>
              <w:bottom w:val="single" w:sz="4" w:space="0" w:color="auto"/>
            </w:tcBorders>
          </w:tcPr>
          <w:p w14:paraId="424E4D02" w14:textId="77777777" w:rsidR="008438B2" w:rsidRPr="00EC61C3" w:rsidRDefault="008438B2" w:rsidP="001627DC">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50ED19F2" w14:textId="77777777" w:rsidR="008438B2" w:rsidRPr="00EC61C3" w:rsidRDefault="008438B2" w:rsidP="001627DC">
            <w:pPr>
              <w:pStyle w:val="TAC"/>
            </w:pPr>
            <w:r w:rsidRPr="00EC61C3">
              <w:t>dB</w:t>
            </w:r>
          </w:p>
        </w:tc>
        <w:tc>
          <w:tcPr>
            <w:tcW w:w="3700" w:type="dxa"/>
            <w:gridSpan w:val="5"/>
            <w:vMerge/>
            <w:tcBorders>
              <w:bottom w:val="single" w:sz="4" w:space="0" w:color="auto"/>
            </w:tcBorders>
          </w:tcPr>
          <w:p w14:paraId="3309390C" w14:textId="77777777" w:rsidR="008438B2" w:rsidRPr="00EC61C3" w:rsidRDefault="008438B2" w:rsidP="001627DC">
            <w:pPr>
              <w:pStyle w:val="TAC"/>
            </w:pPr>
          </w:p>
        </w:tc>
        <w:tc>
          <w:tcPr>
            <w:tcW w:w="3700" w:type="dxa"/>
            <w:gridSpan w:val="5"/>
            <w:vMerge/>
          </w:tcPr>
          <w:p w14:paraId="03DE5CED" w14:textId="77777777" w:rsidR="008438B2" w:rsidRPr="00EC61C3" w:rsidRDefault="008438B2" w:rsidP="001627DC">
            <w:pPr>
              <w:pStyle w:val="TAC"/>
            </w:pPr>
          </w:p>
        </w:tc>
      </w:tr>
      <w:tr w:rsidR="007C0FB5" w:rsidRPr="00EC61C3" w14:paraId="0332161A" w14:textId="77777777" w:rsidTr="003E46F6">
        <w:trPr>
          <w:cantSplit/>
          <w:trHeight w:val="149"/>
        </w:trPr>
        <w:tc>
          <w:tcPr>
            <w:tcW w:w="1918" w:type="dxa"/>
          </w:tcPr>
          <w:p w14:paraId="7B1F5266" w14:textId="77777777" w:rsidR="007C0FB5" w:rsidRPr="00EC61C3" w:rsidRDefault="007C0FB5" w:rsidP="007C0FB5">
            <w:pPr>
              <w:pStyle w:val="TAL"/>
            </w:pPr>
            <w:r w:rsidRPr="00EC61C3">
              <w:rPr>
                <w:rFonts w:eastAsia="?? ??"/>
              </w:rPr>
              <w:t>ssb-Index 0 SNR</w:t>
            </w:r>
          </w:p>
        </w:tc>
        <w:tc>
          <w:tcPr>
            <w:tcW w:w="1576" w:type="dxa"/>
          </w:tcPr>
          <w:p w14:paraId="7BA91042" w14:textId="77777777" w:rsidR="007C0FB5" w:rsidRPr="00EC61C3" w:rsidRDefault="007C0FB5" w:rsidP="007C0FB5">
            <w:pPr>
              <w:pStyle w:val="TAL"/>
              <w:rPr>
                <w:noProof/>
                <w:lang w:val="it-IT"/>
              </w:rPr>
            </w:pPr>
            <w:r w:rsidRPr="00EC61C3">
              <w:rPr>
                <w:noProof/>
                <w:lang w:val="it-IT"/>
              </w:rPr>
              <w:t>Config 1, 2</w:t>
            </w:r>
          </w:p>
        </w:tc>
        <w:tc>
          <w:tcPr>
            <w:tcW w:w="940" w:type="dxa"/>
          </w:tcPr>
          <w:p w14:paraId="1FE1A1E6" w14:textId="77777777" w:rsidR="007C0FB5" w:rsidRPr="00EC61C3" w:rsidRDefault="007C0FB5" w:rsidP="007C0FB5">
            <w:pPr>
              <w:pStyle w:val="TAC"/>
            </w:pPr>
            <w:r w:rsidRPr="00EC61C3">
              <w:t>dB</w:t>
            </w:r>
          </w:p>
        </w:tc>
        <w:tc>
          <w:tcPr>
            <w:tcW w:w="740" w:type="dxa"/>
          </w:tcPr>
          <w:p w14:paraId="2E0CBA04" w14:textId="5D518AE2" w:rsidR="007C0FB5" w:rsidRPr="00EC61C3" w:rsidRDefault="007C0FB5" w:rsidP="007C0FB5">
            <w:pPr>
              <w:pStyle w:val="TAC"/>
            </w:pPr>
            <w:r w:rsidRPr="00EC61C3">
              <w:t>2</w:t>
            </w:r>
            <w:r w:rsidRPr="00EC61C3">
              <w:rPr>
                <w:vertAlign w:val="superscript"/>
              </w:rPr>
              <w:t>Note 6</w:t>
            </w:r>
          </w:p>
        </w:tc>
        <w:tc>
          <w:tcPr>
            <w:tcW w:w="740" w:type="dxa"/>
          </w:tcPr>
          <w:p w14:paraId="3948ED8A" w14:textId="1C49E5C8" w:rsidR="007C0FB5" w:rsidRPr="00EC61C3" w:rsidRDefault="007C0FB5" w:rsidP="007C0FB5">
            <w:pPr>
              <w:pStyle w:val="TAC"/>
            </w:pPr>
            <w:r w:rsidRPr="00EC61C3">
              <w:t>-6</w:t>
            </w:r>
            <w:r w:rsidRPr="00EC61C3">
              <w:rPr>
                <w:vertAlign w:val="superscript"/>
              </w:rPr>
              <w:t>Note 6</w:t>
            </w:r>
          </w:p>
        </w:tc>
        <w:tc>
          <w:tcPr>
            <w:tcW w:w="740" w:type="dxa"/>
          </w:tcPr>
          <w:p w14:paraId="3DCDA8EA" w14:textId="2074FD64" w:rsidR="007C0FB5" w:rsidRPr="00EC61C3" w:rsidRDefault="007C0FB5" w:rsidP="007C0FB5">
            <w:pPr>
              <w:pStyle w:val="TAC"/>
            </w:pPr>
            <w:r w:rsidRPr="00EC61C3">
              <w:t>-15</w:t>
            </w:r>
          </w:p>
        </w:tc>
        <w:tc>
          <w:tcPr>
            <w:tcW w:w="740" w:type="dxa"/>
          </w:tcPr>
          <w:p w14:paraId="15D5F46C" w14:textId="4329B979" w:rsidR="007C0FB5" w:rsidRPr="00EC61C3" w:rsidRDefault="007C0FB5" w:rsidP="007C0FB5">
            <w:pPr>
              <w:pStyle w:val="TAC"/>
            </w:pPr>
            <w:r w:rsidRPr="00EC61C3">
              <w:t>-4.5</w:t>
            </w:r>
          </w:p>
        </w:tc>
        <w:tc>
          <w:tcPr>
            <w:tcW w:w="740" w:type="dxa"/>
          </w:tcPr>
          <w:p w14:paraId="4C0E9DCA" w14:textId="5A00EFCA" w:rsidR="007C0FB5" w:rsidRPr="00EC61C3" w:rsidRDefault="007C0FB5" w:rsidP="007C0FB5">
            <w:pPr>
              <w:pStyle w:val="TAC"/>
            </w:pPr>
            <w:r w:rsidRPr="00EC61C3">
              <w:t>2</w:t>
            </w:r>
            <w:r w:rsidRPr="00EC61C3">
              <w:rPr>
                <w:vertAlign w:val="superscript"/>
              </w:rPr>
              <w:t>Note 6</w:t>
            </w:r>
          </w:p>
        </w:tc>
        <w:tc>
          <w:tcPr>
            <w:tcW w:w="3700" w:type="dxa"/>
            <w:gridSpan w:val="5"/>
            <w:vMerge/>
          </w:tcPr>
          <w:p w14:paraId="67C81DF4" w14:textId="77777777" w:rsidR="007C0FB5" w:rsidRPr="00EC61C3" w:rsidRDefault="007C0FB5" w:rsidP="007C0FB5">
            <w:pPr>
              <w:pStyle w:val="TAC"/>
            </w:pPr>
          </w:p>
        </w:tc>
      </w:tr>
      <w:tr w:rsidR="008438B2" w:rsidRPr="00EC61C3" w14:paraId="56BCE997" w14:textId="77777777" w:rsidTr="003E46F6">
        <w:trPr>
          <w:cantSplit/>
          <w:trHeight w:val="199"/>
        </w:trPr>
        <w:tc>
          <w:tcPr>
            <w:tcW w:w="1918" w:type="dxa"/>
          </w:tcPr>
          <w:p w14:paraId="33868B9C" w14:textId="77777777" w:rsidR="008438B2" w:rsidRPr="00EC61C3" w:rsidRDefault="008438B2" w:rsidP="001627DC">
            <w:pPr>
              <w:pStyle w:val="TAL"/>
              <w:rPr>
                <w:rFonts w:eastAsia="?? ??"/>
              </w:rPr>
            </w:pPr>
            <w:r w:rsidRPr="00EC61C3">
              <w:rPr>
                <w:rFonts w:eastAsia="?? ??"/>
              </w:rPr>
              <w:t>ssb-Index 1 SNR</w:t>
            </w:r>
          </w:p>
        </w:tc>
        <w:tc>
          <w:tcPr>
            <w:tcW w:w="1576" w:type="dxa"/>
          </w:tcPr>
          <w:p w14:paraId="4BA6A0F0" w14:textId="77777777" w:rsidR="008438B2" w:rsidRPr="00EC61C3" w:rsidRDefault="008438B2" w:rsidP="001627DC">
            <w:pPr>
              <w:pStyle w:val="TAL"/>
              <w:rPr>
                <w:noProof/>
                <w:lang w:val="it-IT"/>
              </w:rPr>
            </w:pPr>
            <w:r w:rsidRPr="00EC61C3">
              <w:rPr>
                <w:noProof/>
                <w:lang w:val="it-IT"/>
              </w:rPr>
              <w:t>Config 1, 2</w:t>
            </w:r>
          </w:p>
        </w:tc>
        <w:tc>
          <w:tcPr>
            <w:tcW w:w="940" w:type="dxa"/>
          </w:tcPr>
          <w:p w14:paraId="5278E9AF" w14:textId="77777777" w:rsidR="008438B2" w:rsidRPr="00EC61C3" w:rsidRDefault="008438B2" w:rsidP="001627DC">
            <w:pPr>
              <w:pStyle w:val="TAC"/>
            </w:pPr>
          </w:p>
        </w:tc>
        <w:tc>
          <w:tcPr>
            <w:tcW w:w="3700" w:type="dxa"/>
            <w:gridSpan w:val="5"/>
          </w:tcPr>
          <w:p w14:paraId="03A9B7E5" w14:textId="77777777" w:rsidR="008438B2" w:rsidRPr="00EC61C3" w:rsidRDefault="008438B2" w:rsidP="001627DC">
            <w:pPr>
              <w:pStyle w:val="TAC"/>
            </w:pPr>
            <w:r w:rsidRPr="00EC61C3">
              <w:t>Not sent</w:t>
            </w:r>
          </w:p>
        </w:tc>
        <w:tc>
          <w:tcPr>
            <w:tcW w:w="740" w:type="dxa"/>
          </w:tcPr>
          <w:p w14:paraId="21006D16" w14:textId="5D20C007" w:rsidR="008438B2" w:rsidRPr="00EC61C3" w:rsidRDefault="007C0FB5" w:rsidP="001627DC">
            <w:pPr>
              <w:pStyle w:val="TAC"/>
            </w:pPr>
            <w:r w:rsidRPr="00EC61C3">
              <w:t>2</w:t>
            </w:r>
            <w:r w:rsidRPr="00EC61C3">
              <w:rPr>
                <w:vertAlign w:val="superscript"/>
              </w:rPr>
              <w:t>Note 6</w:t>
            </w:r>
          </w:p>
        </w:tc>
        <w:tc>
          <w:tcPr>
            <w:tcW w:w="740" w:type="dxa"/>
          </w:tcPr>
          <w:p w14:paraId="2865B4DE" w14:textId="77777777" w:rsidR="008438B2" w:rsidRPr="00EC61C3" w:rsidRDefault="008438B2" w:rsidP="001627DC">
            <w:pPr>
              <w:pStyle w:val="TAC"/>
            </w:pPr>
            <w:r w:rsidRPr="00EC61C3">
              <w:t>-15</w:t>
            </w:r>
          </w:p>
        </w:tc>
        <w:tc>
          <w:tcPr>
            <w:tcW w:w="740" w:type="dxa"/>
          </w:tcPr>
          <w:p w14:paraId="60D87440" w14:textId="77777777" w:rsidR="008438B2" w:rsidRPr="00EC61C3" w:rsidRDefault="008438B2" w:rsidP="001627DC">
            <w:pPr>
              <w:pStyle w:val="TAC"/>
            </w:pPr>
            <w:r w:rsidRPr="00EC61C3">
              <w:t>-15</w:t>
            </w:r>
          </w:p>
        </w:tc>
        <w:tc>
          <w:tcPr>
            <w:tcW w:w="740" w:type="dxa"/>
          </w:tcPr>
          <w:p w14:paraId="6AF09FA7" w14:textId="77777777" w:rsidR="008438B2" w:rsidRPr="00EC61C3" w:rsidRDefault="008438B2" w:rsidP="001627DC">
            <w:pPr>
              <w:pStyle w:val="TAC"/>
            </w:pPr>
            <w:r w:rsidRPr="00EC61C3">
              <w:t>-15</w:t>
            </w:r>
          </w:p>
        </w:tc>
        <w:tc>
          <w:tcPr>
            <w:tcW w:w="740" w:type="dxa"/>
          </w:tcPr>
          <w:p w14:paraId="2C29B2CB" w14:textId="77777777" w:rsidR="008438B2" w:rsidRPr="00EC61C3" w:rsidRDefault="008438B2" w:rsidP="001627DC">
            <w:pPr>
              <w:pStyle w:val="TAC"/>
            </w:pPr>
            <w:r w:rsidRPr="00EC61C3">
              <w:t>-15</w:t>
            </w:r>
          </w:p>
        </w:tc>
      </w:tr>
      <w:tr w:rsidR="008438B2" w:rsidRPr="00EC61C3" w14:paraId="3162418A" w14:textId="77777777" w:rsidTr="003E46F6">
        <w:trPr>
          <w:cantSplit/>
          <w:trHeight w:val="199"/>
        </w:trPr>
        <w:tc>
          <w:tcPr>
            <w:tcW w:w="1918" w:type="dxa"/>
          </w:tcPr>
          <w:p w14:paraId="285A2983" w14:textId="77777777" w:rsidR="008438B2" w:rsidRPr="00EC61C3" w:rsidRDefault="008438B2" w:rsidP="001627DC">
            <w:pPr>
              <w:pStyle w:val="TAL"/>
              <w:rPr>
                <w:lang w:eastAsia="zh-CN"/>
              </w:rPr>
            </w:pPr>
            <w:r w:rsidRPr="00EC61C3">
              <w:rPr>
                <w:rFonts w:hint="eastAsia"/>
                <w:lang w:eastAsia="zh-CN"/>
              </w:rPr>
              <w:t>S</w:t>
            </w:r>
            <w:r w:rsidRPr="00EC61C3">
              <w:rPr>
                <w:lang w:eastAsia="zh-CN"/>
              </w:rPr>
              <w:t>NR on other channels and signals</w:t>
            </w:r>
          </w:p>
        </w:tc>
        <w:tc>
          <w:tcPr>
            <w:tcW w:w="1576" w:type="dxa"/>
          </w:tcPr>
          <w:p w14:paraId="25F75065" w14:textId="77777777" w:rsidR="008438B2" w:rsidRPr="00EC61C3" w:rsidRDefault="008438B2" w:rsidP="001627DC">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14:paraId="1BD40950" w14:textId="77777777" w:rsidR="008438B2" w:rsidRPr="00EC61C3" w:rsidRDefault="008438B2" w:rsidP="001627DC">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14:paraId="3075F4A4" w14:textId="0F43A6ED" w:rsidR="008438B2" w:rsidRPr="00EC61C3" w:rsidRDefault="007C0FB5" w:rsidP="001627DC">
            <w:pPr>
              <w:pStyle w:val="TAC"/>
              <w:rPr>
                <w:lang w:eastAsia="zh-CN"/>
              </w:rPr>
            </w:pPr>
            <w:r w:rsidRPr="00EC61C3">
              <w:rPr>
                <w:lang w:eastAsia="zh-CN"/>
              </w:rPr>
              <w:t>2</w:t>
            </w:r>
            <w:r w:rsidRPr="00EC61C3">
              <w:rPr>
                <w:vertAlign w:val="superscript"/>
              </w:rPr>
              <w:t>Note 6</w:t>
            </w:r>
          </w:p>
        </w:tc>
        <w:tc>
          <w:tcPr>
            <w:tcW w:w="3700" w:type="dxa"/>
            <w:gridSpan w:val="5"/>
            <w:vAlign w:val="center"/>
          </w:tcPr>
          <w:p w14:paraId="3837025B" w14:textId="77777777" w:rsidR="008438B2" w:rsidRPr="00EC61C3" w:rsidRDefault="008438B2" w:rsidP="001627DC">
            <w:pPr>
              <w:pStyle w:val="TAC"/>
              <w:rPr>
                <w:lang w:eastAsia="zh-CN"/>
              </w:rPr>
            </w:pPr>
            <w:r w:rsidRPr="00EC61C3">
              <w:rPr>
                <w:lang w:eastAsia="zh-CN"/>
              </w:rPr>
              <w:t>N/A</w:t>
            </w:r>
          </w:p>
        </w:tc>
      </w:tr>
      <w:tr w:rsidR="00D56527" w:rsidRPr="00EC61C3" w14:paraId="5E05DAA4" w14:textId="77777777" w:rsidTr="003E46F6">
        <w:trPr>
          <w:cantSplit/>
          <w:trHeight w:val="153"/>
        </w:trPr>
        <w:tc>
          <w:tcPr>
            <w:tcW w:w="1918" w:type="dxa"/>
          </w:tcPr>
          <w:p w14:paraId="217914DD" w14:textId="77B0199F" w:rsidR="00D56527" w:rsidRPr="00EC61C3" w:rsidRDefault="00D56527" w:rsidP="00D56527">
            <w:pPr>
              <w:pStyle w:val="TAL"/>
            </w:pPr>
            <w:r w:rsidRPr="00EC61C3">
              <w:rPr>
                <w:position w:val="-12"/>
              </w:rPr>
              <w:object w:dxaOrig="420" w:dyaOrig="360" w14:anchorId="11C618BF">
                <v:shape id="_x0000_i1153" type="#_x0000_t75" style="width:19.4pt;height:19.4pt" o:ole="" fillcolor="window">
                  <v:imagedata r:id="rId12" o:title=""/>
                </v:shape>
                <o:OLEObject Type="Embed" ProgID="Equation.3" ShapeID="_x0000_i1153" DrawAspect="Content" ObjectID="_1672175513" r:id="rId19"/>
              </w:object>
            </w:r>
          </w:p>
        </w:tc>
        <w:tc>
          <w:tcPr>
            <w:tcW w:w="1576" w:type="dxa"/>
          </w:tcPr>
          <w:p w14:paraId="3D2231EF" w14:textId="0F24B9EF" w:rsidR="00D56527" w:rsidRPr="00EC61C3" w:rsidRDefault="00D56527" w:rsidP="00D56527">
            <w:pPr>
              <w:pStyle w:val="TAL"/>
              <w:rPr>
                <w:noProof/>
                <w:lang w:val="it-IT"/>
              </w:rPr>
            </w:pPr>
            <w:r w:rsidRPr="00EC61C3">
              <w:rPr>
                <w:noProof/>
                <w:lang w:val="it-IT"/>
              </w:rPr>
              <w:t>Config 1, 2</w:t>
            </w:r>
          </w:p>
        </w:tc>
        <w:tc>
          <w:tcPr>
            <w:tcW w:w="940" w:type="dxa"/>
          </w:tcPr>
          <w:p w14:paraId="63E27AE2" w14:textId="602BC802" w:rsidR="00D56527" w:rsidRPr="00EC61C3" w:rsidRDefault="00D56527" w:rsidP="00D56527">
            <w:pPr>
              <w:pStyle w:val="TAC"/>
            </w:pPr>
            <w:r w:rsidRPr="00EC61C3">
              <w:t>dBm/</w:t>
            </w:r>
            <w:r w:rsidRPr="00EC61C3">
              <w:br/>
              <w:t>15kHz</w:t>
            </w:r>
          </w:p>
        </w:tc>
        <w:tc>
          <w:tcPr>
            <w:tcW w:w="3700" w:type="dxa"/>
            <w:gridSpan w:val="5"/>
            <w:vAlign w:val="center"/>
          </w:tcPr>
          <w:p w14:paraId="029120DF" w14:textId="7401EF64" w:rsidR="00D56527" w:rsidRPr="00EC61C3" w:rsidRDefault="00D56527" w:rsidP="00D56527">
            <w:pPr>
              <w:pStyle w:val="TAC"/>
            </w:pPr>
            <w:r w:rsidRPr="00EC61C3">
              <w:t>-92.1</w:t>
            </w:r>
          </w:p>
        </w:tc>
        <w:tc>
          <w:tcPr>
            <w:tcW w:w="3700" w:type="dxa"/>
            <w:gridSpan w:val="5"/>
            <w:vAlign w:val="center"/>
          </w:tcPr>
          <w:p w14:paraId="14A6CCA7" w14:textId="6DBCFC65" w:rsidR="00D56527" w:rsidRPr="00EC61C3" w:rsidRDefault="00D56527" w:rsidP="00D56527">
            <w:pPr>
              <w:pStyle w:val="TAC"/>
            </w:pPr>
            <w:r w:rsidRPr="00EC61C3">
              <w:t>-92.1</w:t>
            </w:r>
          </w:p>
        </w:tc>
      </w:tr>
      <w:tr w:rsidR="00D56527" w:rsidRPr="00EC61C3" w14:paraId="560A5E1F" w14:textId="77777777" w:rsidTr="003E46F6">
        <w:trPr>
          <w:cantSplit/>
          <w:trHeight w:val="153"/>
        </w:trPr>
        <w:tc>
          <w:tcPr>
            <w:tcW w:w="3494" w:type="dxa"/>
            <w:gridSpan w:val="2"/>
          </w:tcPr>
          <w:p w14:paraId="1CEB0444" w14:textId="59A97028" w:rsidR="00D56527" w:rsidRPr="00EC61C3" w:rsidRDefault="00D56527" w:rsidP="00D56527">
            <w:pPr>
              <w:pStyle w:val="TAL"/>
              <w:rPr>
                <w:noProof/>
                <w:lang w:val="it-IT"/>
              </w:rPr>
            </w:pPr>
            <w:r w:rsidRPr="00EC61C3">
              <w:rPr>
                <w:rFonts w:eastAsia="?? ??"/>
              </w:rPr>
              <w:t>Time multiplexing of the downlink transmissions from each AoA</w:t>
            </w:r>
          </w:p>
        </w:tc>
        <w:tc>
          <w:tcPr>
            <w:tcW w:w="940" w:type="dxa"/>
          </w:tcPr>
          <w:p w14:paraId="7F0F794B" w14:textId="77777777" w:rsidR="00D56527" w:rsidRPr="00EC61C3" w:rsidRDefault="00D56527" w:rsidP="00D56527">
            <w:pPr>
              <w:pStyle w:val="TAC"/>
            </w:pPr>
          </w:p>
        </w:tc>
        <w:tc>
          <w:tcPr>
            <w:tcW w:w="7400" w:type="dxa"/>
            <w:gridSpan w:val="10"/>
            <w:vAlign w:val="center"/>
          </w:tcPr>
          <w:p w14:paraId="02DF92AB" w14:textId="54408D3D" w:rsidR="00D56527" w:rsidRPr="00EC61C3" w:rsidRDefault="00D56527" w:rsidP="00D56527">
            <w:pPr>
              <w:pStyle w:val="TAC"/>
            </w:pPr>
            <w:r w:rsidRPr="00EC61C3">
              <w:rPr>
                <w:rFonts w:eastAsia="?? ??"/>
                <w:lang w:val="en-US"/>
              </w:rPr>
              <w:t>Defined in Figure A.5.5.1.2.1-2</w:t>
            </w:r>
          </w:p>
        </w:tc>
      </w:tr>
      <w:tr w:rsidR="008438B2" w:rsidRPr="00EC61C3" w14:paraId="0F065614" w14:textId="77777777" w:rsidTr="003E46F6">
        <w:trPr>
          <w:cantSplit/>
          <w:trHeight w:val="168"/>
        </w:trPr>
        <w:tc>
          <w:tcPr>
            <w:tcW w:w="3494" w:type="dxa"/>
            <w:gridSpan w:val="2"/>
          </w:tcPr>
          <w:p w14:paraId="21A1AA5C" w14:textId="77777777" w:rsidR="008438B2" w:rsidRPr="00EC61C3" w:rsidRDefault="008438B2" w:rsidP="001627DC">
            <w:pPr>
              <w:pStyle w:val="TAL"/>
            </w:pPr>
            <w:r w:rsidRPr="00EC61C3">
              <w:rPr>
                <w:rFonts w:eastAsia="?? ??"/>
              </w:rPr>
              <w:t>Propagation condition</w:t>
            </w:r>
          </w:p>
        </w:tc>
        <w:tc>
          <w:tcPr>
            <w:tcW w:w="940" w:type="dxa"/>
          </w:tcPr>
          <w:p w14:paraId="52114AA9" w14:textId="77777777" w:rsidR="008438B2" w:rsidRPr="00EC61C3" w:rsidRDefault="008438B2" w:rsidP="001627DC">
            <w:pPr>
              <w:pStyle w:val="TAC"/>
            </w:pPr>
          </w:p>
        </w:tc>
        <w:tc>
          <w:tcPr>
            <w:tcW w:w="3700" w:type="dxa"/>
            <w:gridSpan w:val="5"/>
          </w:tcPr>
          <w:p w14:paraId="7C6A1AEB" w14:textId="77777777" w:rsidR="008438B2" w:rsidRPr="00EC61C3" w:rsidRDefault="008438B2" w:rsidP="001627DC">
            <w:pPr>
              <w:pStyle w:val="TAC"/>
            </w:pPr>
            <w:r w:rsidRPr="00EC61C3">
              <w:t>TDL-A 30ns 75Hz</w:t>
            </w:r>
          </w:p>
        </w:tc>
        <w:tc>
          <w:tcPr>
            <w:tcW w:w="3700" w:type="dxa"/>
            <w:gridSpan w:val="5"/>
          </w:tcPr>
          <w:p w14:paraId="0D97AE4C" w14:textId="77777777" w:rsidR="008438B2" w:rsidRPr="00EC61C3" w:rsidRDefault="008438B2" w:rsidP="001627DC">
            <w:pPr>
              <w:pStyle w:val="TAC"/>
            </w:pPr>
            <w:r w:rsidRPr="00EC61C3">
              <w:t>TDL-A 30ns 75Hz</w:t>
            </w:r>
          </w:p>
        </w:tc>
      </w:tr>
      <w:tr w:rsidR="008438B2" w:rsidRPr="00EC61C3" w14:paraId="536B833A" w14:textId="77777777" w:rsidTr="003E46F6">
        <w:trPr>
          <w:cantSplit/>
          <w:trHeight w:val="168"/>
        </w:trPr>
        <w:tc>
          <w:tcPr>
            <w:tcW w:w="11834" w:type="dxa"/>
            <w:gridSpan w:val="13"/>
          </w:tcPr>
          <w:p w14:paraId="01210726" w14:textId="77777777" w:rsidR="008438B2" w:rsidRPr="00EC61C3" w:rsidRDefault="008438B2" w:rsidP="007C0FB5">
            <w:pPr>
              <w:pStyle w:val="TAN"/>
            </w:pPr>
            <w:r w:rsidRPr="00EC61C3">
              <w:t>Note 1:</w:t>
            </w:r>
            <w:r w:rsidRPr="00EC61C3">
              <w:tab/>
              <w:t>OCNG shall be used such that</w:t>
            </w:r>
            <w:del w:id="313" w:author="Rose, Ian" w:date="2021-01-14T19:20:00Z">
              <w:r w:rsidRPr="00EC61C3" w:rsidDel="00BC04B3">
                <w:delText xml:space="preserve"> the resources in Cell 2 are fully allocated and</w:delText>
              </w:r>
            </w:del>
            <w:r w:rsidRPr="00EC61C3">
              <w:t xml:space="preserve"> a constant total transmitted power spectral density is achieved for all OFDM symbols.</w:t>
            </w:r>
          </w:p>
          <w:p w14:paraId="6B1BF406" w14:textId="77777777" w:rsidR="008438B2" w:rsidRPr="00EC61C3" w:rsidRDefault="008438B2" w:rsidP="007C0FB5">
            <w:pPr>
              <w:pStyle w:val="TAN"/>
            </w:pPr>
            <w:r w:rsidRPr="00EC61C3">
              <w:t>Note 2:</w:t>
            </w:r>
            <w:r w:rsidRPr="00EC61C3">
              <w:tab/>
              <w:t>The signal contains PDCCH for UEs other than the device under test as part of OCNG.</w:t>
            </w:r>
          </w:p>
          <w:p w14:paraId="2A6D855D" w14:textId="77777777" w:rsidR="008438B2" w:rsidRPr="00EC61C3" w:rsidRDefault="008438B2" w:rsidP="007C0FB5">
            <w:pPr>
              <w:pStyle w:val="TAN"/>
            </w:pPr>
            <w:r w:rsidRPr="00EC61C3">
              <w:t>Note 3:</w:t>
            </w:r>
            <w:r w:rsidRPr="00EC61C3">
              <w:tab/>
              <w:t>SNR levels correspond to the signal to noise ratio over the SSS REs.</w:t>
            </w:r>
          </w:p>
          <w:p w14:paraId="10145282" w14:textId="73D7844C" w:rsidR="00B43AB7" w:rsidRPr="00EC61C3" w:rsidRDefault="008438B2" w:rsidP="007C0FB5">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42AA1C48" w14:textId="666A6D98" w:rsidR="007C0FB5" w:rsidRPr="00EC61C3" w:rsidRDefault="00B43AB7" w:rsidP="00456F10">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46A2177A" w14:textId="316797B5" w:rsidR="008438B2" w:rsidRPr="00EC61C3" w:rsidRDefault="007C0FB5">
            <w:pPr>
              <w:pStyle w:val="TAN"/>
            </w:pPr>
            <w:r w:rsidRPr="00EC61C3">
              <w:t>Note 6:</w:t>
            </w:r>
            <w:r w:rsidRPr="00EC61C3">
              <w:tab/>
              <w:t>This value allows up to 1dB degradation from applied SNR to UE baseband</w:t>
            </w:r>
          </w:p>
        </w:tc>
      </w:tr>
    </w:tbl>
    <w:p w14:paraId="3BD7B8C9" w14:textId="77777777" w:rsidR="008438B2" w:rsidRPr="00EC61C3" w:rsidRDefault="008438B2" w:rsidP="008438B2"/>
    <w:p w14:paraId="743BEB78" w14:textId="77777777" w:rsidR="007C0059" w:rsidRPr="00EC61C3" w:rsidRDefault="007C0059" w:rsidP="007C0059">
      <w:pPr>
        <w:pStyle w:val="TH"/>
      </w:pPr>
      <w:r w:rsidRPr="00EC61C3">
        <w:t>Table A.5.5.1.2.1-4: Void</w:t>
      </w:r>
    </w:p>
    <w:p w14:paraId="743BEB79" w14:textId="77777777" w:rsidR="007C0059" w:rsidRPr="00EC61C3" w:rsidRDefault="007C0059" w:rsidP="007C0059">
      <w:pPr>
        <w:pStyle w:val="TH"/>
        <w:rPr>
          <w:rFonts w:eastAsia="Malgun Gothic"/>
          <w:kern w:val="20"/>
        </w:rPr>
      </w:pPr>
      <w:r w:rsidRPr="00EC61C3">
        <w:rPr>
          <w:rFonts w:eastAsia="Malgun Gothic"/>
          <w:noProof/>
          <w:kern w:val="20"/>
          <w:lang w:eastAsia="zh-CN"/>
        </w:rPr>
        <w:drawing>
          <wp:inline distT="0" distB="0" distL="0" distR="0" wp14:anchorId="743C349D" wp14:editId="743C349E">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743BEB7A" w14:textId="77777777" w:rsidR="007C0059" w:rsidRPr="00EC61C3" w:rsidRDefault="007C0059" w:rsidP="007C0059">
      <w:pPr>
        <w:pStyle w:val="TF"/>
        <w:rPr>
          <w:sz w:val="22"/>
          <w:szCs w:val="22"/>
        </w:rPr>
      </w:pPr>
      <w:r w:rsidRPr="00EC61C3">
        <w:t>Figure A.5.5.1.2.1-1: SNR variation for in-sync testing</w:t>
      </w:r>
    </w:p>
    <w:p w14:paraId="7E669F20" w14:textId="4CEE21CC" w:rsidR="00D56527" w:rsidRPr="00EC61C3" w:rsidRDefault="00597C50" w:rsidP="00D56527">
      <w:pPr>
        <w:pStyle w:val="TF"/>
        <w:rPr>
          <w:lang w:val="en-US"/>
        </w:rPr>
      </w:pPr>
      <w:ins w:id="314" w:author="Rose, Ian" w:date="2021-01-14T18:28:00Z">
        <w:r>
          <w:object w:dxaOrig="8511" w:dyaOrig="5731" w14:anchorId="1F7AB073">
            <v:shape id="_x0000_i1932" type="#_x0000_t75" style="width:373.85pt;height:251.45pt" o:ole="">
              <v:imagedata r:id="rId21" o:title=""/>
            </v:shape>
            <o:OLEObject Type="Embed" ProgID="Visio.Drawing.15" ShapeID="_x0000_i1932" DrawAspect="Content" ObjectID="_1672175514" r:id="rId22"/>
          </w:object>
        </w:r>
      </w:ins>
      <w:del w:id="315" w:author="Rose, Ian" w:date="2021-01-14T18:28:00Z">
        <w:r w:rsidR="00D56527" w:rsidRPr="00EC61C3" w:rsidDel="00034A7F">
          <w:object w:dxaOrig="8536" w:dyaOrig="5748" w14:anchorId="7E0E1C75">
            <v:shape id="_x0000_i1154" type="#_x0000_t75" style="width:374.4pt;height:252.55pt" o:ole="">
              <v:imagedata r:id="rId17" o:title=""/>
            </v:shape>
            <o:OLEObject Type="Embed" ProgID="Visio.Drawing.11" ShapeID="_x0000_i1154" DrawAspect="Content" ObjectID="_1672175515" r:id="rId23"/>
          </w:object>
        </w:r>
      </w:del>
    </w:p>
    <w:p w14:paraId="41F37ABF" w14:textId="77777777" w:rsidR="00D56527" w:rsidRPr="00EC61C3" w:rsidRDefault="00D56527" w:rsidP="00D56527">
      <w:pPr>
        <w:pStyle w:val="TF"/>
        <w:rPr>
          <w:lang w:val="en-US"/>
        </w:rPr>
      </w:pPr>
      <w:r w:rsidRPr="00EC61C3">
        <w:rPr>
          <w:lang w:val="en-US"/>
        </w:rPr>
        <w:t xml:space="preserve">Figure A.5.5.1.2.1-2: </w:t>
      </w:r>
      <w:r w:rsidRPr="00EC61C3">
        <w:t>Time multiplexed downlink transmissions</w:t>
      </w:r>
    </w:p>
    <w:p w14:paraId="743BEB7C" w14:textId="77777777" w:rsidR="007C0059" w:rsidRPr="00EC61C3" w:rsidRDefault="007C0059" w:rsidP="007C0059">
      <w:pPr>
        <w:pStyle w:val="Heading5"/>
        <w:rPr>
          <w:snapToGrid w:val="0"/>
        </w:rPr>
      </w:pPr>
      <w:r w:rsidRPr="00EC61C3">
        <w:rPr>
          <w:snapToGrid w:val="0"/>
        </w:rPr>
        <w:t>A.5.5.1.2.2</w:t>
      </w:r>
      <w:r w:rsidRPr="00EC61C3">
        <w:rPr>
          <w:snapToGrid w:val="0"/>
        </w:rPr>
        <w:tab/>
        <w:t>Test Requirements</w:t>
      </w:r>
    </w:p>
    <w:p w14:paraId="743BEB7D" w14:textId="77777777" w:rsidR="007C0059" w:rsidRPr="00EC61C3" w:rsidRDefault="007C0059" w:rsidP="007C0059">
      <w:r w:rsidRPr="00EC61C3">
        <w:t>The UE behaviour in each test during time durations T1, T2, T3, T4 and T5 shall be as follows:</w:t>
      </w:r>
    </w:p>
    <w:p w14:paraId="743BEB7E" w14:textId="77777777" w:rsidR="007C0059" w:rsidRPr="00EC61C3" w:rsidRDefault="007C0059" w:rsidP="007C0059">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743BEB7F" w14:textId="77777777" w:rsidR="007C0059" w:rsidRPr="00EC61C3" w:rsidRDefault="007C0059" w:rsidP="007C0059">
      <w:r w:rsidRPr="00EC61C3">
        <w:t>The rate of correct events observed during repeated tests shall be at least 90%.</w:t>
      </w:r>
    </w:p>
    <w:bookmarkEnd w:id="298"/>
    <w:p w14:paraId="4715E319" w14:textId="77777777" w:rsidR="00FD6062" w:rsidRDefault="00FD6062" w:rsidP="00FD6062">
      <w:pPr>
        <w:rPr>
          <w:noProof/>
          <w:lang w:eastAsia="ja-JP"/>
        </w:rPr>
      </w:pPr>
      <w:r w:rsidRPr="004E3B76">
        <w:rPr>
          <w:rFonts w:ascii="Arial" w:hAnsi="Arial" w:hint="eastAsia"/>
          <w:noProof/>
          <w:color w:val="FF0000"/>
          <w:sz w:val="32"/>
          <w:lang w:eastAsia="ja-JP"/>
        </w:rPr>
        <w:lastRenderedPageBreak/>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0D02" w14:textId="77777777" w:rsidR="007C0059" w:rsidRPr="00EC61C3" w:rsidRDefault="007C0059" w:rsidP="007C0059">
      <w:pPr>
        <w:pStyle w:val="Heading3"/>
      </w:pPr>
      <w:bookmarkStart w:id="316" w:name="_Toc535476411"/>
      <w:bookmarkEnd w:id="299"/>
      <w:r w:rsidRPr="00EC61C3">
        <w:t>A.5.5.8</w:t>
      </w:r>
      <w:r w:rsidRPr="00EC61C3">
        <w:tab/>
        <w:t>Active TCI state switch delay</w:t>
      </w:r>
    </w:p>
    <w:p w14:paraId="743C0D03" w14:textId="77777777" w:rsidR="007C0059" w:rsidRPr="00EC61C3" w:rsidRDefault="007C0059" w:rsidP="007C0059">
      <w:pPr>
        <w:pStyle w:val="Heading4"/>
      </w:pPr>
      <w:r w:rsidRPr="00EC61C3">
        <w:t>A.5.5.8.1</w:t>
      </w:r>
      <w:r w:rsidRPr="00EC61C3">
        <w:rPr>
          <w:szCs w:val="24"/>
        </w:rPr>
        <w:tab/>
      </w:r>
      <w:r w:rsidRPr="00EC61C3">
        <w:t>MAC-CE based active TCI state switch</w:t>
      </w:r>
    </w:p>
    <w:p w14:paraId="743C0D04" w14:textId="77777777" w:rsidR="007C0059" w:rsidRPr="00EC61C3" w:rsidRDefault="007C0059" w:rsidP="007C0059">
      <w:pPr>
        <w:pStyle w:val="Heading5"/>
        <w:rPr>
          <w:rFonts w:cs="Arial"/>
        </w:rPr>
      </w:pPr>
      <w:r w:rsidRPr="00EC61C3">
        <w:rPr>
          <w:rFonts w:cs="Arial"/>
        </w:rPr>
        <w:t>A.5.5.8.1.1</w:t>
      </w:r>
      <w:r w:rsidRPr="00EC61C3">
        <w:rPr>
          <w:rFonts w:cs="Arial"/>
        </w:rPr>
        <w:tab/>
        <w:t>E-UTRAN – NR PSCell FR2 active TCI state switch for a known TCI state</w:t>
      </w:r>
    </w:p>
    <w:p w14:paraId="743C0D05" w14:textId="77777777" w:rsidR="007C0059" w:rsidRPr="00EC61C3" w:rsidRDefault="007C0059" w:rsidP="007C0059">
      <w:pPr>
        <w:pStyle w:val="Heading6"/>
        <w:rPr>
          <w:rFonts w:eastAsia="MS Mincho"/>
        </w:rPr>
      </w:pPr>
      <w:r w:rsidRPr="00EC61C3">
        <w:rPr>
          <w:rFonts w:eastAsia="MS Mincho"/>
        </w:rPr>
        <w:t>A.5.5.8.1.1.1</w:t>
      </w:r>
      <w:r w:rsidRPr="00EC61C3">
        <w:rPr>
          <w:rFonts w:eastAsia="MS Mincho"/>
        </w:rPr>
        <w:tab/>
        <w:t>Test Purpose and Environment</w:t>
      </w:r>
    </w:p>
    <w:p w14:paraId="743C0D06" w14:textId="50BC2B7D" w:rsidR="007C0059" w:rsidRPr="00EC61C3" w:rsidRDefault="007C0059" w:rsidP="00B61231">
      <w:pPr>
        <w:rPr>
          <w:szCs w:val="24"/>
        </w:rPr>
      </w:pPr>
      <w:r w:rsidRPr="00EC61C3">
        <w:t xml:space="preserve">The purpose of this test is to verify the active TCI state switch delay requirement defined in </w:t>
      </w:r>
      <w:r w:rsidR="00C10E1B" w:rsidRPr="00EC61C3">
        <w:t>clause</w:t>
      </w:r>
      <w:r w:rsidRPr="00EC61C3">
        <w:t xml:space="preserve"> 8.10.3Supported test configurations are shown in Table A.</w:t>
      </w:r>
      <w:r w:rsidRPr="00EC61C3">
        <w:rPr>
          <w:rFonts w:eastAsia="MS Mincho"/>
          <w:bCs/>
        </w:rPr>
        <w:t>5.5.8.1.1</w:t>
      </w:r>
      <w:r w:rsidRPr="00EC61C3">
        <w:t>.1-1.</w:t>
      </w:r>
    </w:p>
    <w:p w14:paraId="743C0D07" w14:textId="77777777" w:rsidR="007C0059" w:rsidRPr="00EC61C3" w:rsidRDefault="007C0059" w:rsidP="00B61231">
      <w:r w:rsidRPr="00EC61C3">
        <w:t xml:space="preserve">The test scenario comprises of </w:t>
      </w:r>
      <w:r w:rsidRPr="00EC61C3">
        <w:rPr>
          <w:lang w:eastAsia="zh-CN"/>
        </w:rPr>
        <w:t>one</w:t>
      </w:r>
      <w:r w:rsidRPr="00EC61C3">
        <w:t xml:space="preserve"> E-UTRA PCell (Cell 1), and one NR PSCell (Cell 2) as given in Table A.5.5.8</w:t>
      </w:r>
      <w:r w:rsidRPr="00EC61C3">
        <w:rPr>
          <w:rFonts w:eastAsia="MS Mincho"/>
          <w:bCs/>
        </w:rPr>
        <w:t>.1.1</w:t>
      </w:r>
      <w:r w:rsidRPr="00EC61C3">
        <w:t xml:space="preserve">.1-2. Cell-specific parameters of E-UTRA PCell are specified in Table </w:t>
      </w:r>
      <w:r w:rsidRPr="00EC61C3">
        <w:rPr>
          <w:rFonts w:cs="v4.2.0"/>
          <w:lang w:eastAsia="ja-JP"/>
        </w:rPr>
        <w:t xml:space="preserve">A.3.7.2.1-1 </w:t>
      </w:r>
      <w:r w:rsidRPr="00EC61C3">
        <w:t>and Cell-specific parameters of NR PSCell is specified in Table A.5.5.8</w:t>
      </w:r>
      <w:r w:rsidRPr="00EC61C3">
        <w:rPr>
          <w:rFonts w:eastAsia="MS Mincho"/>
          <w:bCs/>
        </w:rPr>
        <w:t>.1.1</w:t>
      </w:r>
      <w:r w:rsidRPr="00EC61C3">
        <w:t>.1-3 below. The OTA related test parameters for FR2 is shown in Table A.5.5.8</w:t>
      </w:r>
      <w:r w:rsidRPr="00EC61C3">
        <w:rPr>
          <w:rFonts w:eastAsia="MS Mincho"/>
          <w:bCs/>
        </w:rPr>
        <w:t>.1.1</w:t>
      </w:r>
      <w:r w:rsidRPr="00EC61C3">
        <w:t>.1-4.</w:t>
      </w:r>
    </w:p>
    <w:p w14:paraId="743C0D08" w14:textId="77777777" w:rsidR="007C0059" w:rsidRPr="00EC61C3" w:rsidRDefault="007C0059" w:rsidP="00B61231">
      <w:r w:rsidRPr="00EC61C3">
        <w:t>PDCCHs indicating new transmissions shall be sent continuously</w:t>
      </w:r>
      <w:r w:rsidRPr="00EC61C3">
        <w:rPr>
          <w:rFonts w:hint="eastAsia"/>
          <w:lang w:eastAsia="zh-CN"/>
        </w:rPr>
        <w:t xml:space="preserve"> on </w:t>
      </w:r>
      <w:r w:rsidRPr="00EC61C3">
        <w:rPr>
          <w:lang w:eastAsia="zh-CN"/>
        </w:rPr>
        <w:t xml:space="preserve">PSCell </w:t>
      </w:r>
      <w:r w:rsidRPr="00EC61C3">
        <w:t>(Cell 2) to ensure that the UE would have ACK/NACK sending.</w:t>
      </w:r>
    </w:p>
    <w:p w14:paraId="743C0D09" w14:textId="77777777" w:rsidR="007C0059" w:rsidRPr="00EC61C3" w:rsidRDefault="007C0059" w:rsidP="007C0059">
      <w:pPr>
        <w:jc w:val="both"/>
      </w:pPr>
      <w:r w:rsidRPr="00EC61C3">
        <w:t xml:space="preserve">Before the test starts, </w:t>
      </w:r>
    </w:p>
    <w:p w14:paraId="743C0D0A" w14:textId="77777777" w:rsidR="007C0059" w:rsidRPr="00EC61C3" w:rsidRDefault="007C0059" w:rsidP="007C0059">
      <w:pPr>
        <w:pStyle w:val="B10"/>
      </w:pPr>
      <w:r w:rsidRPr="00EC61C3">
        <w:t>-</w:t>
      </w:r>
      <w:r w:rsidRPr="00EC61C3">
        <w:tab/>
        <w:t>UE is connected to Cell 1 (PCell) on radio channel 1 (PCC), and Cell 2 (PSCell) on radio channel 2 (PSCC).</w:t>
      </w:r>
    </w:p>
    <w:p w14:paraId="743C0D0B" w14:textId="77777777" w:rsidR="007C0059" w:rsidRPr="00EC61C3" w:rsidRDefault="007C0059" w:rsidP="007C0059">
      <w:pPr>
        <w:pStyle w:val="B10"/>
      </w:pPr>
      <w:r w:rsidRPr="00EC61C3">
        <w:t>-</w:t>
      </w:r>
      <w:r w:rsidRPr="00EC61C3">
        <w:tab/>
        <w:t>UE is configured with 2 different TCI states for PSCell, PDCCH TCI state 0 (QCL’d to SSB0) and TCIstate 1 (QCL’d to SSB1), in Cell 2 before starting the test.</w:t>
      </w:r>
    </w:p>
    <w:p w14:paraId="743C0D0C" w14:textId="77777777" w:rsidR="007C0059" w:rsidRPr="00EC61C3" w:rsidRDefault="007C0059" w:rsidP="007C0059">
      <w:pPr>
        <w:pStyle w:val="B10"/>
      </w:pPr>
      <w:r w:rsidRPr="00EC61C3">
        <w:t>-</w:t>
      </w:r>
      <w:r w:rsidRPr="00EC61C3">
        <w:tab/>
        <w:t xml:space="preserve">UE is indicated in TCI state 0 as the active PDCCH TCI state </w:t>
      </w:r>
    </w:p>
    <w:p w14:paraId="0F615193" w14:textId="3515B4FF" w:rsidR="00BD13ED" w:rsidRPr="00EC61C3" w:rsidRDefault="00BD13ED" w:rsidP="00B61231">
      <w:r w:rsidRPr="00EC61C3">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EC61C3">
        <w:rPr>
          <w:rFonts w:hint="eastAsia"/>
          <w:i/>
          <w:noProof/>
        </w:rPr>
        <w:t>tci-PresentInDCI</w:t>
      </w:r>
      <w:r w:rsidRPr="00EC61C3">
        <w:rPr>
          <w:rFonts w:hint="eastAsia"/>
          <w:noProof/>
        </w:rPr>
        <w:t xml:space="preserve"> is not configured in the PDSCH configuration</w:t>
      </w:r>
      <w:r w:rsidRPr="00EC61C3">
        <w:rPr>
          <w:rFonts w:hint="eastAsia"/>
          <w:noProof/>
          <w:lang w:eastAsia="zh-CN"/>
        </w:rPr>
        <w:t>,</w:t>
      </w:r>
      <w:r w:rsidRPr="00EC61C3">
        <w:rPr>
          <w:noProof/>
          <w:lang w:eastAsia="zh-CN"/>
        </w:rPr>
        <w:t xml:space="preserve"> </w:t>
      </w:r>
      <w:r w:rsidRPr="00EC61C3">
        <w:rPr>
          <w:rFonts w:hint="eastAsia"/>
          <w:noProof/>
        </w:rPr>
        <w:t>i.e. TCI state for the PDSCH is identical to the PDCCH TCI state</w:t>
      </w:r>
      <w:r w:rsidRPr="00EC61C3">
        <w:rPr>
          <w:noProof/>
        </w:rPr>
        <w:t>.</w:t>
      </w:r>
    </w:p>
    <w:p w14:paraId="15107784" w14:textId="029F2871" w:rsidR="00EC61C3" w:rsidRPr="00EC61C3" w:rsidRDefault="00EC61C3" w:rsidP="00EC61C3">
      <w:pPr>
        <w:rPr>
          <w:lang w:eastAsia="zh-CN"/>
        </w:rPr>
      </w:pPr>
      <w:r w:rsidRPr="00EC61C3">
        <w:rPr>
          <w:lang w:eastAsia="zh-CN"/>
        </w:rPr>
        <w:t>The test equipment verifies that UE can be scheduled on PSCell on TCI state 0 till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ms</w:t>
      </w:r>
      <w:r w:rsidRPr="00EC61C3">
        <w:rPr>
          <w:lang w:eastAsia="zh-CN"/>
        </w:rPr>
        <w:t>.The test equipment also verifies the TCI state switch time in PSCell by scheduling the UE on TCI state 1 after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ms + (T</w:t>
      </w:r>
      <w:r w:rsidRPr="00EC61C3">
        <w:rPr>
          <w:rFonts w:eastAsia="Malgun Gothic"/>
          <w:vertAlign w:val="subscript"/>
          <w:lang w:eastAsia="zh-CN"/>
        </w:rPr>
        <w:t xml:space="preserve">first-SSB </w:t>
      </w:r>
      <w:r w:rsidRPr="00EC61C3">
        <w:rPr>
          <w:rFonts w:eastAsia="Malgun Gothic"/>
          <w:lang w:eastAsia="zh-CN"/>
        </w:rPr>
        <w:t>+ T</w:t>
      </w:r>
      <w:r w:rsidRPr="00EC61C3">
        <w:rPr>
          <w:rFonts w:eastAsia="Malgun Gothic"/>
          <w:vertAlign w:val="subscript"/>
          <w:lang w:eastAsia="zh-CN"/>
        </w:rPr>
        <w:t>SSB-proc</w:t>
      </w:r>
      <w:r w:rsidRPr="00EC61C3">
        <w:rPr>
          <w:rFonts w:eastAsia="Malgun Gothic"/>
          <w:lang w:eastAsia="zh-CN"/>
        </w:rPr>
        <w:t>)</w:t>
      </w:r>
      <w:r w:rsidRPr="00EC61C3">
        <w:rPr>
          <w:lang w:eastAsia="zh-CN"/>
        </w:rPr>
        <w:t xml:space="preserve"> .</w:t>
      </w:r>
    </w:p>
    <w:p w14:paraId="743C0D0F" w14:textId="77777777" w:rsidR="007C0059" w:rsidRPr="00EC61C3" w:rsidRDefault="007C0059" w:rsidP="007C0059">
      <w:pPr>
        <w:pStyle w:val="TH"/>
        <w:rPr>
          <w:rFonts w:cs="v4.2.0"/>
        </w:rPr>
      </w:pPr>
      <w:r w:rsidRPr="00EC61C3">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7F10" w:rsidRPr="00EC61C3" w14:paraId="743C0D12" w14:textId="77777777" w:rsidTr="008053C9">
        <w:tc>
          <w:tcPr>
            <w:tcW w:w="2331" w:type="dxa"/>
            <w:shd w:val="clear" w:color="auto" w:fill="auto"/>
          </w:tcPr>
          <w:p w14:paraId="743C0D10" w14:textId="77777777" w:rsidR="007C0059" w:rsidRPr="00EC61C3" w:rsidRDefault="007C0059" w:rsidP="008053C9">
            <w:pPr>
              <w:pStyle w:val="TAH"/>
            </w:pPr>
            <w:r w:rsidRPr="00EC61C3">
              <w:t>Config</w:t>
            </w:r>
          </w:p>
        </w:tc>
        <w:tc>
          <w:tcPr>
            <w:tcW w:w="7300" w:type="dxa"/>
            <w:shd w:val="clear" w:color="auto" w:fill="auto"/>
          </w:tcPr>
          <w:p w14:paraId="743C0D11" w14:textId="77777777" w:rsidR="007C0059" w:rsidRPr="00EC61C3" w:rsidRDefault="007C0059" w:rsidP="008053C9">
            <w:pPr>
              <w:pStyle w:val="TAH"/>
            </w:pPr>
            <w:r w:rsidRPr="00EC61C3">
              <w:t>Description</w:t>
            </w:r>
          </w:p>
        </w:tc>
      </w:tr>
      <w:tr w:rsidR="00147F10" w:rsidRPr="00EC61C3" w14:paraId="743C0D15" w14:textId="77777777" w:rsidTr="008053C9">
        <w:tc>
          <w:tcPr>
            <w:tcW w:w="2331" w:type="dxa"/>
            <w:shd w:val="clear" w:color="auto" w:fill="auto"/>
          </w:tcPr>
          <w:p w14:paraId="743C0D13" w14:textId="77777777" w:rsidR="007C0059" w:rsidRPr="00EC61C3" w:rsidRDefault="007C0059" w:rsidP="008053C9">
            <w:pPr>
              <w:pStyle w:val="TAL"/>
            </w:pPr>
            <w:r w:rsidRPr="00EC61C3">
              <w:t>1</w:t>
            </w:r>
          </w:p>
        </w:tc>
        <w:tc>
          <w:tcPr>
            <w:tcW w:w="7300" w:type="dxa"/>
            <w:shd w:val="clear" w:color="auto" w:fill="auto"/>
          </w:tcPr>
          <w:p w14:paraId="743C0D14" w14:textId="77777777" w:rsidR="007C0059" w:rsidRPr="00EC61C3" w:rsidRDefault="007C0059" w:rsidP="008053C9">
            <w:pPr>
              <w:pStyle w:val="TAL"/>
            </w:pPr>
            <w:r w:rsidRPr="00EC61C3">
              <w:t>LTE FDD, NR 120 kHz SSB SCS, 100 MHz bandwidth, TDD duplex mode</w:t>
            </w:r>
          </w:p>
        </w:tc>
      </w:tr>
      <w:tr w:rsidR="00147F10" w:rsidRPr="00EC61C3" w14:paraId="743C0D18" w14:textId="77777777" w:rsidTr="008053C9">
        <w:tc>
          <w:tcPr>
            <w:tcW w:w="2331" w:type="dxa"/>
            <w:shd w:val="clear" w:color="auto" w:fill="auto"/>
          </w:tcPr>
          <w:p w14:paraId="743C0D16" w14:textId="77777777" w:rsidR="007C0059" w:rsidRPr="00EC61C3" w:rsidRDefault="007C0059" w:rsidP="008053C9">
            <w:pPr>
              <w:pStyle w:val="TAL"/>
            </w:pPr>
            <w:r w:rsidRPr="00EC61C3">
              <w:t>2</w:t>
            </w:r>
          </w:p>
        </w:tc>
        <w:tc>
          <w:tcPr>
            <w:tcW w:w="7300" w:type="dxa"/>
            <w:shd w:val="clear" w:color="auto" w:fill="auto"/>
          </w:tcPr>
          <w:p w14:paraId="743C0D17" w14:textId="77777777" w:rsidR="007C0059" w:rsidRPr="00EC61C3" w:rsidRDefault="007C0059" w:rsidP="008053C9">
            <w:pPr>
              <w:pStyle w:val="TAL"/>
            </w:pPr>
            <w:r w:rsidRPr="00EC61C3">
              <w:t>LTE TDD, NR 120 kHz SSB SCS, 100 MHz bandwidth, TDD duplex mode</w:t>
            </w:r>
          </w:p>
        </w:tc>
      </w:tr>
      <w:tr w:rsidR="007C0059" w:rsidRPr="00EC61C3" w14:paraId="743C0D1A" w14:textId="77777777" w:rsidTr="008053C9">
        <w:tc>
          <w:tcPr>
            <w:tcW w:w="9631" w:type="dxa"/>
            <w:gridSpan w:val="2"/>
            <w:shd w:val="clear" w:color="auto" w:fill="auto"/>
          </w:tcPr>
          <w:p w14:paraId="743C0D19" w14:textId="77777777" w:rsidR="007C0059" w:rsidRPr="00EC61C3" w:rsidRDefault="007C0059" w:rsidP="008053C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743C0D1B" w14:textId="77777777" w:rsidR="007C0059" w:rsidRPr="00EC61C3" w:rsidRDefault="007C0059" w:rsidP="007C0059">
      <w:pPr>
        <w:rPr>
          <w:lang w:eastAsia="zh-CN"/>
        </w:rPr>
      </w:pPr>
    </w:p>
    <w:p w14:paraId="743C0D1C" w14:textId="77777777" w:rsidR="007C0059" w:rsidRPr="00EC61C3" w:rsidRDefault="007C0059" w:rsidP="007C0059">
      <w:pPr>
        <w:pStyle w:val="TH"/>
        <w:rPr>
          <w:rFonts w:cs="v4.2.0"/>
        </w:rPr>
      </w:pPr>
      <w:r w:rsidRPr="00EC61C3">
        <w:rPr>
          <w:rFonts w:cs="v4.2.0"/>
        </w:rPr>
        <w:lastRenderedPageBreak/>
        <w:t>Table A.5.5.8</w:t>
      </w:r>
      <w:r w:rsidRPr="00EC61C3">
        <w:rPr>
          <w:rFonts w:eastAsia="MS Mincho"/>
          <w:bCs/>
        </w:rPr>
        <w:t>.1.1.1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7F10" w:rsidRPr="00EC61C3" w14:paraId="743C0D21"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1D" w14:textId="77777777" w:rsidR="007C0059" w:rsidRPr="00EC61C3" w:rsidRDefault="007C0059" w:rsidP="008053C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43C0D1E" w14:textId="77777777" w:rsidR="007C0059" w:rsidRPr="00EC61C3" w:rsidRDefault="007C0059" w:rsidP="008053C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43C0D1F" w14:textId="77777777" w:rsidR="007C0059" w:rsidRPr="00EC61C3" w:rsidRDefault="007C0059" w:rsidP="008053C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43C0D20" w14:textId="77777777" w:rsidR="007C0059" w:rsidRPr="00EC61C3" w:rsidRDefault="007C0059" w:rsidP="008053C9">
            <w:pPr>
              <w:pStyle w:val="TAH"/>
              <w:rPr>
                <w:rFonts w:cs="Arial"/>
                <w:lang w:eastAsia="ja-JP"/>
              </w:rPr>
            </w:pPr>
            <w:r w:rsidRPr="00EC61C3">
              <w:rPr>
                <w:rFonts w:cs="Arial"/>
              </w:rPr>
              <w:t>Comment</w:t>
            </w:r>
          </w:p>
        </w:tc>
      </w:tr>
      <w:tr w:rsidR="00147F10" w:rsidRPr="00EC61C3" w14:paraId="743C0D26"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22" w14:textId="77777777" w:rsidR="007C0059" w:rsidRPr="00EC61C3" w:rsidRDefault="007C0059" w:rsidP="008053C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3C0D23" w14:textId="77777777" w:rsidR="007C0059" w:rsidRPr="00EC61C3" w:rsidRDefault="007C0059" w:rsidP="008053C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24" w14:textId="77777777" w:rsidR="007C0059" w:rsidRPr="00EC61C3" w:rsidRDefault="007C0059" w:rsidP="008053C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743C0D25" w14:textId="77777777" w:rsidR="007C0059" w:rsidRPr="00EC61C3" w:rsidRDefault="007C0059" w:rsidP="008053C9">
            <w:pPr>
              <w:pStyle w:val="TAL"/>
              <w:rPr>
                <w:rFonts w:cs="v4.2.0"/>
                <w:lang w:eastAsia="ja-JP"/>
              </w:rPr>
            </w:pPr>
            <w:r w:rsidRPr="00EC61C3">
              <w:rPr>
                <w:rFonts w:cs="v4.2.0"/>
              </w:rPr>
              <w:t>One E-UTRA radio channel is used for this test</w:t>
            </w:r>
          </w:p>
        </w:tc>
      </w:tr>
      <w:tr w:rsidR="00147F10" w:rsidRPr="00EC61C3" w14:paraId="743C0D2B"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D27" w14:textId="77777777" w:rsidR="007C0059" w:rsidRPr="00EC61C3" w:rsidRDefault="007C0059" w:rsidP="008053C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3C0D28"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3C0D29" w14:textId="77777777" w:rsidR="007C0059" w:rsidRPr="00EC61C3" w:rsidRDefault="007C0059" w:rsidP="008053C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43C0D2A" w14:textId="77777777" w:rsidR="007C0059" w:rsidRPr="00EC61C3" w:rsidRDefault="007C0059" w:rsidP="008053C9">
            <w:pPr>
              <w:pStyle w:val="TAL"/>
              <w:rPr>
                <w:rFonts w:cs="v4.2.0"/>
              </w:rPr>
            </w:pPr>
            <w:r w:rsidRPr="00EC61C3">
              <w:rPr>
                <w:rFonts w:cs="v4.2.0"/>
              </w:rPr>
              <w:t>One NR radio channel is used for this test</w:t>
            </w:r>
          </w:p>
        </w:tc>
      </w:tr>
      <w:tr w:rsidR="00147F10" w:rsidRPr="00EC61C3" w14:paraId="743C0D30"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2C" w14:textId="77777777" w:rsidR="007C0059" w:rsidRPr="00EC61C3" w:rsidRDefault="007C0059" w:rsidP="008053C9">
            <w:pPr>
              <w:pStyle w:val="TAL"/>
              <w:rPr>
                <w:rFonts w:cs="v4.2.0"/>
                <w:lang w:eastAsia="ja-JP"/>
              </w:rPr>
            </w:pPr>
            <w:r w:rsidRPr="00EC61C3">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43C0D2D"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2E" w14:textId="77777777" w:rsidR="007C0059" w:rsidRPr="00EC61C3" w:rsidRDefault="007C0059" w:rsidP="008053C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43C0D2F" w14:textId="77777777" w:rsidR="007C0059" w:rsidRPr="00EC61C3" w:rsidRDefault="007C0059" w:rsidP="008053C9">
            <w:pPr>
              <w:pStyle w:val="TAL"/>
              <w:rPr>
                <w:rFonts w:cs="v4.2.0"/>
                <w:lang w:eastAsia="ja-JP"/>
              </w:rPr>
            </w:pPr>
            <w:r w:rsidRPr="00EC61C3">
              <w:rPr>
                <w:rFonts w:cs="v4.2.0"/>
              </w:rPr>
              <w:t>PCell on RF channel number 1.</w:t>
            </w:r>
          </w:p>
        </w:tc>
      </w:tr>
      <w:tr w:rsidR="00147F10" w:rsidRPr="00EC61C3" w14:paraId="743C0D35"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D31" w14:textId="77777777" w:rsidR="007C0059" w:rsidRPr="00EC61C3" w:rsidRDefault="007C0059" w:rsidP="008053C9">
            <w:pPr>
              <w:pStyle w:val="TAL"/>
              <w:rPr>
                <w:rFonts w:cs="v4.2.0"/>
                <w:lang w:eastAsia="ja-JP"/>
              </w:rPr>
            </w:pPr>
            <w:r w:rsidRPr="00EC61C3">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43C0D32"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3C0D33" w14:textId="77777777" w:rsidR="007C0059" w:rsidRPr="00EC61C3" w:rsidRDefault="007C0059" w:rsidP="008053C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743C0D34" w14:textId="77777777" w:rsidR="007C0059" w:rsidRPr="00EC61C3" w:rsidRDefault="007C0059" w:rsidP="008053C9">
            <w:pPr>
              <w:pStyle w:val="TAL"/>
              <w:rPr>
                <w:rFonts w:cs="v4.2.0"/>
                <w:lang w:eastAsia="ja-JP"/>
              </w:rPr>
            </w:pPr>
            <w:r w:rsidRPr="00EC61C3">
              <w:rPr>
                <w:rFonts w:cs="v4.2.0"/>
              </w:rPr>
              <w:t>PSCell on RF channel number 2.</w:t>
            </w:r>
          </w:p>
        </w:tc>
      </w:tr>
      <w:tr w:rsidR="00147F10" w:rsidRPr="00EC61C3" w14:paraId="743C0D3A"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36" w14:textId="77777777" w:rsidR="007C0059" w:rsidRPr="00EC61C3" w:rsidRDefault="007C0059" w:rsidP="008053C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3C0D37"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38" w14:textId="77777777" w:rsidR="007C0059" w:rsidRPr="00EC61C3" w:rsidRDefault="007C0059" w:rsidP="008053C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743C0D39" w14:textId="77777777" w:rsidR="007C0059" w:rsidRPr="00EC61C3" w:rsidRDefault="007C0059" w:rsidP="008053C9">
            <w:pPr>
              <w:pStyle w:val="TAL"/>
              <w:rPr>
                <w:rFonts w:cs="v4.2.0"/>
                <w:lang w:eastAsia="ja-JP"/>
              </w:rPr>
            </w:pPr>
          </w:p>
        </w:tc>
      </w:tr>
      <w:tr w:rsidR="00147F10" w:rsidRPr="00EC61C3" w14:paraId="743C0D3F"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3B" w14:textId="77777777" w:rsidR="007C0059" w:rsidRPr="00EC61C3" w:rsidRDefault="007C0059" w:rsidP="008053C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3C0D3C"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3D" w14:textId="77777777" w:rsidR="007C0059" w:rsidRPr="00EC61C3" w:rsidRDefault="007C0059" w:rsidP="008053C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743C0D3E" w14:textId="77777777" w:rsidR="007C0059" w:rsidRPr="00EC61C3" w:rsidRDefault="007C0059" w:rsidP="008053C9">
            <w:pPr>
              <w:pStyle w:val="TAL"/>
              <w:rPr>
                <w:rFonts w:cs="v4.2.0"/>
                <w:lang w:eastAsia="ja-JP"/>
              </w:rPr>
            </w:pPr>
            <w:r w:rsidRPr="00EC61C3">
              <w:rPr>
                <w:rFonts w:cs="v4.2.0"/>
                <w:lang w:eastAsia="ja-JP"/>
              </w:rPr>
              <w:t xml:space="preserve">For both </w:t>
            </w:r>
            <w:r w:rsidRPr="00EC61C3">
              <w:rPr>
                <w:rFonts w:cs="v4.2.0"/>
              </w:rPr>
              <w:t>PCell and PSCell</w:t>
            </w:r>
          </w:p>
        </w:tc>
      </w:tr>
      <w:tr w:rsidR="00147F10" w:rsidRPr="00EC61C3" w14:paraId="743C0D44"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40" w14:textId="77777777" w:rsidR="007C0059" w:rsidRPr="00EC61C3" w:rsidRDefault="007C0059" w:rsidP="008053C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D41" w14:textId="77777777" w:rsidR="007C0059" w:rsidRPr="00EC61C3" w:rsidRDefault="007C0059" w:rsidP="008053C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42" w14:textId="77777777" w:rsidR="007C0059" w:rsidRPr="00EC61C3" w:rsidRDefault="007C0059" w:rsidP="008053C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43C0D43" w14:textId="77777777" w:rsidR="007C0059" w:rsidRPr="00EC61C3" w:rsidRDefault="007C0059" w:rsidP="008053C9">
            <w:pPr>
              <w:pStyle w:val="TAL"/>
              <w:rPr>
                <w:rFonts w:cs="v4.2.0"/>
                <w:lang w:eastAsia="ja-JP"/>
              </w:rPr>
            </w:pPr>
            <w:r w:rsidRPr="00EC61C3">
              <w:rPr>
                <w:rFonts w:cs="v4.2.0"/>
              </w:rPr>
              <w:t xml:space="preserve">Individual offset for cells on PCC. </w:t>
            </w:r>
          </w:p>
        </w:tc>
      </w:tr>
      <w:tr w:rsidR="00147F10" w:rsidRPr="00EC61C3" w14:paraId="743C0D49"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45" w14:textId="77777777" w:rsidR="007C0059" w:rsidRPr="00EC61C3" w:rsidRDefault="007C0059" w:rsidP="008053C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D46" w14:textId="77777777" w:rsidR="007C0059" w:rsidRPr="00EC61C3" w:rsidRDefault="007C0059" w:rsidP="008053C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47" w14:textId="77777777" w:rsidR="007C0059" w:rsidRPr="00EC61C3" w:rsidRDefault="007C0059" w:rsidP="008053C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43C0D48" w14:textId="77777777" w:rsidR="007C0059" w:rsidRPr="00EC61C3" w:rsidRDefault="007C0059" w:rsidP="008053C9">
            <w:pPr>
              <w:pStyle w:val="TAL"/>
              <w:rPr>
                <w:rFonts w:cs="v4.2.0"/>
                <w:lang w:eastAsia="ja-JP"/>
              </w:rPr>
            </w:pPr>
            <w:r w:rsidRPr="00EC61C3">
              <w:rPr>
                <w:rFonts w:cs="v4.2.0"/>
              </w:rPr>
              <w:t>Individual offset for cells on PSCC.</w:t>
            </w:r>
          </w:p>
        </w:tc>
      </w:tr>
      <w:tr w:rsidR="00147F10" w:rsidRPr="00EC61C3" w14:paraId="743C0D4E"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D4A" w14:textId="77777777" w:rsidR="007C0059" w:rsidRPr="00EC61C3" w:rsidRDefault="007C0059" w:rsidP="008053C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43C0D4B" w14:textId="77777777" w:rsidR="007C0059" w:rsidRPr="00EC61C3" w:rsidRDefault="007C0059" w:rsidP="008053C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43C0D4C" w14:textId="77777777" w:rsidR="007C0059" w:rsidRPr="00EC61C3" w:rsidRDefault="007C0059" w:rsidP="008053C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43C0D4D" w14:textId="77777777" w:rsidR="007C0059" w:rsidRPr="00EC61C3" w:rsidRDefault="007C0059" w:rsidP="008053C9">
            <w:pPr>
              <w:pStyle w:val="TAL"/>
              <w:rPr>
                <w:rFonts w:cs="v4.2.0"/>
                <w:lang w:eastAsia="ja-JP"/>
              </w:rPr>
            </w:pPr>
            <w:r w:rsidRPr="00EC61C3">
              <w:rPr>
                <w:rFonts w:cs="v4.2.0"/>
                <w:lang w:eastAsia="zh-CN"/>
              </w:rPr>
              <w:t>S</w:t>
            </w:r>
            <w:r w:rsidRPr="00EC61C3">
              <w:rPr>
                <w:rFonts w:cs="v4.2.0" w:hint="eastAsia"/>
                <w:lang w:eastAsia="zh-CN"/>
              </w:rPr>
              <w:t>ynchronous EN-DC</w:t>
            </w:r>
          </w:p>
        </w:tc>
      </w:tr>
      <w:tr w:rsidR="00EC61C3" w:rsidRPr="00EC61C3" w14:paraId="743C0D53"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4F" w14:textId="77777777" w:rsidR="00EC61C3" w:rsidRPr="00EC61C3" w:rsidRDefault="00EC61C3" w:rsidP="00EC61C3">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D50" w14:textId="77777777" w:rsidR="00EC61C3" w:rsidRPr="00EC61C3" w:rsidRDefault="00EC61C3" w:rsidP="00EC61C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51" w14:textId="3F6171E5" w:rsidR="00EC61C3" w:rsidRPr="00EC61C3" w:rsidRDefault="00EC61C3" w:rsidP="00EC61C3">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43C0D52" w14:textId="77777777" w:rsidR="00EC61C3" w:rsidRPr="00EC61C3" w:rsidRDefault="00EC61C3" w:rsidP="00EC61C3">
            <w:pPr>
              <w:pStyle w:val="TAL"/>
              <w:rPr>
                <w:rFonts w:cs="v4.2.0"/>
                <w:lang w:eastAsia="ja-JP"/>
              </w:rPr>
            </w:pPr>
          </w:p>
        </w:tc>
      </w:tr>
      <w:tr w:rsidR="00EC61C3" w:rsidRPr="00EC61C3" w14:paraId="743C0D58"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D54" w14:textId="77777777" w:rsidR="00EC61C3" w:rsidRPr="00EC61C3" w:rsidRDefault="00EC61C3" w:rsidP="00EC61C3">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D55" w14:textId="77777777" w:rsidR="00EC61C3" w:rsidRPr="00EC61C3" w:rsidRDefault="00EC61C3" w:rsidP="00EC61C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D56" w14:textId="7D64C961" w:rsidR="00EC61C3" w:rsidRPr="00EC61C3" w:rsidRDefault="00EC61C3" w:rsidP="00EC61C3">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43C0D57" w14:textId="77777777" w:rsidR="00EC61C3" w:rsidRPr="00EC61C3" w:rsidRDefault="00EC61C3" w:rsidP="00EC61C3">
            <w:pPr>
              <w:pStyle w:val="TAL"/>
              <w:rPr>
                <w:rFonts w:cs="v4.2.0"/>
                <w:lang w:eastAsia="ja-JP"/>
              </w:rPr>
            </w:pPr>
          </w:p>
        </w:tc>
      </w:tr>
    </w:tbl>
    <w:p w14:paraId="743C0D59" w14:textId="77777777" w:rsidR="007C0059" w:rsidRPr="00EC61C3" w:rsidRDefault="007C0059" w:rsidP="007C0059"/>
    <w:p w14:paraId="743C0D5A" w14:textId="77777777" w:rsidR="007C0059" w:rsidRPr="00EC61C3" w:rsidRDefault="007C0059" w:rsidP="007C0059">
      <w:pPr>
        <w:pStyle w:val="TH"/>
      </w:pPr>
      <w:r w:rsidRPr="00EC61C3">
        <w:rPr>
          <w:rFonts w:cs="v4.2.0"/>
        </w:rPr>
        <w:t>Table A.5.5.8</w:t>
      </w:r>
      <w:r w:rsidRPr="00EC61C3">
        <w:rPr>
          <w:rFonts w:eastAsia="MS Mincho"/>
          <w:bCs/>
        </w:rPr>
        <w:t>.1.1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47F10" w:rsidRPr="00EC61C3" w14:paraId="743C0D5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D5B" w14:textId="77777777" w:rsidR="007C0059" w:rsidRPr="00EC61C3" w:rsidRDefault="007C0059" w:rsidP="008053C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43C0D5C" w14:textId="77777777" w:rsidR="007C0059" w:rsidRPr="00EC61C3" w:rsidRDefault="007C0059" w:rsidP="008053C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43C0D5D" w14:textId="77777777" w:rsidR="007C0059" w:rsidRPr="00EC61C3" w:rsidRDefault="007C0059" w:rsidP="008053C9">
            <w:pPr>
              <w:pStyle w:val="TAH"/>
              <w:rPr>
                <w:rFonts w:cs="v4.2.0"/>
              </w:rPr>
            </w:pPr>
            <w:r w:rsidRPr="00EC61C3">
              <w:rPr>
                <w:rFonts w:cs="v4.2.0"/>
              </w:rPr>
              <w:t>Cell 2</w:t>
            </w:r>
          </w:p>
        </w:tc>
      </w:tr>
      <w:tr w:rsidR="00147F10" w:rsidRPr="00EC61C3" w14:paraId="743C0D6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5F" w14:textId="77777777" w:rsidR="007C0059" w:rsidRPr="00EC61C3" w:rsidRDefault="007C0059" w:rsidP="008053C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43C0D6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61" w14:textId="77777777" w:rsidR="007C0059" w:rsidRPr="00EC61C3" w:rsidRDefault="007C0059" w:rsidP="008053C9">
            <w:pPr>
              <w:pStyle w:val="TAC"/>
              <w:rPr>
                <w:rFonts w:cs="v4.2.0"/>
                <w:lang w:eastAsia="zh-CN"/>
              </w:rPr>
            </w:pPr>
            <w:r w:rsidRPr="00EC61C3">
              <w:rPr>
                <w:rFonts w:cs="v4.2.0" w:hint="eastAsia"/>
                <w:lang w:eastAsia="zh-CN"/>
              </w:rPr>
              <w:t>FR2</w:t>
            </w:r>
          </w:p>
        </w:tc>
      </w:tr>
      <w:tr w:rsidR="00147F10" w:rsidRPr="00EC61C3" w14:paraId="743C0D66" w14:textId="77777777" w:rsidTr="008053C9">
        <w:trPr>
          <w:cantSplit/>
          <w:trHeight w:val="262"/>
          <w:jc w:val="center"/>
        </w:trPr>
        <w:tc>
          <w:tcPr>
            <w:tcW w:w="3823" w:type="dxa"/>
            <w:tcBorders>
              <w:top w:val="single" w:sz="4" w:space="0" w:color="auto"/>
              <w:left w:val="single" w:sz="4" w:space="0" w:color="auto"/>
              <w:right w:val="single" w:sz="4" w:space="0" w:color="auto"/>
            </w:tcBorders>
          </w:tcPr>
          <w:p w14:paraId="743C0D63" w14:textId="77777777" w:rsidR="007C0059" w:rsidRPr="00EC61C3" w:rsidRDefault="007C0059" w:rsidP="008053C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743C0D64"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tcPr>
          <w:p w14:paraId="743C0D65" w14:textId="77777777" w:rsidR="007C0059" w:rsidRPr="00EC61C3" w:rsidRDefault="007C0059" w:rsidP="008053C9">
            <w:pPr>
              <w:pStyle w:val="TAC"/>
              <w:rPr>
                <w:rFonts w:cs="Arial"/>
              </w:rPr>
            </w:pPr>
            <w:r w:rsidRPr="00EC61C3">
              <w:rPr>
                <w:rFonts w:cs="Arial"/>
              </w:rPr>
              <w:t>TDD</w:t>
            </w:r>
          </w:p>
        </w:tc>
      </w:tr>
      <w:tr w:rsidR="00147F10" w:rsidRPr="00EC61C3" w14:paraId="743C0D6A" w14:textId="77777777" w:rsidTr="008053C9">
        <w:trPr>
          <w:cantSplit/>
          <w:trHeight w:val="254"/>
          <w:jc w:val="center"/>
        </w:trPr>
        <w:tc>
          <w:tcPr>
            <w:tcW w:w="3823" w:type="dxa"/>
            <w:tcBorders>
              <w:top w:val="single" w:sz="4" w:space="0" w:color="auto"/>
              <w:left w:val="single" w:sz="4" w:space="0" w:color="auto"/>
              <w:right w:val="single" w:sz="4" w:space="0" w:color="auto"/>
            </w:tcBorders>
          </w:tcPr>
          <w:p w14:paraId="743C0D67" w14:textId="77777777" w:rsidR="007C0059" w:rsidRPr="00EC61C3" w:rsidRDefault="007C0059" w:rsidP="008053C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743C0D68"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vAlign w:val="center"/>
          </w:tcPr>
          <w:p w14:paraId="743C0D6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0D6E" w14:textId="77777777" w:rsidTr="008053C9">
        <w:trPr>
          <w:cantSplit/>
          <w:jc w:val="center"/>
        </w:trPr>
        <w:tc>
          <w:tcPr>
            <w:tcW w:w="3823" w:type="dxa"/>
            <w:tcBorders>
              <w:top w:val="single" w:sz="4" w:space="0" w:color="auto"/>
              <w:left w:val="single" w:sz="4" w:space="0" w:color="auto"/>
              <w:right w:val="single" w:sz="4" w:space="0" w:color="auto"/>
            </w:tcBorders>
          </w:tcPr>
          <w:p w14:paraId="743C0D6B" w14:textId="77777777" w:rsidR="007C0059" w:rsidRPr="00EC61C3" w:rsidRDefault="007C0059" w:rsidP="008053C9">
            <w:pPr>
              <w:pStyle w:val="TAL"/>
              <w:rPr>
                <w:rFonts w:cs="Arial"/>
              </w:rPr>
            </w:pPr>
            <w:r w:rsidRPr="00EC61C3">
              <w:rPr>
                <w:rFonts w:cs="Arial"/>
              </w:rPr>
              <w:t>BW</w:t>
            </w:r>
            <w:r w:rsidRPr="00EC61C3">
              <w:rPr>
                <w:rFonts w:cs="Arial"/>
                <w:vertAlign w:val="subscript"/>
              </w:rPr>
              <w:t>channel</w:t>
            </w:r>
          </w:p>
        </w:tc>
        <w:tc>
          <w:tcPr>
            <w:tcW w:w="992" w:type="dxa"/>
            <w:tcBorders>
              <w:top w:val="single" w:sz="4" w:space="0" w:color="auto"/>
              <w:left w:val="single" w:sz="4" w:space="0" w:color="auto"/>
              <w:right w:val="single" w:sz="4" w:space="0" w:color="auto"/>
            </w:tcBorders>
          </w:tcPr>
          <w:p w14:paraId="743C0D6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D6D" w14:textId="718F4936" w:rsidR="007C0059" w:rsidRPr="00EC61C3" w:rsidRDefault="007C0059" w:rsidP="008053C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ins w:id="317" w:author="Rose, Ian" w:date="2021-01-14T13:14:00Z">
              <w:r w:rsidR="007A7497">
                <w:rPr>
                  <w:rFonts w:ascii="Arial" w:eastAsia="Malgun Gothic" w:hAnsi="Arial" w:cs="Arial"/>
                  <w:sz w:val="18"/>
                  <w:szCs w:val="18"/>
                </w:rPr>
                <w:t>24</w:t>
              </w:r>
            </w:ins>
            <w:del w:id="318" w:author="Rose, Ian" w:date="2021-01-14T13:14:00Z">
              <w:r w:rsidRPr="00EC61C3" w:rsidDel="007A7497">
                <w:rPr>
                  <w:rFonts w:ascii="Arial" w:eastAsia="Malgun Gothic" w:hAnsi="Arial" w:cs="Arial"/>
                  <w:sz w:val="18"/>
                  <w:szCs w:val="18"/>
                </w:rPr>
                <w:delText>66</w:delText>
              </w:r>
            </w:del>
          </w:p>
        </w:tc>
      </w:tr>
      <w:tr w:rsidR="00147F10" w:rsidRPr="00EC61C3" w14:paraId="743C0D72" w14:textId="77777777" w:rsidTr="008053C9">
        <w:trPr>
          <w:cantSplit/>
          <w:trHeight w:val="151"/>
          <w:jc w:val="center"/>
        </w:trPr>
        <w:tc>
          <w:tcPr>
            <w:tcW w:w="3823" w:type="dxa"/>
            <w:tcBorders>
              <w:top w:val="single" w:sz="4" w:space="0" w:color="auto"/>
              <w:left w:val="single" w:sz="4" w:space="0" w:color="auto"/>
              <w:right w:val="single" w:sz="4" w:space="0" w:color="auto"/>
            </w:tcBorders>
          </w:tcPr>
          <w:p w14:paraId="743C0D6F" w14:textId="77777777" w:rsidR="007C0059" w:rsidRPr="00EC61C3" w:rsidRDefault="007C0059" w:rsidP="008053C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743C0D70"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tcPr>
          <w:p w14:paraId="743C0D71" w14:textId="77777777" w:rsidR="007C0059" w:rsidRPr="00EC61C3" w:rsidRDefault="007C0059" w:rsidP="008053C9">
            <w:pPr>
              <w:pStyle w:val="TAC"/>
              <w:rPr>
                <w:rFonts w:cs="v4.2.0"/>
                <w:lang w:eastAsia="zh-CN"/>
              </w:rPr>
            </w:pPr>
            <w:r w:rsidRPr="00EC61C3">
              <w:rPr>
                <w:rFonts w:cs="v4.2.0"/>
                <w:lang w:eastAsia="zh-CN"/>
              </w:rPr>
              <w:t>DLBWP.0.2</w:t>
            </w:r>
          </w:p>
        </w:tc>
      </w:tr>
      <w:tr w:rsidR="00147F10" w:rsidRPr="00EC61C3" w14:paraId="743C0D76" w14:textId="77777777" w:rsidTr="008053C9">
        <w:trPr>
          <w:cantSplit/>
          <w:jc w:val="center"/>
        </w:trPr>
        <w:tc>
          <w:tcPr>
            <w:tcW w:w="3823" w:type="dxa"/>
            <w:tcBorders>
              <w:left w:val="single" w:sz="4" w:space="0" w:color="auto"/>
              <w:right w:val="single" w:sz="4" w:space="0" w:color="auto"/>
            </w:tcBorders>
          </w:tcPr>
          <w:p w14:paraId="743C0D73" w14:textId="77777777" w:rsidR="007C0059" w:rsidRPr="00EC61C3" w:rsidRDefault="007C0059" w:rsidP="008053C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743C0D74" w14:textId="77777777" w:rsidR="007C0059" w:rsidRPr="00EC61C3" w:rsidRDefault="007C0059" w:rsidP="008053C9">
            <w:pPr>
              <w:pStyle w:val="TAC"/>
              <w:rPr>
                <w:rFonts w:cs="Arial"/>
              </w:rPr>
            </w:pPr>
          </w:p>
        </w:tc>
        <w:tc>
          <w:tcPr>
            <w:tcW w:w="2551" w:type="dxa"/>
            <w:tcBorders>
              <w:left w:val="single" w:sz="4" w:space="0" w:color="auto"/>
              <w:bottom w:val="single" w:sz="4" w:space="0" w:color="auto"/>
              <w:right w:val="single" w:sz="4" w:space="0" w:color="auto"/>
            </w:tcBorders>
          </w:tcPr>
          <w:p w14:paraId="743C0D75" w14:textId="77777777" w:rsidR="007C0059" w:rsidRPr="00EC61C3" w:rsidRDefault="007C0059" w:rsidP="008053C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147F10" w:rsidRPr="00EC61C3" w14:paraId="743C0D7A" w14:textId="77777777" w:rsidTr="008053C9">
        <w:trPr>
          <w:cantSplit/>
          <w:jc w:val="center"/>
        </w:trPr>
        <w:tc>
          <w:tcPr>
            <w:tcW w:w="3823" w:type="dxa"/>
            <w:tcBorders>
              <w:top w:val="single" w:sz="4" w:space="0" w:color="auto"/>
              <w:left w:val="single" w:sz="4" w:space="0" w:color="auto"/>
              <w:right w:val="single" w:sz="4" w:space="0" w:color="auto"/>
            </w:tcBorders>
          </w:tcPr>
          <w:p w14:paraId="743C0D77" w14:textId="77777777" w:rsidR="007C0059" w:rsidRPr="00EC61C3" w:rsidRDefault="007C0059" w:rsidP="008053C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743C0D7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79" w14:textId="77777777" w:rsidR="007C0059" w:rsidRPr="00EC61C3" w:rsidRDefault="007C0059" w:rsidP="008053C9">
            <w:pPr>
              <w:pStyle w:val="TAC"/>
              <w:rPr>
                <w:rFonts w:cs="Arial"/>
              </w:rPr>
            </w:pPr>
            <w:r w:rsidRPr="00EC61C3">
              <w:rPr>
                <w:rFonts w:cs="v4.2.0"/>
                <w:lang w:eastAsia="zh-CN"/>
              </w:rPr>
              <w:t>ULBWP.0.2</w:t>
            </w:r>
            <w:r w:rsidRPr="00EC61C3">
              <w:rPr>
                <w:rFonts w:cs="Arial"/>
                <w:szCs w:val="18"/>
                <w:vertAlign w:val="superscript"/>
              </w:rPr>
              <w:t xml:space="preserve"> </w:t>
            </w:r>
          </w:p>
        </w:tc>
      </w:tr>
      <w:tr w:rsidR="00147F10" w:rsidRPr="00EC61C3" w14:paraId="743C0D7E" w14:textId="77777777" w:rsidTr="008053C9">
        <w:trPr>
          <w:cantSplit/>
          <w:jc w:val="center"/>
        </w:trPr>
        <w:tc>
          <w:tcPr>
            <w:tcW w:w="3823" w:type="dxa"/>
            <w:tcBorders>
              <w:top w:val="single" w:sz="4" w:space="0" w:color="auto"/>
              <w:left w:val="single" w:sz="4" w:space="0" w:color="auto"/>
              <w:right w:val="single" w:sz="4" w:space="0" w:color="auto"/>
            </w:tcBorders>
          </w:tcPr>
          <w:p w14:paraId="743C0D7B" w14:textId="77777777" w:rsidR="007C0059" w:rsidRPr="00EC61C3" w:rsidRDefault="007C0059" w:rsidP="008053C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743C0D7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7D" w14:textId="77777777" w:rsidR="007C0059" w:rsidRPr="00EC61C3" w:rsidRDefault="007C0059" w:rsidP="008053C9">
            <w:pPr>
              <w:pStyle w:val="TAC"/>
              <w:rPr>
                <w:rFonts w:cs="Arial"/>
              </w:rPr>
            </w:pPr>
            <w:r w:rsidRPr="00EC61C3">
              <w:rPr>
                <w:rFonts w:cs="v4.2.0"/>
                <w:lang w:eastAsia="zh-CN"/>
              </w:rPr>
              <w:t>ULBWP.1.1</w:t>
            </w:r>
            <w:r w:rsidRPr="00EC61C3">
              <w:rPr>
                <w:rFonts w:cs="Arial"/>
                <w:szCs w:val="18"/>
                <w:vertAlign w:val="superscript"/>
              </w:rPr>
              <w:t xml:space="preserve"> </w:t>
            </w:r>
          </w:p>
        </w:tc>
      </w:tr>
      <w:tr w:rsidR="00147F10" w:rsidRPr="00EC61C3" w14:paraId="743C0D82" w14:textId="77777777" w:rsidTr="008053C9">
        <w:trPr>
          <w:cantSplit/>
          <w:jc w:val="center"/>
        </w:trPr>
        <w:tc>
          <w:tcPr>
            <w:tcW w:w="3823" w:type="dxa"/>
            <w:tcBorders>
              <w:top w:val="single" w:sz="4" w:space="0" w:color="auto"/>
              <w:left w:val="single" w:sz="4" w:space="0" w:color="auto"/>
              <w:right w:val="single" w:sz="4" w:space="0" w:color="auto"/>
            </w:tcBorders>
          </w:tcPr>
          <w:p w14:paraId="743C0D7F" w14:textId="77777777" w:rsidR="007C0059" w:rsidRPr="00EC61C3" w:rsidRDefault="007C0059" w:rsidP="008053C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743C0D8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81" w14:textId="77777777" w:rsidR="007C0059" w:rsidRPr="00EC61C3" w:rsidRDefault="007C0059" w:rsidP="008053C9">
            <w:pPr>
              <w:pStyle w:val="TAC"/>
              <w:rPr>
                <w:rFonts w:cs="Arial"/>
                <w:szCs w:val="16"/>
                <w:lang w:eastAsia="zh-CN"/>
              </w:rPr>
            </w:pPr>
            <w:r w:rsidRPr="00EC61C3">
              <w:rPr>
                <w:rFonts w:cs="Arial"/>
              </w:rPr>
              <w:t xml:space="preserve">SR.3.1 TDD </w:t>
            </w:r>
          </w:p>
        </w:tc>
      </w:tr>
      <w:tr w:rsidR="00147F10" w:rsidRPr="00EC61C3" w14:paraId="743C0D86" w14:textId="77777777" w:rsidTr="008053C9">
        <w:trPr>
          <w:cantSplit/>
          <w:jc w:val="center"/>
        </w:trPr>
        <w:tc>
          <w:tcPr>
            <w:tcW w:w="3823" w:type="dxa"/>
            <w:tcBorders>
              <w:left w:val="single" w:sz="4" w:space="0" w:color="auto"/>
              <w:right w:val="single" w:sz="4" w:space="0" w:color="auto"/>
            </w:tcBorders>
          </w:tcPr>
          <w:p w14:paraId="743C0D83" w14:textId="77777777" w:rsidR="007C0059" w:rsidRPr="00EC61C3" w:rsidRDefault="007C0059" w:rsidP="008053C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743C0D8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D85" w14:textId="77777777" w:rsidR="007C0059" w:rsidRPr="00EC61C3" w:rsidRDefault="007C0059" w:rsidP="008053C9">
            <w:pPr>
              <w:pStyle w:val="TAC"/>
              <w:rPr>
                <w:rFonts w:cs="Arial"/>
                <w:szCs w:val="16"/>
                <w:lang w:eastAsia="zh-CN"/>
              </w:rPr>
            </w:pPr>
            <w:r w:rsidRPr="00EC61C3">
              <w:rPr>
                <w:rFonts w:cs="Arial"/>
              </w:rPr>
              <w:t xml:space="preserve">CR.3.1 TDD </w:t>
            </w:r>
          </w:p>
        </w:tc>
      </w:tr>
      <w:tr w:rsidR="00147F10" w:rsidRPr="00EC61C3" w14:paraId="743C0D8A" w14:textId="77777777" w:rsidTr="008053C9">
        <w:trPr>
          <w:cantSplit/>
          <w:jc w:val="center"/>
        </w:trPr>
        <w:tc>
          <w:tcPr>
            <w:tcW w:w="3823" w:type="dxa"/>
            <w:tcBorders>
              <w:left w:val="single" w:sz="4" w:space="0" w:color="auto"/>
              <w:right w:val="single" w:sz="4" w:space="0" w:color="auto"/>
            </w:tcBorders>
          </w:tcPr>
          <w:p w14:paraId="743C0D87" w14:textId="77777777" w:rsidR="007C0059" w:rsidRPr="00EC61C3" w:rsidRDefault="007C0059" w:rsidP="008053C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743C0D8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D89" w14:textId="77777777" w:rsidR="007C0059" w:rsidRPr="00EC61C3" w:rsidRDefault="007C0059" w:rsidP="008053C9">
            <w:pPr>
              <w:pStyle w:val="TAC"/>
              <w:rPr>
                <w:rFonts w:cs="Arial"/>
                <w:szCs w:val="16"/>
                <w:lang w:eastAsia="zh-CN"/>
              </w:rPr>
            </w:pPr>
            <w:r w:rsidRPr="00EC61C3">
              <w:rPr>
                <w:rFonts w:cs="Arial"/>
              </w:rPr>
              <w:t xml:space="preserve">CCR.3.1 TDD </w:t>
            </w:r>
          </w:p>
        </w:tc>
      </w:tr>
      <w:tr w:rsidR="00147F10" w:rsidRPr="00EC61C3" w14:paraId="743C0D8E" w14:textId="77777777" w:rsidTr="008053C9">
        <w:trPr>
          <w:cantSplit/>
          <w:jc w:val="center"/>
        </w:trPr>
        <w:tc>
          <w:tcPr>
            <w:tcW w:w="3823" w:type="dxa"/>
            <w:tcBorders>
              <w:left w:val="single" w:sz="4" w:space="0" w:color="auto"/>
              <w:bottom w:val="single" w:sz="4" w:space="0" w:color="auto"/>
              <w:right w:val="single" w:sz="4" w:space="0" w:color="auto"/>
            </w:tcBorders>
          </w:tcPr>
          <w:p w14:paraId="743C0D8B" w14:textId="77777777" w:rsidR="007C0059" w:rsidRPr="00EC61C3" w:rsidRDefault="007C0059" w:rsidP="008053C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743C0D8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8D" w14:textId="20F88DC3" w:rsidR="007C0059" w:rsidRPr="00EC61C3" w:rsidRDefault="007C0059" w:rsidP="008053C9">
            <w:pPr>
              <w:pStyle w:val="TAC"/>
              <w:rPr>
                <w:rFonts w:cs="Arial"/>
              </w:rPr>
            </w:pPr>
            <w:r w:rsidRPr="00EC61C3">
              <w:rPr>
                <w:rFonts w:cs="Arial" w:hint="eastAsia"/>
                <w:szCs w:val="16"/>
                <w:lang w:eastAsia="zh-CN"/>
              </w:rPr>
              <w:t>OP.</w:t>
            </w:r>
            <w:ins w:id="319" w:author="Rose, Ian" w:date="2021-01-14T13:14:00Z">
              <w:r w:rsidR="007A7497">
                <w:rPr>
                  <w:rFonts w:cs="Arial"/>
                  <w:szCs w:val="16"/>
                  <w:lang w:eastAsia="zh-CN"/>
                </w:rPr>
                <w:t>5</w:t>
              </w:r>
            </w:ins>
            <w:del w:id="320" w:author="Rose, Ian" w:date="2021-01-14T13:14:00Z">
              <w:r w:rsidRPr="00EC61C3" w:rsidDel="007A7497">
                <w:rPr>
                  <w:rFonts w:cs="Arial"/>
                  <w:szCs w:val="16"/>
                  <w:lang w:eastAsia="zh-CN"/>
                </w:rPr>
                <w:delText>1</w:delText>
              </w:r>
            </w:del>
          </w:p>
        </w:tc>
      </w:tr>
      <w:tr w:rsidR="00147F10" w:rsidRPr="00EC61C3" w14:paraId="743C0D92" w14:textId="77777777" w:rsidTr="008053C9">
        <w:trPr>
          <w:cantSplit/>
          <w:jc w:val="center"/>
        </w:trPr>
        <w:tc>
          <w:tcPr>
            <w:tcW w:w="3823" w:type="dxa"/>
            <w:tcBorders>
              <w:left w:val="single" w:sz="4" w:space="0" w:color="auto"/>
              <w:right w:val="single" w:sz="4" w:space="0" w:color="auto"/>
            </w:tcBorders>
          </w:tcPr>
          <w:p w14:paraId="743C0D8F" w14:textId="77777777" w:rsidR="007C0059" w:rsidRPr="00EC61C3" w:rsidRDefault="007C0059" w:rsidP="008053C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743C0D90" w14:textId="77777777" w:rsidR="007C0059" w:rsidRPr="00EC61C3" w:rsidRDefault="007C0059" w:rsidP="008053C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43C0D91" w14:textId="77777777" w:rsidR="007C0059" w:rsidRPr="00EC61C3" w:rsidRDefault="007C0059" w:rsidP="008053C9">
            <w:pPr>
              <w:pStyle w:val="TAC"/>
              <w:rPr>
                <w:rFonts w:cs="Arial"/>
                <w:szCs w:val="16"/>
                <w:lang w:eastAsia="zh-CN"/>
              </w:rPr>
            </w:pPr>
            <w:r w:rsidRPr="00EC61C3">
              <w:rPr>
                <w:rFonts w:cs="Arial"/>
                <w:szCs w:val="16"/>
                <w:lang w:eastAsia="zh-CN"/>
              </w:rPr>
              <w:t>SSB.1 FR2</w:t>
            </w:r>
          </w:p>
        </w:tc>
      </w:tr>
      <w:tr w:rsidR="00147F10" w:rsidRPr="00EC61C3" w14:paraId="743C0D96" w14:textId="77777777" w:rsidTr="008053C9">
        <w:trPr>
          <w:cantSplit/>
          <w:jc w:val="center"/>
        </w:trPr>
        <w:tc>
          <w:tcPr>
            <w:tcW w:w="3823" w:type="dxa"/>
            <w:tcBorders>
              <w:left w:val="single" w:sz="4" w:space="0" w:color="auto"/>
              <w:right w:val="single" w:sz="4" w:space="0" w:color="auto"/>
            </w:tcBorders>
          </w:tcPr>
          <w:p w14:paraId="743C0D93" w14:textId="77777777" w:rsidR="007C0059" w:rsidRPr="00EC61C3" w:rsidRDefault="007C0059" w:rsidP="008053C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743C0D94" w14:textId="77777777" w:rsidR="007C0059" w:rsidRPr="00EC61C3" w:rsidRDefault="007C0059" w:rsidP="008053C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43C0D95" w14:textId="77777777" w:rsidR="007C0059" w:rsidRPr="00EC61C3" w:rsidRDefault="007C0059" w:rsidP="008053C9">
            <w:pPr>
              <w:pStyle w:val="TAC"/>
              <w:rPr>
                <w:rFonts w:cs="Arial"/>
                <w:szCs w:val="16"/>
                <w:lang w:eastAsia="zh-CN"/>
              </w:rPr>
            </w:pPr>
            <w:r w:rsidRPr="00EC61C3">
              <w:rPr>
                <w:rFonts w:cs="Arial"/>
                <w:szCs w:val="16"/>
                <w:lang w:eastAsia="zh-CN"/>
              </w:rPr>
              <w:t xml:space="preserve">SMTC.1 </w:t>
            </w:r>
          </w:p>
        </w:tc>
      </w:tr>
      <w:tr w:rsidR="00147F10" w:rsidRPr="00EC61C3" w14:paraId="743C0D9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97" w14:textId="77777777" w:rsidR="007C0059" w:rsidRPr="00EC61C3" w:rsidRDefault="007C0059" w:rsidP="008053C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743C0D9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99" w14:textId="1CCD668B" w:rsidR="007C0059" w:rsidRPr="00EC61C3" w:rsidRDefault="0059597B" w:rsidP="008053C9">
            <w:pPr>
              <w:pStyle w:val="TAC"/>
            </w:pPr>
            <w:r w:rsidRPr="00EC61C3">
              <w:t>TCI.State.0</w:t>
            </w:r>
          </w:p>
        </w:tc>
      </w:tr>
      <w:tr w:rsidR="00147F10" w:rsidRPr="00EC61C3" w14:paraId="743C0D9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9B" w14:textId="77777777" w:rsidR="007C0059" w:rsidRPr="00EC61C3" w:rsidRDefault="007C0059" w:rsidP="008053C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743C0D9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9D" w14:textId="77777777" w:rsidR="007C0059" w:rsidRPr="00EC61C3" w:rsidRDefault="007C0059" w:rsidP="008053C9">
            <w:pPr>
              <w:pStyle w:val="TAC"/>
            </w:pPr>
            <w:r w:rsidRPr="00EC61C3">
              <w:t>TCI.State.1</w:t>
            </w:r>
          </w:p>
        </w:tc>
      </w:tr>
      <w:tr w:rsidR="00147F10" w:rsidRPr="00EC61C3" w14:paraId="743C0DA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9F" w14:textId="77777777" w:rsidR="007C0059" w:rsidRPr="00EC61C3" w:rsidRDefault="007C0059" w:rsidP="008053C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43C0DA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A1" w14:textId="77777777" w:rsidR="007C0059" w:rsidRPr="00EC61C3" w:rsidRDefault="007C0059" w:rsidP="008053C9">
            <w:pPr>
              <w:pStyle w:val="TAC"/>
              <w:rPr>
                <w:rFonts w:cs="Arial"/>
              </w:rPr>
            </w:pPr>
            <w:r w:rsidRPr="00EC61C3">
              <w:rPr>
                <w:szCs w:val="18"/>
              </w:rPr>
              <w:t>TRS.2.1 TDD</w:t>
            </w:r>
            <w:r w:rsidRPr="00EC61C3">
              <w:t xml:space="preserve"> </w:t>
            </w:r>
          </w:p>
        </w:tc>
      </w:tr>
      <w:tr w:rsidR="00147F10" w:rsidRPr="00EC61C3" w14:paraId="743C0DA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DA3" w14:textId="77777777" w:rsidR="007C0059" w:rsidRPr="00EC61C3" w:rsidRDefault="007C0059" w:rsidP="008053C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43C0DA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DA5" w14:textId="77777777" w:rsidR="007C0059" w:rsidRPr="00EC61C3" w:rsidRDefault="007C0059" w:rsidP="008053C9">
            <w:pPr>
              <w:pStyle w:val="TAC"/>
              <w:rPr>
                <w:rFonts w:cs="Arial"/>
              </w:rPr>
            </w:pPr>
            <w:r w:rsidRPr="00EC61C3">
              <w:rPr>
                <w:rFonts w:cs="Arial"/>
              </w:rPr>
              <w:t>1x2 Low</w:t>
            </w:r>
          </w:p>
        </w:tc>
      </w:tr>
      <w:tr w:rsidR="00147F10" w:rsidRPr="00EC61C3" w14:paraId="743C0DA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A7" w14:textId="77777777" w:rsidR="007C0059" w:rsidRPr="00EC61C3" w:rsidRDefault="007C0059" w:rsidP="008053C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43C0DA8" w14:textId="77777777" w:rsidR="007C0059" w:rsidRPr="00EC61C3" w:rsidRDefault="007C0059" w:rsidP="008053C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743C0DA9" w14:textId="77777777" w:rsidR="007C0059" w:rsidRPr="00EC61C3" w:rsidRDefault="007C0059" w:rsidP="008053C9">
            <w:pPr>
              <w:pStyle w:val="TAC"/>
              <w:rPr>
                <w:rFonts w:cs="v4.2.0"/>
                <w:lang w:eastAsia="zh-CN"/>
              </w:rPr>
            </w:pPr>
            <w:r w:rsidRPr="00EC61C3">
              <w:rPr>
                <w:rFonts w:cs="v4.2.0"/>
                <w:lang w:eastAsia="zh-CN"/>
              </w:rPr>
              <w:t>0</w:t>
            </w:r>
          </w:p>
        </w:tc>
      </w:tr>
      <w:tr w:rsidR="00147F10" w:rsidRPr="00EC61C3" w14:paraId="743C0DA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AB" w14:textId="77777777" w:rsidR="007C0059" w:rsidRPr="00EC61C3" w:rsidRDefault="007C0059" w:rsidP="008053C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743C0DAC"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AD" w14:textId="77777777" w:rsidR="007C0059" w:rsidRPr="00EC61C3" w:rsidRDefault="007C0059" w:rsidP="008053C9">
            <w:pPr>
              <w:pStyle w:val="TAC"/>
              <w:rPr>
                <w:rFonts w:cs="v4.2.0"/>
                <w:lang w:eastAsia="zh-CN"/>
              </w:rPr>
            </w:pPr>
          </w:p>
        </w:tc>
      </w:tr>
      <w:tr w:rsidR="00147F10" w:rsidRPr="00EC61C3" w14:paraId="743C0DB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AF" w14:textId="77777777" w:rsidR="007C0059" w:rsidRPr="00EC61C3" w:rsidRDefault="007C0059" w:rsidP="008053C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743C0DB0"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B1" w14:textId="77777777" w:rsidR="007C0059" w:rsidRPr="00EC61C3" w:rsidRDefault="007C0059" w:rsidP="008053C9">
            <w:pPr>
              <w:pStyle w:val="TAC"/>
              <w:rPr>
                <w:rFonts w:cs="v4.2.0"/>
                <w:lang w:eastAsia="zh-CN"/>
              </w:rPr>
            </w:pPr>
          </w:p>
        </w:tc>
      </w:tr>
      <w:tr w:rsidR="00147F10" w:rsidRPr="00EC61C3" w14:paraId="743C0DB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B3" w14:textId="77777777" w:rsidR="007C0059" w:rsidRPr="00EC61C3" w:rsidRDefault="007C0059" w:rsidP="008053C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743C0DB4"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B5" w14:textId="77777777" w:rsidR="007C0059" w:rsidRPr="00EC61C3" w:rsidRDefault="007C0059" w:rsidP="008053C9">
            <w:pPr>
              <w:pStyle w:val="TAC"/>
              <w:rPr>
                <w:rFonts w:cs="v4.2.0"/>
                <w:lang w:eastAsia="zh-CN"/>
              </w:rPr>
            </w:pPr>
          </w:p>
        </w:tc>
      </w:tr>
      <w:tr w:rsidR="00147F10" w:rsidRPr="00EC61C3" w14:paraId="743C0DB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B7" w14:textId="77777777" w:rsidR="007C0059" w:rsidRPr="00EC61C3" w:rsidRDefault="007C0059" w:rsidP="008053C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743C0DB8"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B9" w14:textId="77777777" w:rsidR="007C0059" w:rsidRPr="00EC61C3" w:rsidRDefault="007C0059" w:rsidP="008053C9">
            <w:pPr>
              <w:pStyle w:val="TAC"/>
              <w:rPr>
                <w:rFonts w:cs="v4.2.0"/>
                <w:lang w:eastAsia="zh-CN"/>
              </w:rPr>
            </w:pPr>
          </w:p>
        </w:tc>
      </w:tr>
      <w:tr w:rsidR="00147F10" w:rsidRPr="00EC61C3" w14:paraId="743C0DB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BB" w14:textId="77777777" w:rsidR="007C0059" w:rsidRPr="00EC61C3" w:rsidRDefault="007C0059" w:rsidP="008053C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743C0DBC"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BD" w14:textId="77777777" w:rsidR="007C0059" w:rsidRPr="00EC61C3" w:rsidRDefault="007C0059" w:rsidP="008053C9">
            <w:pPr>
              <w:pStyle w:val="TAC"/>
              <w:rPr>
                <w:rFonts w:cs="v4.2.0"/>
                <w:lang w:eastAsia="zh-CN"/>
              </w:rPr>
            </w:pPr>
          </w:p>
        </w:tc>
      </w:tr>
      <w:tr w:rsidR="00147F10" w:rsidRPr="00EC61C3" w14:paraId="743C0DC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BF" w14:textId="77777777" w:rsidR="007C0059" w:rsidRPr="00EC61C3" w:rsidRDefault="007C0059" w:rsidP="008053C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743C0DC0"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C1" w14:textId="77777777" w:rsidR="007C0059" w:rsidRPr="00EC61C3" w:rsidRDefault="007C0059" w:rsidP="008053C9">
            <w:pPr>
              <w:pStyle w:val="TAC"/>
              <w:rPr>
                <w:rFonts w:cs="v4.2.0"/>
                <w:lang w:eastAsia="zh-CN"/>
              </w:rPr>
            </w:pPr>
          </w:p>
        </w:tc>
      </w:tr>
      <w:tr w:rsidR="00147F10" w:rsidRPr="00EC61C3" w14:paraId="743C0DC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C3" w14:textId="77777777" w:rsidR="007C0059" w:rsidRPr="00EC61C3" w:rsidRDefault="007C0059" w:rsidP="008053C9">
            <w:pPr>
              <w:pStyle w:val="TAC"/>
              <w:jc w:val="left"/>
              <w:rPr>
                <w:rFonts w:cs="Arial"/>
              </w:rPr>
            </w:pPr>
            <w:r w:rsidRPr="00EC61C3">
              <w:rPr>
                <w:rFonts w:cs="Arial"/>
                <w:szCs w:val="16"/>
                <w:lang w:eastAsia="ja-JP"/>
              </w:rPr>
              <w:t>EPRE ratio of OCNG DMRS to SSS(Note 1)</w:t>
            </w:r>
          </w:p>
        </w:tc>
        <w:tc>
          <w:tcPr>
            <w:tcW w:w="992" w:type="dxa"/>
            <w:vMerge/>
            <w:tcBorders>
              <w:left w:val="single" w:sz="4" w:space="0" w:color="auto"/>
              <w:right w:val="single" w:sz="4" w:space="0" w:color="auto"/>
            </w:tcBorders>
          </w:tcPr>
          <w:p w14:paraId="743C0DC4"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DC5" w14:textId="77777777" w:rsidR="007C0059" w:rsidRPr="00EC61C3" w:rsidRDefault="007C0059" w:rsidP="008053C9">
            <w:pPr>
              <w:pStyle w:val="TAC"/>
              <w:rPr>
                <w:rFonts w:cs="v4.2.0"/>
                <w:lang w:eastAsia="zh-CN"/>
              </w:rPr>
            </w:pPr>
          </w:p>
        </w:tc>
      </w:tr>
      <w:tr w:rsidR="00147F10" w:rsidRPr="00EC61C3" w14:paraId="743C0DC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DC7" w14:textId="77777777" w:rsidR="007C0059" w:rsidRPr="00EC61C3" w:rsidRDefault="007C0059" w:rsidP="008053C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43C0DC8" w14:textId="77777777" w:rsidR="007C0059" w:rsidRPr="00EC61C3" w:rsidRDefault="007C0059" w:rsidP="008053C9">
            <w:pPr>
              <w:pStyle w:val="TAC"/>
              <w:rPr>
                <w:rFonts w:cs="Arial"/>
              </w:rPr>
            </w:pPr>
          </w:p>
        </w:tc>
        <w:tc>
          <w:tcPr>
            <w:tcW w:w="2551" w:type="dxa"/>
            <w:vMerge/>
            <w:tcBorders>
              <w:left w:val="single" w:sz="4" w:space="0" w:color="auto"/>
              <w:bottom w:val="single" w:sz="4" w:space="0" w:color="auto"/>
              <w:right w:val="single" w:sz="4" w:space="0" w:color="auto"/>
            </w:tcBorders>
          </w:tcPr>
          <w:p w14:paraId="743C0DC9" w14:textId="77777777" w:rsidR="007C0059" w:rsidRPr="00EC61C3" w:rsidRDefault="007C0059" w:rsidP="008053C9">
            <w:pPr>
              <w:pStyle w:val="TAC"/>
              <w:rPr>
                <w:rFonts w:cs="Arial"/>
                <w:szCs w:val="16"/>
                <w:lang w:eastAsia="ja-JP"/>
              </w:rPr>
            </w:pPr>
          </w:p>
        </w:tc>
      </w:tr>
      <w:tr w:rsidR="00147F10" w:rsidRPr="00EC61C3" w14:paraId="743C0DC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DCB" w14:textId="77777777" w:rsidR="007C0059" w:rsidRPr="00EC61C3" w:rsidRDefault="007C0059" w:rsidP="008053C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3C0DCC" w14:textId="77777777" w:rsidR="007C0059" w:rsidRPr="00EC61C3" w:rsidRDefault="007C0059" w:rsidP="008053C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43C0DCD" w14:textId="77777777" w:rsidR="007C0059" w:rsidRPr="00EC61C3" w:rsidRDefault="007C0059" w:rsidP="007A7497">
            <w:pPr>
              <w:pStyle w:val="TAN"/>
              <w:jc w:val="center"/>
              <w:rPr>
                <w:rFonts w:cs="Arial"/>
                <w:szCs w:val="18"/>
              </w:rPr>
              <w:pPrChange w:id="321" w:author="Rose, Ian" w:date="2021-01-14T13:14:00Z">
                <w:pPr>
                  <w:pStyle w:val="TAN"/>
                </w:pPr>
              </w:pPrChange>
            </w:pPr>
            <w:r w:rsidRPr="00EC61C3">
              <w:rPr>
                <w:rFonts w:cs="Arial"/>
                <w:szCs w:val="18"/>
              </w:rPr>
              <w:t>AWGN</w:t>
            </w:r>
          </w:p>
        </w:tc>
      </w:tr>
      <w:tr w:rsidR="007C0059" w:rsidRPr="00EC61C3" w14:paraId="743C0DD0" w14:textId="77777777" w:rsidTr="008053C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43C0DCF" w14:textId="77777777" w:rsidR="007C0059" w:rsidRPr="00EC61C3" w:rsidRDefault="007C0059" w:rsidP="008053C9">
            <w:pPr>
              <w:pStyle w:val="TAN"/>
              <w:rPr>
                <w:rFonts w:cs="Arial"/>
              </w:rPr>
            </w:pPr>
            <w:r w:rsidRPr="00EC61C3">
              <w:rPr>
                <w:rFonts w:cs="Arial"/>
                <w:szCs w:val="18"/>
              </w:rPr>
              <w:t>Note 1:</w:t>
            </w:r>
            <w:r w:rsidRPr="00EC61C3">
              <w:rPr>
                <w:rFonts w:cs="Arial"/>
              </w:rPr>
              <w:tab/>
              <w:t>OCNG shall be used such that</w:t>
            </w:r>
            <w:del w:id="322" w:author="Rose, Ian" w:date="2021-01-14T19:20:00Z">
              <w:r w:rsidRPr="00EC61C3" w:rsidDel="00BC04B3">
                <w:rPr>
                  <w:rFonts w:cs="Arial"/>
                </w:rPr>
                <w:delText xml:space="preserve"> both cells are fully allocated and</w:delText>
              </w:r>
            </w:del>
            <w:r w:rsidRPr="00EC61C3">
              <w:rPr>
                <w:rFonts w:cs="Arial"/>
              </w:rPr>
              <w:t xml:space="preserve"> a constant total transmitted power spectral density is achieved for all OFDM symbols.</w:t>
            </w:r>
          </w:p>
        </w:tc>
      </w:tr>
    </w:tbl>
    <w:p w14:paraId="743C0DD1" w14:textId="77777777" w:rsidR="007C0059" w:rsidRPr="00EC61C3" w:rsidRDefault="007C0059" w:rsidP="007C0059"/>
    <w:p w14:paraId="6E59B597" w14:textId="77777777" w:rsidR="001D5F34" w:rsidRPr="00EC61C3" w:rsidRDefault="001D5F34" w:rsidP="001D5F34">
      <w:pPr>
        <w:pStyle w:val="TH"/>
      </w:pPr>
      <w:r w:rsidRPr="00EC61C3">
        <w:lastRenderedPageBreak/>
        <w:t xml:space="preserve">Table </w:t>
      </w:r>
      <w:r w:rsidRPr="00EC61C3">
        <w:rPr>
          <w:rFonts w:cs="v4.2.0"/>
        </w:rPr>
        <w:t>A.5.5.8</w:t>
      </w:r>
      <w:r w:rsidRPr="00EC61C3">
        <w:rPr>
          <w:rFonts w:eastAsia="MS Mincho"/>
          <w:bCs/>
        </w:rPr>
        <w:t>.1.1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D5F34" w:rsidRPr="00EC61C3" w14:paraId="3E9920E1" w14:textId="77777777" w:rsidTr="00AF3357">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0298419E" w14:textId="77777777" w:rsidR="001D5F34" w:rsidRPr="00EC61C3" w:rsidRDefault="001D5F34" w:rsidP="00AF3357">
            <w:pPr>
              <w:pStyle w:val="TAH"/>
              <w:rPr>
                <w:rFonts w:cs="v4.2.0"/>
              </w:rPr>
            </w:pPr>
            <w:r w:rsidRPr="00EC61C3">
              <w:rPr>
                <w:rFonts w:cs="v4.2.0"/>
              </w:rPr>
              <w:t>Parameter</w:t>
            </w:r>
          </w:p>
        </w:tc>
        <w:tc>
          <w:tcPr>
            <w:tcW w:w="1980" w:type="dxa"/>
            <w:vMerge w:val="restart"/>
            <w:tcBorders>
              <w:top w:val="single" w:sz="4" w:space="0" w:color="auto"/>
              <w:left w:val="single" w:sz="4" w:space="0" w:color="auto"/>
              <w:right w:val="single" w:sz="4" w:space="0" w:color="auto"/>
            </w:tcBorders>
          </w:tcPr>
          <w:p w14:paraId="261A0345" w14:textId="77777777" w:rsidR="001D5F34" w:rsidRPr="00EC61C3" w:rsidRDefault="001D5F34" w:rsidP="00AF3357">
            <w:pPr>
              <w:pStyle w:val="TAH"/>
              <w:rPr>
                <w:rFonts w:cs="v4.2.0"/>
              </w:rPr>
            </w:pPr>
            <w:r w:rsidRPr="00EC61C3">
              <w:rPr>
                <w:rFonts w:cs="v4.2.0"/>
              </w:rPr>
              <w:t>Unit</w:t>
            </w:r>
          </w:p>
        </w:tc>
        <w:tc>
          <w:tcPr>
            <w:tcW w:w="3773" w:type="dxa"/>
            <w:gridSpan w:val="5"/>
            <w:tcBorders>
              <w:top w:val="single" w:sz="4" w:space="0" w:color="auto"/>
              <w:left w:val="single" w:sz="4" w:space="0" w:color="auto"/>
              <w:bottom w:val="single" w:sz="4" w:space="0" w:color="auto"/>
              <w:right w:val="single" w:sz="4" w:space="0" w:color="auto"/>
            </w:tcBorders>
          </w:tcPr>
          <w:p w14:paraId="4EFC42BD" w14:textId="77777777" w:rsidR="001D5F34" w:rsidRPr="00EC61C3" w:rsidRDefault="001D5F34" w:rsidP="00AF3357">
            <w:pPr>
              <w:pStyle w:val="TAH"/>
              <w:rPr>
                <w:rFonts w:cs="v4.2.0"/>
              </w:rPr>
            </w:pPr>
            <w:r w:rsidRPr="00EC61C3">
              <w:rPr>
                <w:rFonts w:cs="v4.2.0"/>
              </w:rPr>
              <w:t>Cell 2</w:t>
            </w:r>
          </w:p>
        </w:tc>
      </w:tr>
      <w:tr w:rsidR="001D5F34" w:rsidRPr="00EC61C3" w14:paraId="3E77DF78" w14:textId="77777777" w:rsidTr="00AF3357">
        <w:trPr>
          <w:cantSplit/>
          <w:trHeight w:val="81"/>
          <w:jc w:val="center"/>
        </w:trPr>
        <w:tc>
          <w:tcPr>
            <w:tcW w:w="1615" w:type="dxa"/>
            <w:vMerge/>
            <w:tcBorders>
              <w:left w:val="single" w:sz="4" w:space="0" w:color="auto"/>
              <w:right w:val="single" w:sz="4" w:space="0" w:color="auto"/>
            </w:tcBorders>
          </w:tcPr>
          <w:p w14:paraId="138F37E0" w14:textId="77777777" w:rsidR="001D5F34" w:rsidRPr="00EC61C3" w:rsidRDefault="001D5F34" w:rsidP="00AF3357">
            <w:pPr>
              <w:pStyle w:val="TAH"/>
              <w:rPr>
                <w:rFonts w:cs="v4.2.0"/>
              </w:rPr>
            </w:pPr>
          </w:p>
        </w:tc>
        <w:tc>
          <w:tcPr>
            <w:tcW w:w="1980" w:type="dxa"/>
            <w:vMerge/>
            <w:tcBorders>
              <w:left w:val="single" w:sz="4" w:space="0" w:color="auto"/>
              <w:right w:val="single" w:sz="4" w:space="0" w:color="auto"/>
            </w:tcBorders>
          </w:tcPr>
          <w:p w14:paraId="785F4192" w14:textId="77777777" w:rsidR="001D5F34" w:rsidRPr="00EC61C3" w:rsidRDefault="001D5F34" w:rsidP="00AF3357">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9637CE4" w14:textId="77777777" w:rsidR="001D5F34" w:rsidRPr="00EC61C3" w:rsidRDefault="001D5F34" w:rsidP="00AF3357">
            <w:pPr>
              <w:pStyle w:val="TAH"/>
              <w:rPr>
                <w:rFonts w:cs="v4.2.0"/>
              </w:rPr>
            </w:pPr>
            <w:r w:rsidRPr="00EC61C3">
              <w:rPr>
                <w:rFonts w:cs="v4.2.0"/>
              </w:rPr>
              <w:t>SSB0</w:t>
            </w:r>
          </w:p>
        </w:tc>
        <w:tc>
          <w:tcPr>
            <w:tcW w:w="1961" w:type="dxa"/>
            <w:gridSpan w:val="3"/>
            <w:tcBorders>
              <w:top w:val="single" w:sz="4" w:space="0" w:color="auto"/>
              <w:left w:val="single" w:sz="4" w:space="0" w:color="auto"/>
              <w:right w:val="single" w:sz="4" w:space="0" w:color="auto"/>
            </w:tcBorders>
          </w:tcPr>
          <w:p w14:paraId="78BB2498" w14:textId="77777777" w:rsidR="001D5F34" w:rsidRPr="00EC61C3" w:rsidRDefault="001D5F34" w:rsidP="00AF3357">
            <w:pPr>
              <w:pStyle w:val="TAH"/>
              <w:rPr>
                <w:rFonts w:cs="v4.2.0"/>
              </w:rPr>
            </w:pPr>
            <w:r w:rsidRPr="00EC61C3">
              <w:rPr>
                <w:rFonts w:cs="v4.2.0"/>
              </w:rPr>
              <w:t>SSB1</w:t>
            </w:r>
          </w:p>
        </w:tc>
      </w:tr>
      <w:tr w:rsidR="001D5F34" w:rsidRPr="00EC61C3" w14:paraId="4C2B0B78" w14:textId="77777777" w:rsidTr="00AF3357">
        <w:trPr>
          <w:cantSplit/>
          <w:trHeight w:val="80"/>
          <w:jc w:val="center"/>
        </w:trPr>
        <w:tc>
          <w:tcPr>
            <w:tcW w:w="1615" w:type="dxa"/>
            <w:vMerge/>
            <w:tcBorders>
              <w:left w:val="single" w:sz="4" w:space="0" w:color="auto"/>
              <w:bottom w:val="single" w:sz="4" w:space="0" w:color="auto"/>
              <w:right w:val="single" w:sz="4" w:space="0" w:color="auto"/>
            </w:tcBorders>
          </w:tcPr>
          <w:p w14:paraId="17C4C900" w14:textId="77777777" w:rsidR="001D5F34" w:rsidRPr="00EC61C3" w:rsidRDefault="001D5F34" w:rsidP="00AF3357">
            <w:pPr>
              <w:pStyle w:val="TAH"/>
              <w:rPr>
                <w:rFonts w:cs="v4.2.0"/>
              </w:rPr>
            </w:pPr>
          </w:p>
        </w:tc>
        <w:tc>
          <w:tcPr>
            <w:tcW w:w="1980" w:type="dxa"/>
            <w:vMerge/>
            <w:tcBorders>
              <w:left w:val="single" w:sz="4" w:space="0" w:color="auto"/>
              <w:bottom w:val="single" w:sz="4" w:space="0" w:color="auto"/>
              <w:right w:val="single" w:sz="4" w:space="0" w:color="auto"/>
            </w:tcBorders>
          </w:tcPr>
          <w:p w14:paraId="735FC6A2" w14:textId="77777777" w:rsidR="001D5F34" w:rsidRPr="00EC61C3" w:rsidRDefault="001D5F34" w:rsidP="00AF3357">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C54398D" w14:textId="77777777" w:rsidR="001D5F34" w:rsidRPr="00EC61C3" w:rsidRDefault="001D5F34" w:rsidP="00AF3357">
            <w:pPr>
              <w:pStyle w:val="TAH"/>
              <w:rPr>
                <w:rFonts w:cs="v4.2.0"/>
              </w:rPr>
            </w:pPr>
            <w:r w:rsidRPr="00EC61C3">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0630A414" w14:textId="77777777" w:rsidR="001D5F34" w:rsidRPr="00EC61C3" w:rsidRDefault="001D5F34" w:rsidP="00AF3357">
            <w:pPr>
              <w:pStyle w:val="TAH"/>
              <w:rPr>
                <w:rFonts w:cs="v4.2.0"/>
              </w:rPr>
            </w:pPr>
            <w:r w:rsidRPr="00EC61C3">
              <w:rPr>
                <w:rFonts w:cs="v4.2.0"/>
              </w:rPr>
              <w:t>T2</w:t>
            </w:r>
          </w:p>
        </w:tc>
        <w:tc>
          <w:tcPr>
            <w:tcW w:w="919" w:type="dxa"/>
            <w:gridSpan w:val="2"/>
            <w:tcBorders>
              <w:left w:val="single" w:sz="4" w:space="0" w:color="auto"/>
              <w:bottom w:val="single" w:sz="4" w:space="0" w:color="auto"/>
              <w:right w:val="single" w:sz="4" w:space="0" w:color="auto"/>
            </w:tcBorders>
          </w:tcPr>
          <w:p w14:paraId="13133C2E" w14:textId="77777777" w:rsidR="001D5F34" w:rsidRPr="00EC61C3" w:rsidRDefault="001D5F34" w:rsidP="00AF3357">
            <w:pPr>
              <w:pStyle w:val="TAH"/>
              <w:rPr>
                <w:rFonts w:cs="v4.2.0"/>
              </w:rPr>
            </w:pPr>
            <w:r w:rsidRPr="00EC61C3">
              <w:rPr>
                <w:rFonts w:cs="v4.2.0"/>
              </w:rPr>
              <w:t>T1</w:t>
            </w:r>
          </w:p>
        </w:tc>
        <w:tc>
          <w:tcPr>
            <w:tcW w:w="1042" w:type="dxa"/>
            <w:tcBorders>
              <w:left w:val="single" w:sz="4" w:space="0" w:color="auto"/>
              <w:bottom w:val="single" w:sz="4" w:space="0" w:color="auto"/>
              <w:right w:val="single" w:sz="4" w:space="0" w:color="auto"/>
            </w:tcBorders>
          </w:tcPr>
          <w:p w14:paraId="63F86AEE" w14:textId="77777777" w:rsidR="001D5F34" w:rsidRPr="00EC61C3" w:rsidRDefault="001D5F34" w:rsidP="00AF3357">
            <w:pPr>
              <w:pStyle w:val="TAH"/>
              <w:rPr>
                <w:rFonts w:cs="v4.2.0"/>
              </w:rPr>
            </w:pPr>
            <w:r w:rsidRPr="00EC61C3">
              <w:rPr>
                <w:rFonts w:cs="v4.2.0"/>
              </w:rPr>
              <w:t>T2</w:t>
            </w:r>
          </w:p>
        </w:tc>
      </w:tr>
      <w:tr w:rsidR="001D5F34" w:rsidRPr="00EC61C3" w14:paraId="10777B06" w14:textId="77777777" w:rsidTr="00AF3357">
        <w:trPr>
          <w:cantSplit/>
          <w:jc w:val="center"/>
        </w:trPr>
        <w:tc>
          <w:tcPr>
            <w:tcW w:w="1615" w:type="dxa"/>
            <w:vMerge w:val="restart"/>
            <w:tcBorders>
              <w:top w:val="single" w:sz="4" w:space="0" w:color="auto"/>
              <w:left w:val="single" w:sz="4" w:space="0" w:color="auto"/>
              <w:right w:val="single" w:sz="4" w:space="0" w:color="auto"/>
            </w:tcBorders>
          </w:tcPr>
          <w:p w14:paraId="2A63E0B9" w14:textId="77777777" w:rsidR="001D5F34" w:rsidRPr="00EC61C3" w:rsidRDefault="001D5F34" w:rsidP="00AF3357">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54B0E2C9" w14:textId="77777777" w:rsidR="001D5F34" w:rsidRPr="00EC61C3" w:rsidRDefault="001D5F34" w:rsidP="00AF3357">
            <w:pPr>
              <w:pStyle w:val="TAC"/>
              <w:rPr>
                <w:rFonts w:cs="Arial"/>
                <w:lang w:val="it-IT"/>
              </w:rPr>
            </w:pPr>
          </w:p>
        </w:tc>
        <w:tc>
          <w:tcPr>
            <w:tcW w:w="3773" w:type="dxa"/>
            <w:gridSpan w:val="5"/>
            <w:tcBorders>
              <w:top w:val="single" w:sz="4" w:space="0" w:color="auto"/>
              <w:left w:val="single" w:sz="4" w:space="0" w:color="auto"/>
              <w:bottom w:val="single" w:sz="4" w:space="0" w:color="auto"/>
              <w:right w:val="single" w:sz="4" w:space="0" w:color="auto"/>
            </w:tcBorders>
          </w:tcPr>
          <w:p w14:paraId="20F92119" w14:textId="77777777" w:rsidR="001D5F34" w:rsidRPr="00EC61C3" w:rsidRDefault="001D5F34" w:rsidP="00AF3357">
            <w:pPr>
              <w:pStyle w:val="TAC"/>
              <w:rPr>
                <w:rFonts w:cs="v4.2.0"/>
                <w:lang w:eastAsia="zh-CN"/>
              </w:rPr>
            </w:pPr>
            <w:r w:rsidRPr="00EC61C3">
              <w:rPr>
                <w:rFonts w:cs="Arial"/>
                <w:lang w:val="en-US"/>
              </w:rPr>
              <w:t>Setup 3 according to clause A.3.15.3</w:t>
            </w:r>
          </w:p>
        </w:tc>
      </w:tr>
      <w:tr w:rsidR="001D5F34" w:rsidRPr="00EC61C3" w14:paraId="392B3D14" w14:textId="77777777" w:rsidTr="00AF3357">
        <w:trPr>
          <w:cantSplit/>
          <w:jc w:val="center"/>
        </w:trPr>
        <w:tc>
          <w:tcPr>
            <w:tcW w:w="1615" w:type="dxa"/>
            <w:vMerge/>
            <w:tcBorders>
              <w:left w:val="single" w:sz="4" w:space="0" w:color="auto"/>
              <w:bottom w:val="single" w:sz="4" w:space="0" w:color="auto"/>
              <w:right w:val="single" w:sz="4" w:space="0" w:color="auto"/>
            </w:tcBorders>
          </w:tcPr>
          <w:p w14:paraId="52B75ED5" w14:textId="77777777" w:rsidR="001D5F34" w:rsidRPr="00EC61C3" w:rsidRDefault="001D5F34" w:rsidP="00AF3357">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5FBE006C" w14:textId="77777777" w:rsidR="001D5F34" w:rsidRPr="00EC61C3" w:rsidRDefault="001D5F34" w:rsidP="00AF3357">
            <w:pPr>
              <w:pStyle w:val="TAC"/>
              <w:rPr>
                <w:rFonts w:cs="Arial"/>
                <w:lang w:val="it-IT"/>
              </w:rPr>
            </w:pPr>
          </w:p>
        </w:tc>
        <w:tc>
          <w:tcPr>
            <w:tcW w:w="1812" w:type="dxa"/>
            <w:gridSpan w:val="2"/>
            <w:tcBorders>
              <w:left w:val="single" w:sz="4" w:space="0" w:color="auto"/>
              <w:right w:val="single" w:sz="4" w:space="0" w:color="auto"/>
            </w:tcBorders>
          </w:tcPr>
          <w:p w14:paraId="1723106B" w14:textId="77777777" w:rsidR="001D5F34" w:rsidRPr="00EC61C3" w:rsidRDefault="001D5F34" w:rsidP="00AF3357">
            <w:pPr>
              <w:pStyle w:val="TAC"/>
              <w:rPr>
                <w:rFonts w:cs="Arial"/>
                <w:b/>
                <w:lang w:val="en-US"/>
              </w:rPr>
            </w:pPr>
            <w:r w:rsidRPr="00EC61C3">
              <w:rPr>
                <w:rFonts w:cs="Arial"/>
                <w:b/>
                <w:lang w:val="en-US"/>
              </w:rPr>
              <w:t>AoA1</w:t>
            </w:r>
          </w:p>
        </w:tc>
        <w:tc>
          <w:tcPr>
            <w:tcW w:w="1961" w:type="dxa"/>
            <w:gridSpan w:val="3"/>
            <w:tcBorders>
              <w:left w:val="single" w:sz="4" w:space="0" w:color="auto"/>
              <w:right w:val="single" w:sz="4" w:space="0" w:color="auto"/>
            </w:tcBorders>
          </w:tcPr>
          <w:p w14:paraId="3739A2E7" w14:textId="77777777" w:rsidR="001D5F34" w:rsidRPr="00EC61C3" w:rsidRDefault="001D5F34" w:rsidP="00AF3357">
            <w:pPr>
              <w:pStyle w:val="TAC"/>
              <w:rPr>
                <w:rFonts w:cs="Arial"/>
                <w:b/>
                <w:lang w:val="en-US"/>
              </w:rPr>
            </w:pPr>
            <w:r w:rsidRPr="00EC61C3">
              <w:rPr>
                <w:rFonts w:cs="Arial"/>
                <w:b/>
                <w:lang w:val="en-US"/>
              </w:rPr>
              <w:t>AoA2</w:t>
            </w:r>
          </w:p>
        </w:tc>
      </w:tr>
      <w:tr w:rsidR="00871A89" w:rsidRPr="00EC61C3" w14:paraId="786D588A" w14:textId="77777777" w:rsidTr="00E670E9">
        <w:trPr>
          <w:cantSplit/>
          <w:jc w:val="center"/>
          <w:ins w:id="323" w:author="Rose, Ian" w:date="2021-01-14T13:38:00Z"/>
        </w:trPr>
        <w:tc>
          <w:tcPr>
            <w:tcW w:w="1615" w:type="dxa"/>
            <w:tcBorders>
              <w:top w:val="single" w:sz="4" w:space="0" w:color="auto"/>
              <w:left w:val="single" w:sz="4" w:space="0" w:color="auto"/>
              <w:bottom w:val="single" w:sz="4" w:space="0" w:color="auto"/>
              <w:right w:val="single" w:sz="4" w:space="0" w:color="auto"/>
            </w:tcBorders>
          </w:tcPr>
          <w:p w14:paraId="67B406CA" w14:textId="755D9A56" w:rsidR="00871A89" w:rsidRPr="00EC61C3" w:rsidRDefault="00871A89" w:rsidP="004417F9">
            <w:pPr>
              <w:pStyle w:val="TAC"/>
              <w:jc w:val="left"/>
              <w:rPr>
                <w:ins w:id="324" w:author="Rose, Ian" w:date="2021-01-14T13:38:00Z"/>
                <w:rFonts w:cs="Arial"/>
              </w:rPr>
            </w:pPr>
            <w:ins w:id="325" w:author="Rose, Ian" w:date="2021-01-14T13:39:00Z">
              <w:r>
                <w:rPr>
                  <w:lang w:eastAsia="zh-CN"/>
                </w:rPr>
                <w:t xml:space="preserve">Assumption for UE beams </w:t>
              </w:r>
              <w:r w:rsidRPr="00AE0110">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00755791" w14:textId="77777777" w:rsidR="00871A89" w:rsidRPr="00EC61C3" w:rsidRDefault="00871A89" w:rsidP="004417F9">
            <w:pPr>
              <w:pStyle w:val="TAC"/>
              <w:rPr>
                <w:ins w:id="326" w:author="Rose, Ian" w:date="2021-01-14T13:38:00Z"/>
                <w:rFonts w:cs="Arial"/>
              </w:rPr>
            </w:pPr>
          </w:p>
        </w:tc>
        <w:tc>
          <w:tcPr>
            <w:tcW w:w="1886" w:type="dxa"/>
            <w:gridSpan w:val="3"/>
            <w:tcBorders>
              <w:top w:val="single" w:sz="4" w:space="0" w:color="auto"/>
              <w:left w:val="single" w:sz="4" w:space="0" w:color="auto"/>
              <w:right w:val="single" w:sz="4" w:space="0" w:color="auto"/>
            </w:tcBorders>
          </w:tcPr>
          <w:p w14:paraId="11C1AC73" w14:textId="77777777" w:rsidR="00871A89" w:rsidRPr="00EC61C3" w:rsidRDefault="00871A89" w:rsidP="004417F9">
            <w:pPr>
              <w:pStyle w:val="TAC"/>
              <w:rPr>
                <w:ins w:id="327" w:author="Rose, Ian" w:date="2021-01-14T13:38:00Z"/>
                <w:rFonts w:cs="Arial"/>
                <w:lang w:val="en-US"/>
              </w:rPr>
            </w:pPr>
            <w:ins w:id="328" w:author="Rose, Ian" w:date="2021-01-14T13:39:00Z">
              <w:r>
                <w:rPr>
                  <w:rFonts w:cs="Arial"/>
                  <w:lang w:eastAsia="zh-CN"/>
                </w:rPr>
                <w:t>Rough</w:t>
              </w:r>
            </w:ins>
          </w:p>
        </w:tc>
        <w:tc>
          <w:tcPr>
            <w:tcW w:w="1887" w:type="dxa"/>
            <w:gridSpan w:val="2"/>
            <w:tcBorders>
              <w:top w:val="single" w:sz="4" w:space="0" w:color="auto"/>
              <w:left w:val="single" w:sz="4" w:space="0" w:color="auto"/>
              <w:right w:val="single" w:sz="4" w:space="0" w:color="auto"/>
            </w:tcBorders>
          </w:tcPr>
          <w:p w14:paraId="30AD0388" w14:textId="48F5FAE3" w:rsidR="00871A89" w:rsidRPr="00EC61C3" w:rsidRDefault="00871A89" w:rsidP="004417F9">
            <w:pPr>
              <w:pStyle w:val="TAC"/>
              <w:rPr>
                <w:ins w:id="329" w:author="Rose, Ian" w:date="2021-01-14T13:38:00Z"/>
                <w:rFonts w:cs="Arial"/>
                <w:lang w:val="en-US"/>
              </w:rPr>
            </w:pPr>
            <w:ins w:id="330" w:author="Rose, Ian" w:date="2021-01-14T13:59:00Z">
              <w:r>
                <w:rPr>
                  <w:rFonts w:cs="Arial"/>
                  <w:lang w:val="en-US"/>
                </w:rPr>
                <w:t>Rough</w:t>
              </w:r>
            </w:ins>
          </w:p>
        </w:tc>
      </w:tr>
      <w:tr w:rsidR="00EC61C3" w:rsidRPr="00EC61C3" w:rsidDel="00566F0F" w14:paraId="158F1F3C" w14:textId="71037E74" w:rsidTr="00AF3357">
        <w:trPr>
          <w:cantSplit/>
          <w:jc w:val="center"/>
          <w:del w:id="331" w:author="Rose, Ian" w:date="2021-01-14T13:41:00Z"/>
        </w:trPr>
        <w:tc>
          <w:tcPr>
            <w:tcW w:w="1615" w:type="dxa"/>
            <w:tcBorders>
              <w:top w:val="single" w:sz="4" w:space="0" w:color="auto"/>
              <w:left w:val="single" w:sz="4" w:space="0" w:color="auto"/>
              <w:bottom w:val="single" w:sz="4" w:space="0" w:color="auto"/>
              <w:right w:val="single" w:sz="4" w:space="0" w:color="auto"/>
            </w:tcBorders>
          </w:tcPr>
          <w:p w14:paraId="601CFB6D" w14:textId="32726D7B" w:rsidR="00EC61C3" w:rsidRPr="00EC61C3" w:rsidDel="00566F0F" w:rsidRDefault="00EC61C3" w:rsidP="00EC61C3">
            <w:pPr>
              <w:pStyle w:val="TAC"/>
              <w:jc w:val="left"/>
              <w:rPr>
                <w:del w:id="332" w:author="Rose, Ian" w:date="2021-01-14T13:41:00Z"/>
                <w:rFonts w:cs="Arial"/>
                <w:lang w:val="da-DK"/>
              </w:rPr>
            </w:pPr>
            <w:del w:id="333" w:author="Rose, Ian" w:date="2021-01-14T13:41:00Z">
              <w:r w:rsidRPr="00EC61C3" w:rsidDel="00566F0F">
                <w:rPr>
                  <w:rFonts w:cs="Arial"/>
                </w:rPr>
                <w:delText>N</w:delText>
              </w:r>
              <w:r w:rsidRPr="00EC61C3" w:rsidDel="00566F0F">
                <w:rPr>
                  <w:rFonts w:cs="Arial"/>
                  <w:vertAlign w:val="subscript"/>
                </w:rPr>
                <w:delText>oc</w:delText>
              </w:r>
              <w:r w:rsidRPr="00EC61C3" w:rsidDel="00566F0F">
                <w:rPr>
                  <w:rFonts w:cs="Arial"/>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52E6798F" w14:textId="026AAFC5" w:rsidR="00EC61C3" w:rsidRPr="00EC61C3" w:rsidDel="00566F0F" w:rsidRDefault="00EC61C3" w:rsidP="00EC61C3">
            <w:pPr>
              <w:pStyle w:val="TAC"/>
              <w:rPr>
                <w:del w:id="334" w:author="Rose, Ian" w:date="2021-01-14T13:41:00Z"/>
                <w:rFonts w:cs="Arial"/>
                <w:lang w:val="it-IT"/>
              </w:rPr>
            </w:pPr>
            <w:del w:id="335" w:author="Rose, Ian" w:date="2021-01-14T13:41:00Z">
              <w:r w:rsidRPr="00EC61C3" w:rsidDel="00566F0F">
                <w:rPr>
                  <w:rFonts w:cs="Arial"/>
                </w:rPr>
                <w:delText>dBm/15 kHz</w:delText>
              </w:r>
            </w:del>
          </w:p>
        </w:tc>
        <w:tc>
          <w:tcPr>
            <w:tcW w:w="3773" w:type="dxa"/>
            <w:gridSpan w:val="5"/>
            <w:tcBorders>
              <w:top w:val="single" w:sz="4" w:space="0" w:color="auto"/>
              <w:left w:val="single" w:sz="4" w:space="0" w:color="auto"/>
              <w:right w:val="single" w:sz="4" w:space="0" w:color="auto"/>
            </w:tcBorders>
          </w:tcPr>
          <w:p w14:paraId="6ED2518A" w14:textId="7991FF7E" w:rsidR="00EC61C3" w:rsidRPr="00EC61C3" w:rsidDel="00566F0F" w:rsidRDefault="00EC61C3" w:rsidP="00EC61C3">
            <w:pPr>
              <w:pStyle w:val="TAC"/>
              <w:rPr>
                <w:del w:id="336" w:author="Rose, Ian" w:date="2021-01-14T13:41:00Z"/>
                <w:rFonts w:cs="Arial"/>
                <w:lang w:val="en-US"/>
              </w:rPr>
            </w:pPr>
            <w:del w:id="337" w:author="Rose, Ian" w:date="2021-01-14T13:41:00Z">
              <w:r w:rsidRPr="00EC61C3" w:rsidDel="00566F0F">
                <w:rPr>
                  <w:rFonts w:cs="Arial"/>
                  <w:lang w:val="en-US"/>
                </w:rPr>
                <w:delText>-92.1</w:delText>
              </w:r>
            </w:del>
          </w:p>
        </w:tc>
      </w:tr>
      <w:tr w:rsidR="00EC61C3" w:rsidRPr="00EC61C3" w:rsidDel="00566F0F" w14:paraId="4FE1494C" w14:textId="47D472CC" w:rsidTr="00AF3357">
        <w:trPr>
          <w:cantSplit/>
          <w:jc w:val="center"/>
          <w:del w:id="338" w:author="Rose, Ian" w:date="2021-01-14T13:42:00Z"/>
        </w:trPr>
        <w:tc>
          <w:tcPr>
            <w:tcW w:w="1615" w:type="dxa"/>
            <w:tcBorders>
              <w:top w:val="single" w:sz="4" w:space="0" w:color="auto"/>
              <w:left w:val="single" w:sz="4" w:space="0" w:color="auto"/>
              <w:bottom w:val="single" w:sz="4" w:space="0" w:color="auto"/>
              <w:right w:val="single" w:sz="4" w:space="0" w:color="auto"/>
            </w:tcBorders>
          </w:tcPr>
          <w:p w14:paraId="2EADFD44" w14:textId="752C6938" w:rsidR="00EC61C3" w:rsidRPr="00EC61C3" w:rsidDel="00566F0F" w:rsidRDefault="00EC61C3" w:rsidP="00EC61C3">
            <w:pPr>
              <w:pStyle w:val="TAC"/>
              <w:jc w:val="left"/>
              <w:rPr>
                <w:del w:id="339" w:author="Rose, Ian" w:date="2021-01-14T13:42:00Z"/>
                <w:rFonts w:cs="v4.2.0"/>
              </w:rPr>
            </w:pPr>
            <w:del w:id="340" w:author="Rose, Ian" w:date="2021-01-14T13:41:00Z">
              <w:r w:rsidRPr="00EC61C3" w:rsidDel="00566F0F">
                <w:rPr>
                  <w:rFonts w:cs="Arial"/>
                </w:rPr>
                <w:delText>N</w:delText>
              </w:r>
              <w:r w:rsidRPr="00EC61C3" w:rsidDel="00566F0F">
                <w:rPr>
                  <w:rFonts w:cs="Arial"/>
                  <w:vertAlign w:val="subscript"/>
                </w:rPr>
                <w:delText>oc</w:delText>
              </w:r>
              <w:r w:rsidRPr="00EC61C3" w:rsidDel="00566F0F">
                <w:rPr>
                  <w:rFonts w:cs="Arial"/>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63D9E395" w14:textId="3E7BD91C" w:rsidR="00EC61C3" w:rsidRPr="00EC61C3" w:rsidDel="00566F0F" w:rsidRDefault="00EC61C3" w:rsidP="00EC61C3">
            <w:pPr>
              <w:pStyle w:val="TAC"/>
              <w:rPr>
                <w:del w:id="341" w:author="Rose, Ian" w:date="2021-01-14T13:42:00Z"/>
                <w:rFonts w:cs="v4.2.0"/>
              </w:rPr>
            </w:pPr>
            <w:del w:id="342" w:author="Rose, Ian" w:date="2021-01-14T13:42:00Z">
              <w:r w:rsidRPr="00EC61C3" w:rsidDel="00566F0F">
                <w:rPr>
                  <w:rFonts w:cs="Arial"/>
                </w:rPr>
                <w:delText>dBm/SCS</w:delText>
              </w:r>
            </w:del>
          </w:p>
        </w:tc>
        <w:tc>
          <w:tcPr>
            <w:tcW w:w="3773" w:type="dxa"/>
            <w:gridSpan w:val="5"/>
            <w:tcBorders>
              <w:left w:val="single" w:sz="4" w:space="0" w:color="auto"/>
              <w:right w:val="single" w:sz="4" w:space="0" w:color="auto"/>
            </w:tcBorders>
          </w:tcPr>
          <w:p w14:paraId="38FCA8B7" w14:textId="5A068977" w:rsidR="00EC61C3" w:rsidRPr="00EC61C3" w:rsidDel="00566F0F" w:rsidRDefault="00EC61C3" w:rsidP="00EC61C3">
            <w:pPr>
              <w:pStyle w:val="TAC"/>
              <w:rPr>
                <w:del w:id="343" w:author="Rose, Ian" w:date="2021-01-14T13:42:00Z"/>
                <w:rFonts w:cs="v4.2.0"/>
              </w:rPr>
            </w:pPr>
            <w:del w:id="344" w:author="Rose, Ian" w:date="2021-01-14T13:42:00Z">
              <w:r w:rsidRPr="00EC61C3" w:rsidDel="00566F0F">
                <w:rPr>
                  <w:rFonts w:cs="v4.2.0"/>
                </w:rPr>
                <w:delText>-83.1</w:delText>
              </w:r>
            </w:del>
          </w:p>
        </w:tc>
      </w:tr>
      <w:tr w:rsidR="001D5F34" w:rsidRPr="00EC61C3" w14:paraId="147CA64A" w14:textId="77777777" w:rsidTr="00AF3357">
        <w:trPr>
          <w:cantSplit/>
          <w:jc w:val="center"/>
        </w:trPr>
        <w:tc>
          <w:tcPr>
            <w:tcW w:w="1615" w:type="dxa"/>
            <w:tcBorders>
              <w:top w:val="single" w:sz="4" w:space="0" w:color="auto"/>
              <w:left w:val="single" w:sz="4" w:space="0" w:color="auto"/>
              <w:bottom w:val="single" w:sz="4" w:space="0" w:color="auto"/>
              <w:right w:val="single" w:sz="4" w:space="0" w:color="auto"/>
            </w:tcBorders>
          </w:tcPr>
          <w:p w14:paraId="10C5DA21" w14:textId="77777777" w:rsidR="001D5F34" w:rsidRPr="00EC61C3" w:rsidRDefault="001D5F34" w:rsidP="00AF3357">
            <w:pPr>
              <w:pStyle w:val="TAC"/>
              <w:jc w:val="left"/>
              <w:rPr>
                <w:rFonts w:cs="Arial"/>
                <w:lang w:val="da-DK"/>
              </w:rPr>
            </w:pPr>
            <w:proofErr w:type="spellStart"/>
            <w:r w:rsidRPr="00EC61C3">
              <w:rPr>
                <w:rFonts w:cs="Arial"/>
              </w:rPr>
              <w:t>Ê</w:t>
            </w:r>
            <w:r w:rsidRPr="00EC61C3">
              <w:rPr>
                <w:rFonts w:cs="Arial"/>
                <w:vertAlign w:val="subscript"/>
              </w:rPr>
              <w:t>s</w:t>
            </w:r>
            <w:proofErr w:type="spellEnd"/>
            <w:del w:id="345" w:author="Rose, Ian" w:date="2021-01-14T13:42:00Z">
              <w:r w:rsidRPr="00EC61C3" w:rsidDel="00566F0F">
                <w:rPr>
                  <w:rFonts w:cs="Arial"/>
                </w:rPr>
                <w:delText>/N</w:delText>
              </w:r>
              <w:r w:rsidRPr="00EC61C3" w:rsidDel="00566F0F">
                <w:rPr>
                  <w:rFonts w:cs="Arial"/>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114DDE96" w14:textId="520034F8" w:rsidR="001D5F34" w:rsidRPr="00EC61C3" w:rsidRDefault="001D5F34" w:rsidP="00AF3357">
            <w:pPr>
              <w:pStyle w:val="TAC"/>
              <w:rPr>
                <w:rFonts w:cs="Arial"/>
                <w:lang w:val="it-IT"/>
              </w:rPr>
            </w:pPr>
            <w:r w:rsidRPr="00EC61C3">
              <w:rPr>
                <w:rFonts w:cs="Arial"/>
              </w:rPr>
              <w:t>dB</w:t>
            </w:r>
            <w:ins w:id="346" w:author="Rose, Ian" w:date="2021-01-14T13:50:00Z">
              <w:r w:rsidR="00CA7506">
                <w:rPr>
                  <w:rFonts w:cs="Arial"/>
                </w:rPr>
                <w:t>m</w:t>
              </w:r>
            </w:ins>
            <w:ins w:id="347" w:author="Rose, Ian" w:date="2021-01-14T13:42:00Z">
              <w:r w:rsidR="00566F0F">
                <w:rPr>
                  <w:rFonts w:cs="Arial"/>
                </w:rPr>
                <w:t>/SCS</w:t>
              </w:r>
            </w:ins>
          </w:p>
        </w:tc>
        <w:tc>
          <w:tcPr>
            <w:tcW w:w="945" w:type="dxa"/>
            <w:tcBorders>
              <w:left w:val="single" w:sz="4" w:space="0" w:color="auto"/>
              <w:right w:val="single" w:sz="4" w:space="0" w:color="auto"/>
            </w:tcBorders>
          </w:tcPr>
          <w:p w14:paraId="7360D59D" w14:textId="02C63C82" w:rsidR="001D5F34" w:rsidRPr="00EC61C3" w:rsidRDefault="00566F0F" w:rsidP="00AF3357">
            <w:pPr>
              <w:pStyle w:val="TAC"/>
              <w:rPr>
                <w:rFonts w:cs="Arial"/>
                <w:lang w:val="en-US"/>
              </w:rPr>
            </w:pPr>
            <w:ins w:id="348" w:author="Rose, Ian" w:date="2021-01-14T13:43:00Z">
              <w:r w:rsidRPr="00E6287B">
                <w:rPr>
                  <w:szCs w:val="18"/>
                </w:rPr>
                <w:t>-</w:t>
              </w:r>
              <w:r>
                <w:rPr>
                  <w:szCs w:val="18"/>
                </w:rPr>
                <w:t>80.6</w:t>
              </w:r>
            </w:ins>
            <w:del w:id="349" w:author="Rose, Ian" w:date="2021-01-14T13:42:00Z">
              <w:r w:rsidR="001D5F34" w:rsidRPr="00EC61C3" w:rsidDel="00566F0F">
                <w:rPr>
                  <w:rFonts w:cs="Arial"/>
                  <w:lang w:val="en-US"/>
                </w:rPr>
                <w:delText>1</w:delText>
              </w:r>
            </w:del>
          </w:p>
        </w:tc>
        <w:tc>
          <w:tcPr>
            <w:tcW w:w="867" w:type="dxa"/>
            <w:tcBorders>
              <w:left w:val="single" w:sz="4" w:space="0" w:color="auto"/>
              <w:right w:val="single" w:sz="4" w:space="0" w:color="auto"/>
            </w:tcBorders>
          </w:tcPr>
          <w:p w14:paraId="64EFDFEB" w14:textId="46DA525F" w:rsidR="001D5F34" w:rsidRPr="00EC61C3" w:rsidRDefault="00566F0F" w:rsidP="00AF3357">
            <w:pPr>
              <w:pStyle w:val="TAC"/>
              <w:rPr>
                <w:rFonts w:cs="Arial"/>
                <w:lang w:val="en-US"/>
              </w:rPr>
            </w:pPr>
            <w:ins w:id="350" w:author="Rose, Ian" w:date="2021-01-14T13:43:00Z">
              <w:r w:rsidRPr="00E6287B">
                <w:rPr>
                  <w:szCs w:val="18"/>
                </w:rPr>
                <w:t>-</w:t>
              </w:r>
              <w:r>
                <w:rPr>
                  <w:szCs w:val="18"/>
                </w:rPr>
                <w:t>80.6</w:t>
              </w:r>
            </w:ins>
            <w:del w:id="351" w:author="Rose, Ian" w:date="2021-01-14T13:43:00Z">
              <w:r w:rsidR="001D5F34" w:rsidRPr="00EC61C3" w:rsidDel="00566F0F">
                <w:rPr>
                  <w:rFonts w:cs="Arial"/>
                  <w:lang w:val="en-US"/>
                </w:rPr>
                <w:delText>1</w:delText>
              </w:r>
            </w:del>
          </w:p>
        </w:tc>
        <w:tc>
          <w:tcPr>
            <w:tcW w:w="919" w:type="dxa"/>
            <w:gridSpan w:val="2"/>
            <w:tcBorders>
              <w:left w:val="single" w:sz="4" w:space="0" w:color="auto"/>
              <w:right w:val="single" w:sz="4" w:space="0" w:color="auto"/>
            </w:tcBorders>
          </w:tcPr>
          <w:p w14:paraId="616E2C2F" w14:textId="77777777" w:rsidR="001D5F34" w:rsidRPr="00EC61C3" w:rsidRDefault="001D5F34" w:rsidP="00AF3357">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5AA203E7" w14:textId="348E1D97" w:rsidR="001D5F34" w:rsidRPr="00EC61C3" w:rsidRDefault="00566F0F" w:rsidP="00AF3357">
            <w:pPr>
              <w:pStyle w:val="TAC"/>
              <w:rPr>
                <w:rFonts w:cs="Arial"/>
                <w:lang w:val="en-US"/>
              </w:rPr>
            </w:pPr>
            <w:ins w:id="352" w:author="Rose, Ian" w:date="2021-01-14T13:43:00Z">
              <w:r w:rsidRPr="00E6287B">
                <w:rPr>
                  <w:szCs w:val="18"/>
                </w:rPr>
                <w:t>-</w:t>
              </w:r>
              <w:r>
                <w:rPr>
                  <w:szCs w:val="18"/>
                </w:rPr>
                <w:t>80.6</w:t>
              </w:r>
            </w:ins>
            <w:del w:id="353" w:author="Rose, Ian" w:date="2021-01-14T13:43:00Z">
              <w:r w:rsidR="001D5F34" w:rsidRPr="00EC61C3" w:rsidDel="00566F0F">
                <w:rPr>
                  <w:rFonts w:cs="Arial"/>
                  <w:lang w:val="en-US"/>
                </w:rPr>
                <w:delText>1</w:delText>
              </w:r>
            </w:del>
          </w:p>
        </w:tc>
      </w:tr>
      <w:tr w:rsidR="001D5F34" w:rsidRPr="00EC61C3" w14:paraId="03089296" w14:textId="77777777" w:rsidTr="00AF3357">
        <w:trPr>
          <w:cantSplit/>
          <w:jc w:val="center"/>
        </w:trPr>
        <w:tc>
          <w:tcPr>
            <w:tcW w:w="1615" w:type="dxa"/>
            <w:tcBorders>
              <w:top w:val="single" w:sz="4" w:space="0" w:color="auto"/>
              <w:left w:val="single" w:sz="4" w:space="0" w:color="auto"/>
              <w:bottom w:val="single" w:sz="4" w:space="0" w:color="auto"/>
              <w:right w:val="single" w:sz="4" w:space="0" w:color="auto"/>
            </w:tcBorders>
          </w:tcPr>
          <w:p w14:paraId="0D04118B" w14:textId="553689D3" w:rsidR="001D5F34" w:rsidRPr="00EC61C3" w:rsidRDefault="001D5F34" w:rsidP="00AF3357">
            <w:pPr>
              <w:pStyle w:val="TAC"/>
              <w:jc w:val="left"/>
              <w:rPr>
                <w:rFonts w:cs="Arial"/>
                <w:lang w:val="da-DK"/>
              </w:rPr>
            </w:pPr>
            <w:r w:rsidRPr="00EC61C3">
              <w:rPr>
                <w:rFonts w:cs="v4.2.0"/>
              </w:rPr>
              <w:t>SS</w:t>
            </w:r>
            <w:ins w:id="354" w:author="Rose, Ian" w:date="2021-01-14T13:43:00Z">
              <w:r w:rsidR="00566F0F">
                <w:rPr>
                  <w:rFonts w:cs="v4.2.0"/>
                </w:rPr>
                <w:t>B</w:t>
              </w:r>
            </w:ins>
            <w:r w:rsidRPr="00EC61C3">
              <w:rPr>
                <w:rFonts w:cs="v4.2.0"/>
              </w:rPr>
              <w:t>-</w:t>
            </w:r>
            <w:del w:id="355" w:author="Rose, Ian" w:date="2021-01-14T13:43:00Z">
              <w:r w:rsidRPr="00EC61C3" w:rsidDel="00566F0F">
                <w:rPr>
                  <w:rFonts w:cs="v4.2.0"/>
                </w:rPr>
                <w:delText>RS</w:delText>
              </w:r>
            </w:del>
            <w:r w:rsidRPr="00EC61C3">
              <w:rPr>
                <w:rFonts w:cs="v4.2.0"/>
              </w:rPr>
              <w:t>RP</w:t>
            </w:r>
            <w:r w:rsidRPr="00EC61C3">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021BEDC" w14:textId="50803252" w:rsidR="001D5F34" w:rsidRPr="00EC61C3" w:rsidRDefault="001D5F34" w:rsidP="00AF3357">
            <w:pPr>
              <w:pStyle w:val="TAC"/>
              <w:rPr>
                <w:rFonts w:cs="Arial"/>
                <w:lang w:val="it-IT"/>
              </w:rPr>
            </w:pPr>
            <w:r w:rsidRPr="00EC61C3">
              <w:rPr>
                <w:rFonts w:cs="v4.2.0"/>
              </w:rPr>
              <w:t>dBm/</w:t>
            </w:r>
            <w:ins w:id="356" w:author="Rose, Ian" w:date="2021-01-14T13:52:00Z">
              <w:r w:rsidR="00191EAC" w:rsidRPr="00191EAC">
                <w:rPr>
                  <w:rFonts w:cs="Arial"/>
                  <w:lang w:val="en-US"/>
                  <w:rPrChange w:id="357" w:author="Rose, Ian" w:date="2021-01-14T13:52:00Z">
                    <w:rPr>
                      <w:rFonts w:cs="Arial"/>
                      <w:vertAlign w:val="superscript"/>
                      <w:lang w:val="en-US"/>
                    </w:rPr>
                  </w:rPrChange>
                </w:rPr>
                <w:t>SCS</w:t>
              </w:r>
            </w:ins>
            <w:del w:id="358" w:author="Rose, Ian" w:date="2021-01-14T13:52:00Z">
              <w:r w:rsidRPr="00EC61C3" w:rsidDel="00191EAC">
                <w:rPr>
                  <w:rFonts w:cs="v4.2.0"/>
                </w:rPr>
                <w:delText>120 kHz</w:delText>
              </w:r>
              <w:r w:rsidRPr="00EC61C3" w:rsidDel="00191EAC">
                <w:rPr>
                  <w:rFonts w:cs="Arial"/>
                  <w:vertAlign w:val="superscript"/>
                  <w:lang w:val="en-US"/>
                </w:rPr>
                <w:delText xml:space="preserve"> Note3</w:delText>
              </w:r>
            </w:del>
          </w:p>
        </w:tc>
        <w:tc>
          <w:tcPr>
            <w:tcW w:w="945" w:type="dxa"/>
            <w:tcBorders>
              <w:left w:val="single" w:sz="4" w:space="0" w:color="auto"/>
              <w:right w:val="single" w:sz="4" w:space="0" w:color="auto"/>
            </w:tcBorders>
          </w:tcPr>
          <w:p w14:paraId="59A3F50E" w14:textId="57E052B0" w:rsidR="001D5F34" w:rsidRPr="00EC61C3" w:rsidRDefault="001D5F34" w:rsidP="00AF3357">
            <w:pPr>
              <w:pStyle w:val="TAC"/>
              <w:rPr>
                <w:rFonts w:cs="Arial"/>
                <w:lang w:val="en-US"/>
              </w:rPr>
            </w:pPr>
            <w:r w:rsidRPr="00EC61C3">
              <w:rPr>
                <w:rFonts w:cs="Arial"/>
                <w:lang w:val="en-US"/>
              </w:rPr>
              <w:t>-8</w:t>
            </w:r>
            <w:ins w:id="359" w:author="Rose, Ian" w:date="2021-01-14T13:43:00Z">
              <w:r w:rsidR="00566F0F">
                <w:rPr>
                  <w:rFonts w:cs="Arial"/>
                  <w:lang w:val="en-US"/>
                </w:rPr>
                <w:t>0.6</w:t>
              </w:r>
            </w:ins>
            <w:del w:id="360" w:author="Rose, Ian" w:date="2021-01-14T13:43:00Z">
              <w:r w:rsidRPr="00EC61C3" w:rsidDel="00566F0F">
                <w:rPr>
                  <w:rFonts w:cs="Arial"/>
                  <w:lang w:val="en-US"/>
                </w:rPr>
                <w:delText>2.1</w:delText>
              </w:r>
            </w:del>
          </w:p>
        </w:tc>
        <w:tc>
          <w:tcPr>
            <w:tcW w:w="867" w:type="dxa"/>
            <w:tcBorders>
              <w:left w:val="single" w:sz="4" w:space="0" w:color="auto"/>
              <w:right w:val="single" w:sz="4" w:space="0" w:color="auto"/>
            </w:tcBorders>
          </w:tcPr>
          <w:p w14:paraId="01FD1319" w14:textId="521D0D51" w:rsidR="001D5F34" w:rsidRPr="00EC61C3" w:rsidRDefault="001D5F34" w:rsidP="00AF3357">
            <w:pPr>
              <w:pStyle w:val="TAC"/>
              <w:rPr>
                <w:rFonts w:cs="Arial"/>
                <w:lang w:val="en-US"/>
              </w:rPr>
            </w:pPr>
            <w:r w:rsidRPr="00EC61C3">
              <w:rPr>
                <w:rFonts w:cs="Arial"/>
                <w:lang w:val="en-US"/>
              </w:rPr>
              <w:t>-8</w:t>
            </w:r>
            <w:ins w:id="361" w:author="Rose, Ian" w:date="2021-01-14T13:43:00Z">
              <w:r w:rsidR="00566F0F">
                <w:rPr>
                  <w:rFonts w:cs="Arial"/>
                  <w:lang w:val="en-US"/>
                </w:rPr>
                <w:t>0.6</w:t>
              </w:r>
            </w:ins>
            <w:del w:id="362" w:author="Rose, Ian" w:date="2021-01-14T13:43:00Z">
              <w:r w:rsidRPr="00EC61C3" w:rsidDel="00566F0F">
                <w:rPr>
                  <w:rFonts w:cs="Arial"/>
                  <w:lang w:val="en-US"/>
                </w:rPr>
                <w:delText>2.1</w:delText>
              </w:r>
            </w:del>
          </w:p>
        </w:tc>
        <w:tc>
          <w:tcPr>
            <w:tcW w:w="919" w:type="dxa"/>
            <w:gridSpan w:val="2"/>
            <w:tcBorders>
              <w:left w:val="single" w:sz="4" w:space="0" w:color="auto"/>
              <w:right w:val="single" w:sz="4" w:space="0" w:color="auto"/>
            </w:tcBorders>
          </w:tcPr>
          <w:p w14:paraId="64D266F8" w14:textId="77777777" w:rsidR="001D5F34" w:rsidRPr="00EC61C3" w:rsidRDefault="001D5F34" w:rsidP="00AF3357">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76C51D79" w14:textId="4B2A4628" w:rsidR="001D5F34" w:rsidRPr="00EC61C3" w:rsidRDefault="001D5F34" w:rsidP="00AF3357">
            <w:pPr>
              <w:pStyle w:val="TAC"/>
              <w:rPr>
                <w:rFonts w:cs="Arial"/>
                <w:lang w:val="en-US"/>
              </w:rPr>
            </w:pPr>
            <w:r w:rsidRPr="00EC61C3">
              <w:rPr>
                <w:rFonts w:cs="Arial"/>
                <w:lang w:val="en-US"/>
              </w:rPr>
              <w:t>-8</w:t>
            </w:r>
            <w:ins w:id="363" w:author="Rose, Ian" w:date="2021-01-14T13:43:00Z">
              <w:r w:rsidR="00566F0F">
                <w:rPr>
                  <w:rFonts w:cs="Arial"/>
                  <w:lang w:val="en-US"/>
                </w:rPr>
                <w:t>0.6</w:t>
              </w:r>
            </w:ins>
            <w:del w:id="364" w:author="Rose, Ian" w:date="2021-01-14T13:43:00Z">
              <w:r w:rsidRPr="00EC61C3" w:rsidDel="00566F0F">
                <w:rPr>
                  <w:rFonts w:cs="Arial"/>
                  <w:lang w:val="en-US"/>
                </w:rPr>
                <w:delText>2.1</w:delText>
              </w:r>
            </w:del>
          </w:p>
        </w:tc>
      </w:tr>
      <w:tr w:rsidR="0066773B" w:rsidRPr="00EC61C3" w14:paraId="6AFAED51" w14:textId="77777777" w:rsidTr="00AF3357">
        <w:trPr>
          <w:cantSplit/>
          <w:jc w:val="center"/>
          <w:ins w:id="365" w:author="Rose, Ian" w:date="2021-01-14T13:45:00Z"/>
        </w:trPr>
        <w:tc>
          <w:tcPr>
            <w:tcW w:w="1615" w:type="dxa"/>
            <w:tcBorders>
              <w:top w:val="single" w:sz="4" w:space="0" w:color="auto"/>
              <w:left w:val="single" w:sz="4" w:space="0" w:color="auto"/>
              <w:bottom w:val="single" w:sz="4" w:space="0" w:color="auto"/>
              <w:right w:val="single" w:sz="4" w:space="0" w:color="auto"/>
            </w:tcBorders>
          </w:tcPr>
          <w:p w14:paraId="796172C0" w14:textId="4DF597B7" w:rsidR="0066773B" w:rsidRPr="00EC61C3" w:rsidRDefault="0066773B" w:rsidP="0066773B">
            <w:pPr>
              <w:pStyle w:val="TAC"/>
              <w:jc w:val="left"/>
              <w:rPr>
                <w:ins w:id="366" w:author="Rose, Ian" w:date="2021-01-14T13:45:00Z"/>
                <w:rFonts w:cs="Arial"/>
                <w:lang w:val="en-US"/>
              </w:rPr>
            </w:pPr>
            <w:ins w:id="367" w:author="Rose, Ian" w:date="2021-01-14T13:46:00Z">
              <w:r w:rsidRPr="00595DBB">
                <w:rPr>
                  <w:position w:val="-12"/>
                  <w:szCs w:val="18"/>
                </w:rPr>
                <w:object w:dxaOrig="620" w:dyaOrig="380" w14:anchorId="6A72C7A3">
                  <v:shape id="_x0000_i1822" type="#_x0000_t75" style="width:18.3pt;height:12.2pt" o:ole="" fillcolor="window">
                    <v:imagedata r:id="rId24" o:title=""/>
                  </v:shape>
                  <o:OLEObject Type="Embed" ProgID="Equation.3" ShapeID="_x0000_i1822" DrawAspect="Content" ObjectID="_1672175516" r:id="rId25"/>
                </w:object>
              </w:r>
              <w:r w:rsidRPr="008F6897">
                <w:rPr>
                  <w:szCs w:val="18"/>
                  <w:vertAlign w:val="subscript"/>
                  <w:rPrChange w:id="368" w:author="Rose, Ian" w:date="2021-01-13T16:49:00Z">
                    <w:rPr>
                      <w:szCs w:val="18"/>
                    </w:rPr>
                  </w:rPrChange>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2A7C1667" w14:textId="4B29E960" w:rsidR="0066773B" w:rsidRPr="00EC61C3" w:rsidRDefault="0066773B" w:rsidP="0066773B">
            <w:pPr>
              <w:pStyle w:val="TAC"/>
              <w:rPr>
                <w:ins w:id="369" w:author="Rose, Ian" w:date="2021-01-14T13:45:00Z"/>
                <w:rFonts w:cs="Arial"/>
                <w:lang w:val="en-US"/>
              </w:rPr>
            </w:pPr>
            <w:ins w:id="370" w:author="Rose, Ian" w:date="2021-01-14T13:46:00Z">
              <w:r w:rsidRPr="00595DBB">
                <w:rPr>
                  <w:szCs w:val="18"/>
                </w:rPr>
                <w:t>dB</w:t>
              </w:r>
            </w:ins>
          </w:p>
        </w:tc>
        <w:tc>
          <w:tcPr>
            <w:tcW w:w="945" w:type="dxa"/>
            <w:tcBorders>
              <w:left w:val="single" w:sz="4" w:space="0" w:color="auto"/>
              <w:bottom w:val="single" w:sz="4" w:space="0" w:color="auto"/>
              <w:right w:val="single" w:sz="4" w:space="0" w:color="auto"/>
            </w:tcBorders>
          </w:tcPr>
          <w:p w14:paraId="7574418F" w14:textId="259D73BC" w:rsidR="0066773B" w:rsidRPr="00EC61C3" w:rsidRDefault="0066773B" w:rsidP="0066773B">
            <w:pPr>
              <w:pStyle w:val="TAC"/>
              <w:rPr>
                <w:ins w:id="371" w:author="Rose, Ian" w:date="2021-01-14T13:45:00Z"/>
                <w:rFonts w:cs="Arial"/>
                <w:lang w:val="en-US"/>
              </w:rPr>
            </w:pPr>
            <w:ins w:id="372" w:author="Rose, Ian" w:date="2021-01-14T13:46:00Z">
              <w:r>
                <w:rPr>
                  <w:szCs w:val="18"/>
                </w:rPr>
                <w:t>8.3</w:t>
              </w:r>
            </w:ins>
          </w:p>
        </w:tc>
        <w:tc>
          <w:tcPr>
            <w:tcW w:w="867" w:type="dxa"/>
            <w:tcBorders>
              <w:left w:val="single" w:sz="4" w:space="0" w:color="auto"/>
              <w:bottom w:val="single" w:sz="4" w:space="0" w:color="auto"/>
              <w:right w:val="single" w:sz="4" w:space="0" w:color="auto"/>
            </w:tcBorders>
          </w:tcPr>
          <w:p w14:paraId="08040A7B" w14:textId="27706D71" w:rsidR="0066773B" w:rsidRPr="00EC61C3" w:rsidRDefault="0066773B" w:rsidP="0066773B">
            <w:pPr>
              <w:pStyle w:val="TAC"/>
              <w:rPr>
                <w:ins w:id="373" w:author="Rose, Ian" w:date="2021-01-14T13:45:00Z"/>
                <w:rFonts w:cs="Arial"/>
                <w:lang w:val="en-US"/>
              </w:rPr>
            </w:pPr>
            <w:ins w:id="374" w:author="Rose, Ian" w:date="2021-01-14T13:46:00Z">
              <w:r>
                <w:rPr>
                  <w:szCs w:val="18"/>
                </w:rPr>
                <w:t>8.3</w:t>
              </w:r>
            </w:ins>
          </w:p>
        </w:tc>
        <w:tc>
          <w:tcPr>
            <w:tcW w:w="919" w:type="dxa"/>
            <w:gridSpan w:val="2"/>
            <w:tcBorders>
              <w:left w:val="single" w:sz="4" w:space="0" w:color="auto"/>
              <w:bottom w:val="single" w:sz="4" w:space="0" w:color="auto"/>
              <w:right w:val="single" w:sz="4" w:space="0" w:color="auto"/>
            </w:tcBorders>
          </w:tcPr>
          <w:p w14:paraId="1E12CA28" w14:textId="41891112" w:rsidR="0066773B" w:rsidRPr="00EC61C3" w:rsidRDefault="009A10AA" w:rsidP="0066773B">
            <w:pPr>
              <w:pStyle w:val="TAC"/>
              <w:rPr>
                <w:ins w:id="375" w:author="Rose, Ian" w:date="2021-01-14T13:45:00Z"/>
                <w:rFonts w:cs="Arial"/>
                <w:lang w:val="en-US"/>
              </w:rPr>
            </w:pPr>
            <w:ins w:id="376" w:author="Rose, Ian" w:date="2021-01-14T13:47:00Z">
              <w:r w:rsidRPr="00EC61C3">
                <w:rPr>
                  <w:rFonts w:cs="Arial"/>
                  <w:lang w:val="en-US"/>
                </w:rPr>
                <w:t>-Infinity</w:t>
              </w:r>
            </w:ins>
          </w:p>
        </w:tc>
        <w:tc>
          <w:tcPr>
            <w:tcW w:w="1042" w:type="dxa"/>
            <w:tcBorders>
              <w:left w:val="single" w:sz="4" w:space="0" w:color="auto"/>
              <w:bottom w:val="single" w:sz="4" w:space="0" w:color="auto"/>
              <w:right w:val="single" w:sz="4" w:space="0" w:color="auto"/>
            </w:tcBorders>
          </w:tcPr>
          <w:p w14:paraId="51E22038" w14:textId="50310D4B" w:rsidR="0066773B" w:rsidRPr="00EC61C3" w:rsidRDefault="0066773B" w:rsidP="0066773B">
            <w:pPr>
              <w:pStyle w:val="TAC"/>
              <w:rPr>
                <w:ins w:id="377" w:author="Rose, Ian" w:date="2021-01-14T13:45:00Z"/>
                <w:rFonts w:cs="Arial"/>
                <w:lang w:val="en-US"/>
              </w:rPr>
            </w:pPr>
            <w:ins w:id="378" w:author="Rose, Ian" w:date="2021-01-14T13:46:00Z">
              <w:r>
                <w:rPr>
                  <w:szCs w:val="18"/>
                </w:rPr>
                <w:t>8.3</w:t>
              </w:r>
            </w:ins>
          </w:p>
        </w:tc>
      </w:tr>
      <w:tr w:rsidR="001D5F34" w:rsidRPr="00EC61C3" w14:paraId="347D0DAB" w14:textId="77777777" w:rsidTr="00AF3357">
        <w:trPr>
          <w:cantSplit/>
          <w:jc w:val="center"/>
        </w:trPr>
        <w:tc>
          <w:tcPr>
            <w:tcW w:w="1615" w:type="dxa"/>
            <w:tcBorders>
              <w:top w:val="single" w:sz="4" w:space="0" w:color="auto"/>
              <w:left w:val="single" w:sz="4" w:space="0" w:color="auto"/>
              <w:bottom w:val="single" w:sz="4" w:space="0" w:color="auto"/>
              <w:right w:val="single" w:sz="4" w:space="0" w:color="auto"/>
            </w:tcBorders>
          </w:tcPr>
          <w:p w14:paraId="7AEC400F" w14:textId="6117454F" w:rsidR="001D5F34" w:rsidRPr="00EC61C3" w:rsidRDefault="001D5F34" w:rsidP="00AF3357">
            <w:pPr>
              <w:pStyle w:val="TAC"/>
              <w:jc w:val="left"/>
              <w:rPr>
                <w:rFonts w:cs="Arial"/>
                <w:lang w:val="da-DK"/>
              </w:rPr>
            </w:pPr>
            <w:r w:rsidRPr="00EC61C3">
              <w:rPr>
                <w:rFonts w:cs="Arial"/>
                <w:lang w:val="en-US"/>
              </w:rPr>
              <w:t>Io</w:t>
            </w:r>
            <w:ins w:id="379" w:author="Rose, Ian" w:date="2021-01-14T13:53:00Z">
              <w:r w:rsidR="00191EAC">
                <w:rPr>
                  <w:rFonts w:cs="Arial"/>
                  <w:lang w:val="en-US"/>
                </w:rPr>
                <w:t xml:space="preserve"> </w:t>
              </w:r>
            </w:ins>
            <w:r w:rsidRPr="00EC61C3">
              <w:rPr>
                <w:rFonts w:cs="Arial"/>
                <w:vertAlign w:val="superscript"/>
                <w:lang w:val="en-US"/>
              </w:rPr>
              <w:t>Note2</w:t>
            </w:r>
            <w:del w:id="380" w:author="Rose, Ian" w:date="2021-01-14T13:53:00Z">
              <w:r w:rsidRPr="00EC61C3" w:rsidDel="00191EAC">
                <w:rPr>
                  <w:rFonts w:cs="Arial"/>
                  <w:vertAlign w:val="superscript"/>
                  <w:lang w:val="en-US"/>
                </w:rPr>
                <w:delText>,Note6</w:delText>
              </w:r>
            </w:del>
          </w:p>
        </w:tc>
        <w:tc>
          <w:tcPr>
            <w:tcW w:w="1980" w:type="dxa"/>
            <w:tcBorders>
              <w:top w:val="single" w:sz="4" w:space="0" w:color="auto"/>
              <w:left w:val="single" w:sz="4" w:space="0" w:color="auto"/>
              <w:bottom w:val="single" w:sz="4" w:space="0" w:color="auto"/>
              <w:right w:val="single" w:sz="4" w:space="0" w:color="auto"/>
            </w:tcBorders>
          </w:tcPr>
          <w:p w14:paraId="546268CD" w14:textId="77777777" w:rsidR="001D5F34" w:rsidRPr="00EC61C3" w:rsidRDefault="001D5F34" w:rsidP="00AF3357">
            <w:pPr>
              <w:pStyle w:val="TAC"/>
              <w:rPr>
                <w:rFonts w:cs="Arial"/>
                <w:lang w:val="it-IT"/>
              </w:rPr>
            </w:pPr>
            <w:r w:rsidRPr="00EC61C3">
              <w:rPr>
                <w:rFonts w:cs="Arial"/>
                <w:lang w:val="en-US"/>
              </w:rPr>
              <w:t>dBm/95.04 MHz</w:t>
            </w:r>
            <w:r w:rsidRPr="00EC61C3">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E5B59DC" w14:textId="5E80E4DD" w:rsidR="001D5F34" w:rsidRPr="00EC61C3" w:rsidRDefault="001D5F34" w:rsidP="00AF3357">
            <w:pPr>
              <w:pStyle w:val="TAC"/>
              <w:rPr>
                <w:rFonts w:cs="Arial"/>
                <w:lang w:val="en-US"/>
              </w:rPr>
            </w:pPr>
            <w:r w:rsidRPr="00EC61C3">
              <w:rPr>
                <w:rFonts w:cs="Arial"/>
                <w:lang w:val="en-US"/>
              </w:rPr>
              <w:t>-5</w:t>
            </w:r>
            <w:ins w:id="381" w:author="Rose, Ian" w:date="2021-01-14T13:44:00Z">
              <w:r w:rsidR="00566F0F">
                <w:rPr>
                  <w:rFonts w:cs="Arial"/>
                  <w:lang w:val="en-US"/>
                </w:rPr>
                <w:t>6.0</w:t>
              </w:r>
            </w:ins>
            <w:del w:id="382" w:author="Rose, Ian" w:date="2021-01-14T13:43:00Z">
              <w:r w:rsidRPr="00EC61C3" w:rsidDel="00566F0F">
                <w:rPr>
                  <w:rFonts w:cs="Arial"/>
                  <w:lang w:val="en-US"/>
                </w:rPr>
                <w:delText>4.94</w:delText>
              </w:r>
            </w:del>
          </w:p>
        </w:tc>
        <w:tc>
          <w:tcPr>
            <w:tcW w:w="867" w:type="dxa"/>
            <w:tcBorders>
              <w:left w:val="single" w:sz="4" w:space="0" w:color="auto"/>
              <w:bottom w:val="single" w:sz="4" w:space="0" w:color="auto"/>
              <w:right w:val="single" w:sz="4" w:space="0" w:color="auto"/>
            </w:tcBorders>
          </w:tcPr>
          <w:p w14:paraId="71934182" w14:textId="165BAAFE" w:rsidR="001D5F34" w:rsidRPr="00EC61C3" w:rsidRDefault="001D5F34" w:rsidP="00AF3357">
            <w:pPr>
              <w:pStyle w:val="TAC"/>
              <w:rPr>
                <w:rFonts w:cs="Arial"/>
                <w:lang w:val="en-US"/>
              </w:rPr>
            </w:pPr>
            <w:r w:rsidRPr="00EC61C3">
              <w:rPr>
                <w:rFonts w:cs="Arial"/>
                <w:lang w:val="en-US"/>
              </w:rPr>
              <w:t>-5</w:t>
            </w:r>
            <w:ins w:id="383" w:author="Rose, Ian" w:date="2021-01-14T13:44:00Z">
              <w:r w:rsidR="00566F0F">
                <w:rPr>
                  <w:rFonts w:cs="Arial"/>
                  <w:lang w:val="en-US"/>
                </w:rPr>
                <w:t>6.0</w:t>
              </w:r>
            </w:ins>
            <w:del w:id="384" w:author="Rose, Ian" w:date="2021-01-14T13:44:00Z">
              <w:r w:rsidRPr="00EC61C3" w:rsidDel="00566F0F">
                <w:rPr>
                  <w:rFonts w:cs="Arial"/>
                  <w:lang w:val="en-US"/>
                </w:rPr>
                <w:delText>4.94</w:delText>
              </w:r>
            </w:del>
          </w:p>
        </w:tc>
        <w:tc>
          <w:tcPr>
            <w:tcW w:w="919" w:type="dxa"/>
            <w:gridSpan w:val="2"/>
            <w:tcBorders>
              <w:left w:val="single" w:sz="4" w:space="0" w:color="auto"/>
              <w:bottom w:val="single" w:sz="4" w:space="0" w:color="auto"/>
              <w:right w:val="single" w:sz="4" w:space="0" w:color="auto"/>
            </w:tcBorders>
          </w:tcPr>
          <w:p w14:paraId="39450A58" w14:textId="58F48444" w:rsidR="001D5F34" w:rsidRPr="00EC61C3" w:rsidRDefault="001D5F34" w:rsidP="00AF3357">
            <w:pPr>
              <w:pStyle w:val="TAC"/>
              <w:rPr>
                <w:rFonts w:cs="Arial"/>
                <w:lang w:val="en-US"/>
              </w:rPr>
            </w:pPr>
            <w:r w:rsidRPr="00EC61C3">
              <w:rPr>
                <w:rFonts w:cs="Arial"/>
                <w:lang w:val="en-US"/>
              </w:rPr>
              <w:t>-</w:t>
            </w:r>
            <w:ins w:id="385" w:author="Rose, Ian" w:date="2021-01-14T13:52:00Z">
              <w:r w:rsidR="00CA7506" w:rsidRPr="00EC61C3">
                <w:rPr>
                  <w:rFonts w:cs="Arial"/>
                  <w:lang w:val="en-US"/>
                </w:rPr>
                <w:t xml:space="preserve"> Infinity</w:t>
              </w:r>
              <w:r w:rsidR="00CA7506" w:rsidRPr="00EC61C3" w:rsidDel="00CA7506">
                <w:rPr>
                  <w:rFonts w:cs="Arial"/>
                  <w:lang w:val="en-US"/>
                </w:rPr>
                <w:t xml:space="preserve"> </w:t>
              </w:r>
            </w:ins>
            <w:del w:id="386" w:author="Rose, Ian" w:date="2021-01-14T13:52:00Z">
              <w:r w:rsidRPr="00EC61C3" w:rsidDel="00CA7506">
                <w:rPr>
                  <w:rFonts w:cs="Arial"/>
                  <w:lang w:val="en-US"/>
                </w:rPr>
                <w:delText>5</w:delText>
              </w:r>
            </w:del>
            <w:del w:id="387" w:author="Rose, Ian" w:date="2021-01-14T13:44:00Z">
              <w:r w:rsidRPr="00EC61C3" w:rsidDel="00566F0F">
                <w:rPr>
                  <w:rFonts w:cs="Arial"/>
                  <w:lang w:val="en-US"/>
                </w:rPr>
                <w:delText>4.94</w:delText>
              </w:r>
            </w:del>
          </w:p>
        </w:tc>
        <w:tc>
          <w:tcPr>
            <w:tcW w:w="1042" w:type="dxa"/>
            <w:tcBorders>
              <w:left w:val="single" w:sz="4" w:space="0" w:color="auto"/>
              <w:bottom w:val="single" w:sz="4" w:space="0" w:color="auto"/>
              <w:right w:val="single" w:sz="4" w:space="0" w:color="auto"/>
            </w:tcBorders>
          </w:tcPr>
          <w:p w14:paraId="28AA9E06" w14:textId="3DECF67E" w:rsidR="001D5F34" w:rsidRPr="00EC61C3" w:rsidRDefault="001D5F34" w:rsidP="00AF3357">
            <w:pPr>
              <w:pStyle w:val="TAC"/>
              <w:rPr>
                <w:rFonts w:cs="Arial"/>
                <w:lang w:val="en-US"/>
              </w:rPr>
            </w:pPr>
            <w:r w:rsidRPr="00EC61C3">
              <w:rPr>
                <w:rFonts w:cs="Arial"/>
                <w:lang w:val="en-US"/>
              </w:rPr>
              <w:t>-5</w:t>
            </w:r>
            <w:ins w:id="388" w:author="Rose, Ian" w:date="2021-01-14T13:44:00Z">
              <w:r w:rsidR="00566F0F">
                <w:rPr>
                  <w:rFonts w:cs="Arial"/>
                  <w:lang w:val="en-US"/>
                </w:rPr>
                <w:t>6.0</w:t>
              </w:r>
            </w:ins>
            <w:del w:id="389" w:author="Rose, Ian" w:date="2021-01-14T13:44:00Z">
              <w:r w:rsidRPr="00EC61C3" w:rsidDel="00566F0F">
                <w:rPr>
                  <w:rFonts w:cs="Arial"/>
                  <w:lang w:val="en-US"/>
                </w:rPr>
                <w:delText>4.94</w:delText>
              </w:r>
            </w:del>
          </w:p>
        </w:tc>
      </w:tr>
      <w:tr w:rsidR="001D5F34" w:rsidRPr="00EC61C3" w14:paraId="7630DC88" w14:textId="77777777" w:rsidTr="00AF3357">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3C822985" w14:textId="73CA18D0" w:rsidR="001D5F34" w:rsidRPr="00EC61C3" w:rsidRDefault="001D5F34" w:rsidP="00AF3357">
            <w:pPr>
              <w:pStyle w:val="TAN"/>
              <w:rPr>
                <w:rFonts w:cs="Arial"/>
                <w:szCs w:val="18"/>
              </w:rPr>
            </w:pPr>
            <w:r w:rsidRPr="00EC61C3">
              <w:rPr>
                <w:rFonts w:cs="Arial"/>
                <w:szCs w:val="18"/>
              </w:rPr>
              <w:t>Note 1:</w:t>
            </w:r>
            <w:r w:rsidRPr="00EC61C3">
              <w:rPr>
                <w:rFonts w:cs="Arial"/>
                <w:szCs w:val="18"/>
              </w:rPr>
              <w:tab/>
            </w:r>
            <w:ins w:id="390" w:author="Rose, Ian" w:date="2021-01-14T13:44:00Z">
              <w:r w:rsidR="0066773B">
                <w:rPr>
                  <w:rFonts w:cs="Arial"/>
                  <w:szCs w:val="18"/>
                </w:rPr>
                <w:t>Void</w:t>
              </w:r>
            </w:ins>
            <w:del w:id="391" w:author="Rose, Ian" w:date="2021-01-14T13:44:00Z">
              <w:r w:rsidRPr="00EC61C3" w:rsidDel="0066773B">
                <w:rPr>
                  <w:rFonts w:cs="Arial"/>
                  <w:lang w:val="en-US"/>
                </w:rPr>
                <w:delText xml:space="preserve">Interference from other cells and noise sources not specified in the test is assumed to be constant over subcarriers and time and shall be modelled as AWGN of appropriate power for </w:delText>
              </w:r>
              <w:r w:rsidRPr="00EC61C3" w:rsidDel="0066773B">
                <w:rPr>
                  <w:rFonts w:cs="Arial"/>
                  <w:szCs w:val="18"/>
                </w:rPr>
                <w:delText>N</w:delText>
              </w:r>
              <w:r w:rsidRPr="00EC61C3" w:rsidDel="0066773B">
                <w:rPr>
                  <w:rFonts w:cs="Arial"/>
                  <w:szCs w:val="18"/>
                  <w:vertAlign w:val="subscript"/>
                </w:rPr>
                <w:delText>oc</w:delText>
              </w:r>
              <w:r w:rsidRPr="00EC61C3" w:rsidDel="0066773B">
                <w:rPr>
                  <w:rFonts w:cs="Arial"/>
                  <w:szCs w:val="18"/>
                </w:rPr>
                <w:delText xml:space="preserve"> to be fulfilled.</w:delText>
              </w:r>
            </w:del>
          </w:p>
          <w:p w14:paraId="687FA955" w14:textId="2B26D515" w:rsidR="001D5F34" w:rsidRPr="00EC61C3" w:rsidRDefault="001D5F34" w:rsidP="00AF3357">
            <w:pPr>
              <w:pStyle w:val="TAN"/>
              <w:rPr>
                <w:rFonts w:cs="Arial"/>
                <w:lang w:val="en-US"/>
              </w:rPr>
            </w:pPr>
            <w:r w:rsidRPr="00EC61C3">
              <w:rPr>
                <w:rFonts w:cs="Arial"/>
                <w:szCs w:val="18"/>
              </w:rPr>
              <w:t>Note 2:</w:t>
            </w:r>
            <w:r w:rsidRPr="00EC61C3">
              <w:rPr>
                <w:rFonts w:cs="Arial"/>
                <w:lang w:val="en-US"/>
              </w:rPr>
              <w:tab/>
              <w:t>SS</w:t>
            </w:r>
            <w:ins w:id="392" w:author="Rose, Ian" w:date="2021-01-14T13:44:00Z">
              <w:r w:rsidR="0066773B">
                <w:rPr>
                  <w:rFonts w:cs="Arial"/>
                  <w:lang w:val="en-US"/>
                </w:rPr>
                <w:t>B</w:t>
              </w:r>
            </w:ins>
            <w:r w:rsidRPr="00EC61C3">
              <w:rPr>
                <w:rFonts w:cs="Arial"/>
                <w:lang w:val="en-US"/>
              </w:rPr>
              <w:t>-</w:t>
            </w:r>
            <w:del w:id="393" w:author="Rose, Ian" w:date="2021-01-14T13:44:00Z">
              <w:r w:rsidRPr="00EC61C3" w:rsidDel="0066773B">
                <w:rPr>
                  <w:rFonts w:cs="Arial"/>
                  <w:lang w:val="en-US"/>
                </w:rPr>
                <w:delText>RS</w:delText>
              </w:r>
            </w:del>
            <w:r w:rsidRPr="00EC61C3">
              <w:rPr>
                <w:rFonts w:cs="Arial"/>
                <w:lang w:val="en-US"/>
              </w:rPr>
              <w:t>RP and Io levels have been derived from other parameters for information purposes. They are not settable parameters themselves.</w:t>
            </w:r>
          </w:p>
          <w:p w14:paraId="04900FCD" w14:textId="0B2E5F2B" w:rsidR="001D5F34" w:rsidRPr="00EC61C3" w:rsidRDefault="001D5F34" w:rsidP="00AF3357">
            <w:pPr>
              <w:pStyle w:val="TAN"/>
              <w:rPr>
                <w:rFonts w:cs="Arial"/>
                <w:lang w:val="en-US"/>
              </w:rPr>
            </w:pPr>
            <w:r w:rsidRPr="00EC61C3">
              <w:rPr>
                <w:rFonts w:cs="Arial"/>
                <w:lang w:val="en-US"/>
              </w:rPr>
              <w:t>Note 3:</w:t>
            </w:r>
            <w:r w:rsidRPr="00EC61C3">
              <w:rPr>
                <w:rFonts w:cs="Arial"/>
                <w:lang w:val="en-US"/>
              </w:rPr>
              <w:tab/>
            </w:r>
            <w:ins w:id="394" w:author="Rose, Ian" w:date="2021-01-14T13:45:00Z">
              <w:r w:rsidR="0066773B">
                <w:rPr>
                  <w:rFonts w:cs="Arial"/>
                  <w:lang w:val="en-US"/>
                </w:rPr>
                <w:t>Void</w:t>
              </w:r>
            </w:ins>
            <w:del w:id="395" w:author="Rose, Ian" w:date="2021-01-14T13:45:00Z">
              <w:r w:rsidRPr="00EC61C3" w:rsidDel="0066773B">
                <w:rPr>
                  <w:rFonts w:cs="Arial"/>
                  <w:lang w:val="en-US"/>
                </w:rPr>
                <w:delText>SS-RSRP minimum requirements are specified assuming independent interference and noise at each receiver antenna port.</w:delText>
              </w:r>
            </w:del>
          </w:p>
          <w:p w14:paraId="25BAF0DC" w14:textId="77777777" w:rsidR="001D5F34" w:rsidRPr="00EC61C3" w:rsidRDefault="001D5F34" w:rsidP="00AF3357">
            <w:pPr>
              <w:pStyle w:val="TAN"/>
              <w:rPr>
                <w:rFonts w:cs="Arial"/>
                <w:lang w:val="en-US"/>
              </w:rPr>
            </w:pPr>
            <w:r w:rsidRPr="00EC61C3">
              <w:rPr>
                <w:rFonts w:cs="Arial"/>
                <w:lang w:val="en-US"/>
              </w:rPr>
              <w:t xml:space="preserve">Note 4: </w:t>
            </w:r>
            <w:r w:rsidRPr="00EC61C3">
              <w:rPr>
                <w:rFonts w:cs="Arial"/>
                <w:lang w:val="en-US"/>
              </w:rPr>
              <w:tab/>
              <w:t>Equivalent power received by an antenna with 0 dBi gain at the centre of the quiet zone</w:t>
            </w:r>
          </w:p>
          <w:p w14:paraId="0337F25D" w14:textId="77777777" w:rsidR="001D5F34" w:rsidRDefault="001D5F34" w:rsidP="004417F9">
            <w:pPr>
              <w:pStyle w:val="TAN"/>
              <w:rPr>
                <w:ins w:id="396" w:author="Rose, Ian" w:date="2021-01-14T13:39:00Z"/>
                <w:rFonts w:cs="Arial"/>
                <w:lang w:val="en-US"/>
              </w:rPr>
              <w:pPrChange w:id="397" w:author="Rose, Ian" w:date="2021-01-14T13:40:00Z">
                <w:pPr>
                  <w:pStyle w:val="TAC"/>
                  <w:jc w:val="left"/>
                </w:pPr>
              </w:pPrChange>
            </w:pPr>
            <w:r w:rsidRPr="00EC61C3">
              <w:rPr>
                <w:rFonts w:cs="Arial"/>
                <w:lang w:val="en-US"/>
              </w:rPr>
              <w:t>Note 5:</w:t>
            </w:r>
            <w:r w:rsidRPr="00EC61C3">
              <w:rPr>
                <w:rFonts w:cs="Arial"/>
                <w:lang w:val="en-US"/>
              </w:rPr>
              <w:tab/>
              <w:t>As observed with 0dBi gain antenna at the center of the quiet zone.</w:t>
            </w:r>
          </w:p>
          <w:p w14:paraId="5CE6D04E" w14:textId="77777777" w:rsidR="004417F9" w:rsidRDefault="004417F9" w:rsidP="004417F9">
            <w:pPr>
              <w:pStyle w:val="TAN"/>
              <w:rPr>
                <w:ins w:id="398" w:author="Rose, Ian" w:date="2021-01-14T13:46:00Z"/>
                <w:rFonts w:cs="Arial"/>
                <w:lang w:val="en-US"/>
              </w:rPr>
            </w:pPr>
            <w:ins w:id="399" w:author="Rose, Ian" w:date="2021-01-14T13:39:00Z">
              <w:r w:rsidRPr="004417F9">
                <w:rPr>
                  <w:rFonts w:cs="Arial"/>
                  <w:lang w:val="en-US"/>
                  <w:rPrChange w:id="400" w:author="Rose, Ian" w:date="2021-01-14T13:40:00Z">
                    <w:rPr>
                      <w:lang w:eastAsia="zh-CN"/>
                    </w:rPr>
                  </w:rPrChange>
                </w:rPr>
                <w:t xml:space="preserve">Note 6: </w:t>
              </w:r>
              <w:r w:rsidRPr="004417F9">
                <w:rPr>
                  <w:rFonts w:cs="Arial"/>
                  <w:lang w:val="en-US"/>
                  <w:rPrChange w:id="401" w:author="Rose, Ian" w:date="2021-01-14T13:40:00Z">
                    <w:rPr>
                      <w:lang w:eastAsia="zh-CN"/>
                    </w:rPr>
                  </w:rPrChange>
                </w:rPr>
                <w:tab/>
                <w:t>Information about types of UE beam is given in B.2.1.3 and does not limit UE implementation or test system implementation.</w:t>
              </w:r>
            </w:ins>
          </w:p>
          <w:p w14:paraId="0FB6E30B" w14:textId="4ACB4A79" w:rsidR="0066773B" w:rsidRPr="00EC61C3" w:rsidRDefault="0066773B" w:rsidP="004417F9">
            <w:pPr>
              <w:pStyle w:val="TAN"/>
              <w:rPr>
                <w:rFonts w:cs="v4.2.0"/>
              </w:rPr>
              <w:pPrChange w:id="402" w:author="Rose, Ian" w:date="2021-01-14T13:40:00Z">
                <w:pPr>
                  <w:pStyle w:val="TAC"/>
                  <w:jc w:val="left"/>
                </w:pPr>
              </w:pPrChange>
            </w:pPr>
            <w:ins w:id="403" w:author="Rose, Ian" w:date="2021-01-14T13:47:00Z">
              <w:r w:rsidRPr="008F6897">
                <w:rPr>
                  <w:rFonts w:cs="Arial"/>
                  <w:lang w:val="en-US"/>
                  <w:rPrChange w:id="404" w:author="Rose, Ian" w:date="2021-01-13T16:49:00Z">
                    <w:rPr>
                      <w:rFonts w:cs="Arial"/>
                      <w:highlight w:val="lightGray"/>
                      <w:lang w:val="en-US"/>
                    </w:rPr>
                  </w:rPrChange>
                </w:rPr>
                <w:t xml:space="preserve">Note </w:t>
              </w:r>
              <w:r>
                <w:rPr>
                  <w:rFonts w:cs="Arial"/>
                  <w:lang w:val="en-US"/>
                </w:rPr>
                <w:t>7</w:t>
              </w:r>
              <w:r w:rsidRPr="008F6897">
                <w:rPr>
                  <w:rFonts w:cs="Arial"/>
                  <w:lang w:val="en-US"/>
                  <w:rPrChange w:id="405" w:author="Rose, Ian" w:date="2021-01-13T16:49:00Z">
                    <w:rPr>
                      <w:rFonts w:cs="Arial"/>
                      <w:highlight w:val="lightGray"/>
                      <w:lang w:val="en-US"/>
                    </w:rPr>
                  </w:rPrChange>
                </w:rPr>
                <w:t>:</w:t>
              </w:r>
              <w:r w:rsidRPr="008F6897">
                <w:rPr>
                  <w:rFonts w:cs="Arial"/>
                  <w:lang w:val="en-US"/>
                  <w:rPrChange w:id="406" w:author="Rose, Ian" w:date="2021-01-13T16:49:00Z">
                    <w:rPr>
                      <w:rFonts w:cs="Arial"/>
                      <w:highlight w:val="lightGray"/>
                      <w:lang w:val="en-US"/>
                    </w:rPr>
                  </w:rPrChange>
                </w:rPr>
                <w:tab/>
                <w:t>Calculation of Es/</w:t>
              </w:r>
              <w:proofErr w:type="spellStart"/>
              <w:r w:rsidRPr="008F6897">
                <w:rPr>
                  <w:rFonts w:cs="Arial"/>
                  <w:lang w:val="en-US"/>
                  <w:rPrChange w:id="407" w:author="Rose, Ian" w:date="2021-01-13T16:49:00Z">
                    <w:rPr>
                      <w:rFonts w:cs="Arial"/>
                      <w:highlight w:val="lightGray"/>
                      <w:lang w:val="en-US"/>
                    </w:rPr>
                  </w:rPrChange>
                </w:rPr>
                <w:t>Iot</w:t>
              </w:r>
              <w:r w:rsidRPr="008F6897">
                <w:rPr>
                  <w:rFonts w:cs="Arial"/>
                  <w:vertAlign w:val="subscript"/>
                  <w:lang w:val="en-US"/>
                  <w:rPrChange w:id="408" w:author="Rose, Ian" w:date="2021-01-13T16:49:00Z">
                    <w:rPr>
                      <w:rFonts w:cs="Arial"/>
                      <w:highlight w:val="lightGray"/>
                      <w:vertAlign w:val="subscript"/>
                      <w:lang w:val="en-US"/>
                    </w:rPr>
                  </w:rPrChange>
                </w:rPr>
                <w:t>BB</w:t>
              </w:r>
              <w:proofErr w:type="spellEnd"/>
              <w:r w:rsidRPr="008F6897">
                <w:rPr>
                  <w:rFonts w:cs="Arial"/>
                  <w:lang w:val="en-US"/>
                  <w:rPrChange w:id="409" w:author="Rose, Ian" w:date="2021-01-13T16:49:00Z">
                    <w:rPr>
                      <w:rFonts w:cs="Arial"/>
                      <w:highlight w:val="lightGray"/>
                      <w:lang w:val="en-US"/>
                    </w:rPr>
                  </w:rPrChange>
                </w:rPr>
                <w:t xml:space="preserve"> includes the effect of UE internal noise up to the value assumed for the associated </w:t>
              </w:r>
              <w:proofErr w:type="spellStart"/>
              <w:r w:rsidRPr="008F6897">
                <w:rPr>
                  <w:rFonts w:cs="Arial"/>
                  <w:lang w:val="en-US"/>
                  <w:rPrChange w:id="410" w:author="Rose, Ian" w:date="2021-01-13T16:49:00Z">
                    <w:rPr>
                      <w:rFonts w:cs="Arial"/>
                      <w:highlight w:val="lightGray"/>
                      <w:lang w:val="en-US"/>
                    </w:rPr>
                  </w:rPrChange>
                </w:rPr>
                <w:t>Refsens</w:t>
              </w:r>
              <w:proofErr w:type="spellEnd"/>
              <w:r w:rsidRPr="008F6897">
                <w:rPr>
                  <w:rFonts w:cs="Arial"/>
                  <w:lang w:val="en-US"/>
                  <w:rPrChange w:id="411" w:author="Rose, Ian" w:date="2021-01-13T16:49:00Z">
                    <w:rPr>
                      <w:rFonts w:cs="Arial"/>
                      <w:highlight w:val="lightGray"/>
                      <w:lang w:val="en-US"/>
                    </w:rPr>
                  </w:rPrChange>
                </w:rPr>
                <w:t xml:space="preserve"> requirement in clause 7.3.2 of TS 36.101-2 [19], and an allowance of 1dB for UE multi-band relaxation factor ΔMB</w:t>
              </w:r>
              <w:r w:rsidRPr="008F6897">
                <w:rPr>
                  <w:rFonts w:cs="Arial"/>
                  <w:vertAlign w:val="subscript"/>
                  <w:lang w:val="en-US"/>
                  <w:rPrChange w:id="412" w:author="Rose, Ian" w:date="2021-01-13T16:49:00Z">
                    <w:rPr>
                      <w:rFonts w:cs="Arial"/>
                      <w:highlight w:val="lightGray"/>
                      <w:vertAlign w:val="subscript"/>
                      <w:lang w:val="en-US"/>
                    </w:rPr>
                  </w:rPrChange>
                </w:rPr>
                <w:t>P</w:t>
              </w:r>
              <w:r w:rsidRPr="008F6897">
                <w:rPr>
                  <w:rFonts w:cs="Arial"/>
                  <w:lang w:val="en-US"/>
                  <w:rPrChange w:id="413" w:author="Rose, Ian" w:date="2021-01-13T16:49:00Z">
                    <w:rPr>
                      <w:rFonts w:cs="Arial"/>
                      <w:highlight w:val="lightGray"/>
                      <w:lang w:val="en-US"/>
                    </w:rPr>
                  </w:rPrChange>
                </w:rPr>
                <w:t xml:space="preserve"> from TS 38.101-2 [19] Table 6.2.1.3-4.</w:t>
              </w:r>
            </w:ins>
          </w:p>
        </w:tc>
      </w:tr>
    </w:tbl>
    <w:p w14:paraId="4B894ECF" w14:textId="77777777" w:rsidR="001D5F34" w:rsidRPr="00EC61C3" w:rsidRDefault="001D5F34" w:rsidP="001D5F34">
      <w:pPr>
        <w:rPr>
          <w:snapToGrid w:val="0"/>
        </w:rPr>
      </w:pPr>
    </w:p>
    <w:p w14:paraId="743C0E12" w14:textId="77777777" w:rsidR="007C0059" w:rsidRPr="00EC61C3" w:rsidRDefault="007C0059" w:rsidP="007C0059">
      <w:pPr>
        <w:pStyle w:val="Heading6"/>
        <w:rPr>
          <w:snapToGrid w:val="0"/>
        </w:rPr>
      </w:pPr>
      <w:r w:rsidRPr="00EC61C3">
        <w:rPr>
          <w:snapToGrid w:val="0"/>
        </w:rPr>
        <w:t>A.5.5.8</w:t>
      </w:r>
      <w:r w:rsidRPr="00EC61C3">
        <w:rPr>
          <w:rFonts w:eastAsia="MS Mincho"/>
          <w:bCs/>
        </w:rPr>
        <w:t>.1.1</w:t>
      </w:r>
      <w:r w:rsidRPr="00EC61C3">
        <w:rPr>
          <w:snapToGrid w:val="0"/>
        </w:rPr>
        <w:t>.2</w:t>
      </w:r>
      <w:r w:rsidRPr="00EC61C3">
        <w:rPr>
          <w:snapToGrid w:val="0"/>
        </w:rPr>
        <w:tab/>
        <w:t>Test Requirements</w:t>
      </w:r>
    </w:p>
    <w:p w14:paraId="743C0E13" w14:textId="77777777" w:rsidR="007C0059" w:rsidRPr="00EC61C3" w:rsidRDefault="007C0059" w:rsidP="007C0059">
      <w:pPr>
        <w:jc w:val="both"/>
        <w:rPr>
          <w:lang w:eastAsia="zh-CN"/>
        </w:rPr>
      </w:pPr>
      <w:r w:rsidRPr="00EC61C3">
        <w:rPr>
          <w:lang w:eastAsia="zh-CN"/>
        </w:rPr>
        <w:t>During T2, UE shall send L1-RSRP report with results for both SSB0 and SSB1.</w:t>
      </w:r>
    </w:p>
    <w:p w14:paraId="743C0E14" w14:textId="77777777" w:rsidR="007C0059" w:rsidRPr="00EC61C3" w:rsidRDefault="007C0059" w:rsidP="007C0059">
      <w:pPr>
        <w:jc w:val="both"/>
        <w:rPr>
          <w:lang w:eastAsia="zh-CN"/>
        </w:rPr>
      </w:pPr>
      <w:r w:rsidRPr="00EC61C3">
        <w:rPr>
          <w:lang w:eastAsia="zh-CN"/>
        </w:rPr>
        <w:t>After receiving MAC-CE command in slot n, UE shall:</w:t>
      </w:r>
    </w:p>
    <w:p w14:paraId="50456175" w14:textId="51EAED48" w:rsidR="00EC61C3" w:rsidRPr="00EC61C3" w:rsidRDefault="00EC61C3" w:rsidP="00EC61C3">
      <w:pPr>
        <w:pStyle w:val="B10"/>
        <w:rPr>
          <w:lang w:eastAsia="zh-CN"/>
        </w:rPr>
      </w:pPr>
      <w:r w:rsidRPr="00EC61C3">
        <w:rPr>
          <w:lang w:eastAsia="zh-CN"/>
        </w:rPr>
        <w:t>-</w:t>
      </w:r>
      <w:r w:rsidRPr="00EC61C3">
        <w:rPr>
          <w:lang w:eastAsia="zh-CN"/>
        </w:rPr>
        <w:tab/>
        <w:t>be able to continue to receive on TCI state 0 till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ms </w:t>
      </w:r>
    </w:p>
    <w:p w14:paraId="10B8971B" w14:textId="60E1A3B9" w:rsidR="00EC61C3" w:rsidRPr="00EC61C3" w:rsidRDefault="00EC61C3" w:rsidP="00EC61C3">
      <w:pPr>
        <w:pStyle w:val="B10"/>
        <w:rPr>
          <w:lang w:eastAsia="zh-CN"/>
        </w:rPr>
      </w:pPr>
      <w:r w:rsidRPr="00EC61C3">
        <w:rPr>
          <w:rFonts w:eastAsia="Malgun Gothic"/>
          <w:lang w:eastAsia="zh-CN"/>
        </w:rPr>
        <w:t>-</w:t>
      </w:r>
      <w:r w:rsidRPr="00EC61C3">
        <w:rPr>
          <w:rFonts w:eastAsia="Malgun Gothic"/>
          <w:lang w:eastAsia="zh-CN"/>
        </w:rPr>
        <w:tab/>
        <w:t xml:space="preserve">be able to start receiving on TCI state 1 after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+5 ms +</w:t>
      </w:r>
      <w:r w:rsidRPr="00EC61C3" w:rsidDel="0044129A">
        <w:rPr>
          <w:rFonts w:eastAsia="Malgun Gothic"/>
          <w:lang w:eastAsia="zh-CN"/>
        </w:rPr>
        <w:t xml:space="preserve"> </w:t>
      </w:r>
      <w:r w:rsidRPr="00EC61C3">
        <w:rPr>
          <w:rFonts w:eastAsia="Malgun Gothic"/>
          <w:lang w:eastAsia="zh-CN"/>
        </w:rPr>
        <w:t>T</w:t>
      </w:r>
      <w:r w:rsidRPr="00EC61C3">
        <w:rPr>
          <w:rFonts w:eastAsia="Malgun Gothic"/>
          <w:vertAlign w:val="subscript"/>
          <w:lang w:eastAsia="zh-CN"/>
        </w:rPr>
        <w:t>first-SSB</w:t>
      </w:r>
    </w:p>
    <w:p w14:paraId="743C0E17" w14:textId="77777777" w:rsidR="007C0059" w:rsidRPr="00EC61C3" w:rsidRDefault="007C0059" w:rsidP="007C0059">
      <w:pPr>
        <w:pStyle w:val="Heading4"/>
      </w:pPr>
      <w:r w:rsidRPr="00EC61C3">
        <w:t>A.5.5.8.2</w:t>
      </w:r>
      <w:r w:rsidRPr="00EC61C3">
        <w:rPr>
          <w:szCs w:val="24"/>
        </w:rPr>
        <w:tab/>
      </w:r>
      <w:r w:rsidRPr="00EC61C3">
        <w:t>RRC based active TCI state switch</w:t>
      </w:r>
    </w:p>
    <w:p w14:paraId="743C0E18" w14:textId="77777777" w:rsidR="007C0059" w:rsidRPr="00EC61C3" w:rsidRDefault="007C0059" w:rsidP="007C0059">
      <w:pPr>
        <w:pStyle w:val="Heading5"/>
        <w:rPr>
          <w:rFonts w:cs="Arial"/>
        </w:rPr>
      </w:pPr>
      <w:r w:rsidRPr="00EC61C3">
        <w:rPr>
          <w:rFonts w:cs="Arial"/>
        </w:rPr>
        <w:t>A.5.5.8.2.1</w:t>
      </w:r>
      <w:r w:rsidRPr="00EC61C3">
        <w:rPr>
          <w:rFonts w:cs="Arial"/>
        </w:rPr>
        <w:tab/>
        <w:t>E-UTRAN – NR PSCell FR2 active TCI state switch for a known TCI state</w:t>
      </w:r>
    </w:p>
    <w:p w14:paraId="743C0E19" w14:textId="77777777" w:rsidR="007C0059" w:rsidRPr="00EC61C3" w:rsidRDefault="007C0059" w:rsidP="007C0059">
      <w:pPr>
        <w:pStyle w:val="Heading6"/>
        <w:rPr>
          <w:rFonts w:eastAsia="MS Mincho"/>
        </w:rPr>
      </w:pPr>
      <w:r w:rsidRPr="00EC61C3">
        <w:rPr>
          <w:rFonts w:eastAsia="MS Mincho"/>
        </w:rPr>
        <w:t>A.5.5.8.2.1.1</w:t>
      </w:r>
      <w:r w:rsidRPr="00EC61C3">
        <w:rPr>
          <w:rFonts w:eastAsia="MS Mincho"/>
        </w:rPr>
        <w:tab/>
        <w:t>Test Purpose and Environment</w:t>
      </w:r>
    </w:p>
    <w:p w14:paraId="743C0E1A" w14:textId="1E2F09C6" w:rsidR="007C0059" w:rsidRPr="00EC61C3" w:rsidRDefault="007C0059" w:rsidP="007C0059">
      <w:pPr>
        <w:jc w:val="both"/>
        <w:rPr>
          <w:szCs w:val="24"/>
        </w:rPr>
      </w:pPr>
      <w:r w:rsidRPr="00EC61C3">
        <w:t xml:space="preserve">The purpose of this test is to verify the active TCI state switch delay requirement defined in </w:t>
      </w:r>
      <w:r w:rsidR="00C10E1B" w:rsidRPr="00EC61C3">
        <w:t>clause</w:t>
      </w:r>
      <w:r w:rsidRPr="00EC61C3">
        <w:t xml:space="preserve"> 8.10.3Supported test configurations are shown in Table A.</w:t>
      </w:r>
      <w:r w:rsidRPr="00EC61C3">
        <w:rPr>
          <w:rFonts w:eastAsia="MS Mincho"/>
          <w:bCs/>
        </w:rPr>
        <w:t>5.5.8.2.1</w:t>
      </w:r>
      <w:r w:rsidRPr="00EC61C3">
        <w:t>.1-1.</w:t>
      </w:r>
    </w:p>
    <w:p w14:paraId="743C0E1B" w14:textId="77777777" w:rsidR="007C0059" w:rsidRPr="00EC61C3" w:rsidRDefault="007C0059" w:rsidP="007C0059">
      <w:pPr>
        <w:jc w:val="both"/>
      </w:pPr>
      <w:r w:rsidRPr="00EC61C3">
        <w:t xml:space="preserve">The test scenario comprises of </w:t>
      </w:r>
      <w:r w:rsidRPr="00EC61C3">
        <w:rPr>
          <w:lang w:eastAsia="zh-CN"/>
        </w:rPr>
        <w:t>one</w:t>
      </w:r>
      <w:r w:rsidRPr="00EC61C3">
        <w:t xml:space="preserve"> E-UTRA PCell (Cell 1), and one NR PSCell (Cell 2) as given in Table A.5.5.8.2</w:t>
      </w:r>
      <w:r w:rsidRPr="00EC61C3">
        <w:rPr>
          <w:rFonts w:eastAsia="MS Mincho"/>
          <w:bCs/>
        </w:rPr>
        <w:t>.1</w:t>
      </w:r>
      <w:r w:rsidRPr="00EC61C3">
        <w:t xml:space="preserve">.1-2. Cell-specific parameters of E-UTRA PCell are specified in Table </w:t>
      </w:r>
      <w:r w:rsidRPr="00EC61C3">
        <w:rPr>
          <w:rFonts w:cs="v4.2.0"/>
          <w:lang w:eastAsia="ja-JP"/>
        </w:rPr>
        <w:t xml:space="preserve">A.3.7.2.1-1 </w:t>
      </w:r>
      <w:r w:rsidRPr="00EC61C3">
        <w:t xml:space="preserve">and Cell-specific </w:t>
      </w:r>
      <w:r w:rsidRPr="00EC61C3">
        <w:lastRenderedPageBreak/>
        <w:t>parameters of NR PSCell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743C0E1C" w14:textId="77777777" w:rsidR="007C0059" w:rsidRPr="00EC61C3" w:rsidRDefault="007C0059" w:rsidP="007C0059">
      <w:pPr>
        <w:jc w:val="both"/>
      </w:pPr>
      <w:r w:rsidRPr="00EC61C3">
        <w:t>PDCCHs indicating new transmissions shall be sent continuously</w:t>
      </w:r>
      <w:r w:rsidRPr="00EC61C3">
        <w:rPr>
          <w:rFonts w:hint="eastAsia"/>
          <w:lang w:eastAsia="zh-CN"/>
        </w:rPr>
        <w:t xml:space="preserve"> on </w:t>
      </w:r>
      <w:r w:rsidRPr="00EC61C3">
        <w:rPr>
          <w:lang w:eastAsia="zh-CN"/>
        </w:rPr>
        <w:t xml:space="preserve">PSCell </w:t>
      </w:r>
      <w:r w:rsidRPr="00EC61C3">
        <w:t>(Cell 2) to ensure that the UE would have ACK/NACK sending.</w:t>
      </w:r>
    </w:p>
    <w:p w14:paraId="743C0E1D" w14:textId="77777777" w:rsidR="007C0059" w:rsidRPr="00EC61C3" w:rsidRDefault="007C0059" w:rsidP="007C0059">
      <w:pPr>
        <w:jc w:val="both"/>
      </w:pPr>
      <w:r w:rsidRPr="00EC61C3">
        <w:t xml:space="preserve">Before the test starts, </w:t>
      </w:r>
    </w:p>
    <w:p w14:paraId="743C0E1E" w14:textId="77777777" w:rsidR="007C0059" w:rsidRPr="00EC61C3" w:rsidRDefault="007C0059" w:rsidP="007C0059">
      <w:pPr>
        <w:pStyle w:val="B10"/>
      </w:pPr>
      <w:r w:rsidRPr="00EC61C3">
        <w:t>-</w:t>
      </w:r>
      <w:r w:rsidRPr="00EC61C3">
        <w:tab/>
        <w:t>UE is connected to Cell 1 (PCell) on radio channel 1 (PCC), and Cell 2 (PSCell) on radio channel 2 (PSCC).</w:t>
      </w:r>
    </w:p>
    <w:p w14:paraId="743C0E1F" w14:textId="77777777" w:rsidR="007C0059" w:rsidRPr="00EC61C3" w:rsidRDefault="007C0059" w:rsidP="007C0059">
      <w:pPr>
        <w:pStyle w:val="B10"/>
      </w:pPr>
      <w:r w:rsidRPr="00EC61C3">
        <w:t>-</w:t>
      </w:r>
      <w:r w:rsidRPr="00EC61C3">
        <w:tab/>
        <w:t xml:space="preserve">UE is configured with 1 TCI state for PSCell, PDCCH-TCI-state0 (QCL’d to SSB0) </w:t>
      </w:r>
    </w:p>
    <w:p w14:paraId="743C0E20" w14:textId="77777777" w:rsidR="007C0059" w:rsidRPr="00EC61C3" w:rsidRDefault="007C0059" w:rsidP="007C0059">
      <w:pPr>
        <w:pStyle w:val="B10"/>
      </w:pPr>
      <w:r w:rsidRPr="00EC61C3">
        <w:t>-</w:t>
      </w:r>
      <w:r w:rsidRPr="00EC61C3">
        <w:tab/>
        <w:t xml:space="preserve">UE is indicated in TCI state0 as the active TCI state </w:t>
      </w:r>
    </w:p>
    <w:p w14:paraId="743C0E21" w14:textId="2FB69F12" w:rsidR="007C0059" w:rsidRPr="00EC61C3" w:rsidRDefault="007C0059" w:rsidP="007C0059">
      <w:pPr>
        <w:jc w:val="both"/>
      </w:pPr>
      <w:r w:rsidRPr="00EC61C3">
        <w:t>The test consists of two time periods, T1 and T2. During T1 only SSB to which TCI-state0 is QCL’d is transmitted. At the beginning of T2, the SSB corresponding to TCI-</w:t>
      </w:r>
      <w:r w:rsidR="00891C06" w:rsidRPr="006F4D85">
        <w:t>state</w:t>
      </w:r>
      <w:r w:rsidR="00891C06">
        <w:t>1</w:t>
      </w:r>
      <w:r w:rsidRPr="00EC61C3">
        <w:t xml:space="preserve"> starts transmitting. The UE </w:t>
      </w:r>
      <w:r w:rsidR="00891C06">
        <w:t xml:space="preserve">is </w:t>
      </w:r>
      <w:r w:rsidRPr="00EC61C3">
        <w:t xml:space="preserve">configured to provide periodic L1-RSRP reports. In slot n which is within 1280 ms of UE providing L1-RSRP report with results for both SSB0 and SSB1, UE receives a RRC command indicating a switch to TCI-state1. </w:t>
      </w:r>
    </w:p>
    <w:p w14:paraId="743C0E22" w14:textId="77777777" w:rsidR="007C0059" w:rsidRPr="00EC61C3" w:rsidRDefault="007C0059" w:rsidP="007C0059">
      <w:pPr>
        <w:jc w:val="both"/>
        <w:rPr>
          <w:lang w:eastAsia="zh-CN"/>
        </w:rPr>
      </w:pPr>
      <w:r w:rsidRPr="00EC61C3">
        <w:rPr>
          <w:lang w:eastAsia="zh-CN"/>
        </w:rPr>
        <w:t>The test equipment verifies the TCI state switch time in PSCell by scheduling the UE on TCI state 1 after n+</w:t>
      </w:r>
      <w:r w:rsidRPr="00EC61C3">
        <w:rPr>
          <w:rFonts w:eastAsia="Malgun Gothic"/>
          <w:lang w:eastAsia="zh-CN"/>
        </w:rPr>
        <w:t xml:space="preserve"> T</w:t>
      </w:r>
      <w:r w:rsidRPr="00EC61C3">
        <w:rPr>
          <w:rFonts w:eastAsia="Malgun Gothic"/>
          <w:vertAlign w:val="subscript"/>
          <w:lang w:eastAsia="zh-CN"/>
        </w:rPr>
        <w:t xml:space="preserve">RRC_processing </w:t>
      </w:r>
      <w:r w:rsidRPr="00EC61C3">
        <w:rPr>
          <w:rFonts w:eastAsia="Malgun Gothic"/>
          <w:lang w:eastAsia="zh-CN"/>
        </w:rPr>
        <w:t xml:space="preserve"> + T</w:t>
      </w:r>
      <w:r w:rsidRPr="00EC61C3">
        <w:rPr>
          <w:rFonts w:eastAsia="Malgun Gothic"/>
          <w:vertAlign w:val="subscript"/>
          <w:lang w:eastAsia="zh-CN"/>
        </w:rPr>
        <w:t xml:space="preserve">first-SSB </w:t>
      </w:r>
      <w:r w:rsidRPr="00EC61C3">
        <w:rPr>
          <w:rFonts w:eastAsia="Malgun Gothic"/>
          <w:lang w:eastAsia="zh-CN"/>
        </w:rPr>
        <w:t>+ 2ms</w:t>
      </w:r>
      <w:r w:rsidRPr="00EC61C3">
        <w:rPr>
          <w:lang w:eastAsia="zh-CN"/>
        </w:rPr>
        <w:t>.</w:t>
      </w:r>
    </w:p>
    <w:p w14:paraId="743C0E23" w14:textId="77777777" w:rsidR="007C0059" w:rsidRPr="00EC61C3" w:rsidRDefault="007C0059" w:rsidP="007C0059">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7F10" w:rsidRPr="00EC61C3" w14:paraId="743C0E26" w14:textId="77777777" w:rsidTr="008053C9">
        <w:tc>
          <w:tcPr>
            <w:tcW w:w="2331" w:type="dxa"/>
            <w:shd w:val="clear" w:color="auto" w:fill="auto"/>
          </w:tcPr>
          <w:p w14:paraId="743C0E24" w14:textId="77777777" w:rsidR="007C0059" w:rsidRPr="00EC61C3" w:rsidRDefault="007C0059" w:rsidP="008053C9">
            <w:pPr>
              <w:pStyle w:val="TAH"/>
            </w:pPr>
            <w:r w:rsidRPr="00EC61C3">
              <w:t>Config</w:t>
            </w:r>
          </w:p>
        </w:tc>
        <w:tc>
          <w:tcPr>
            <w:tcW w:w="7300" w:type="dxa"/>
            <w:shd w:val="clear" w:color="auto" w:fill="auto"/>
          </w:tcPr>
          <w:p w14:paraId="743C0E25" w14:textId="77777777" w:rsidR="007C0059" w:rsidRPr="00EC61C3" w:rsidRDefault="007C0059" w:rsidP="008053C9">
            <w:pPr>
              <w:pStyle w:val="TAH"/>
            </w:pPr>
            <w:r w:rsidRPr="00EC61C3">
              <w:t>Description</w:t>
            </w:r>
          </w:p>
        </w:tc>
      </w:tr>
      <w:tr w:rsidR="00147F10" w:rsidRPr="00EC61C3" w14:paraId="743C0E29" w14:textId="77777777" w:rsidTr="008053C9">
        <w:tc>
          <w:tcPr>
            <w:tcW w:w="2331" w:type="dxa"/>
            <w:shd w:val="clear" w:color="auto" w:fill="auto"/>
          </w:tcPr>
          <w:p w14:paraId="743C0E27" w14:textId="77777777" w:rsidR="007C0059" w:rsidRPr="00EC61C3" w:rsidRDefault="007C0059" w:rsidP="008053C9">
            <w:pPr>
              <w:pStyle w:val="TAL"/>
            </w:pPr>
            <w:r w:rsidRPr="00EC61C3">
              <w:t>1</w:t>
            </w:r>
          </w:p>
        </w:tc>
        <w:tc>
          <w:tcPr>
            <w:tcW w:w="7300" w:type="dxa"/>
            <w:shd w:val="clear" w:color="auto" w:fill="auto"/>
          </w:tcPr>
          <w:p w14:paraId="743C0E28" w14:textId="77777777" w:rsidR="007C0059" w:rsidRPr="00EC61C3" w:rsidRDefault="007C0059" w:rsidP="008053C9">
            <w:pPr>
              <w:pStyle w:val="TAL"/>
            </w:pPr>
            <w:r w:rsidRPr="00EC61C3">
              <w:t>LTE FDD, NR 120 kHz SSB SCS, 100 MHz bandwidth, TDD duplex mode</w:t>
            </w:r>
          </w:p>
        </w:tc>
      </w:tr>
      <w:tr w:rsidR="00147F10" w:rsidRPr="00EC61C3" w14:paraId="743C0E2C" w14:textId="77777777" w:rsidTr="008053C9">
        <w:tc>
          <w:tcPr>
            <w:tcW w:w="2331" w:type="dxa"/>
            <w:shd w:val="clear" w:color="auto" w:fill="auto"/>
          </w:tcPr>
          <w:p w14:paraId="743C0E2A" w14:textId="77777777" w:rsidR="007C0059" w:rsidRPr="00EC61C3" w:rsidRDefault="007C0059" w:rsidP="008053C9">
            <w:pPr>
              <w:pStyle w:val="TAL"/>
            </w:pPr>
            <w:r w:rsidRPr="00EC61C3">
              <w:t>2</w:t>
            </w:r>
          </w:p>
        </w:tc>
        <w:tc>
          <w:tcPr>
            <w:tcW w:w="7300" w:type="dxa"/>
            <w:shd w:val="clear" w:color="auto" w:fill="auto"/>
          </w:tcPr>
          <w:p w14:paraId="743C0E2B" w14:textId="77777777" w:rsidR="007C0059" w:rsidRPr="00EC61C3" w:rsidRDefault="007C0059" w:rsidP="008053C9">
            <w:pPr>
              <w:pStyle w:val="TAL"/>
            </w:pPr>
            <w:r w:rsidRPr="00EC61C3">
              <w:t>LTE TDD, NR 120 kHz SSB SCS, 100 MHz bandwidth, TDD duplex mode</w:t>
            </w:r>
          </w:p>
        </w:tc>
      </w:tr>
      <w:tr w:rsidR="007C0059" w:rsidRPr="00EC61C3" w14:paraId="743C0E2E" w14:textId="77777777" w:rsidTr="008053C9">
        <w:tc>
          <w:tcPr>
            <w:tcW w:w="9631" w:type="dxa"/>
            <w:gridSpan w:val="2"/>
            <w:shd w:val="clear" w:color="auto" w:fill="auto"/>
          </w:tcPr>
          <w:p w14:paraId="743C0E2D" w14:textId="77777777" w:rsidR="007C0059" w:rsidRPr="00EC61C3" w:rsidRDefault="007C0059" w:rsidP="008053C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743C0E2F" w14:textId="77777777" w:rsidR="007C0059" w:rsidRPr="00EC61C3" w:rsidRDefault="007C0059" w:rsidP="007C0059">
      <w:pPr>
        <w:rPr>
          <w:lang w:eastAsia="zh-CN"/>
        </w:rPr>
      </w:pPr>
    </w:p>
    <w:p w14:paraId="743C0E30" w14:textId="77777777" w:rsidR="007C0059" w:rsidRPr="00EC61C3" w:rsidRDefault="007C0059" w:rsidP="007C0059">
      <w:pPr>
        <w:pStyle w:val="TH"/>
        <w:rPr>
          <w:rFonts w:cs="v4.2.0"/>
        </w:rPr>
      </w:pPr>
      <w:bookmarkStart w:id="414" w:name="_Hlk60869966"/>
      <w:r w:rsidRPr="00EC61C3">
        <w:rPr>
          <w:rFonts w:cs="v4.2.0"/>
        </w:rPr>
        <w:t>Table A.5.5.8.2</w:t>
      </w:r>
      <w:r w:rsidRPr="00EC61C3">
        <w:rPr>
          <w:rFonts w:eastAsia="MS Mincho"/>
          <w:bCs/>
        </w:rPr>
        <w:t>.1.1</w:t>
      </w:r>
      <w:r w:rsidRPr="00EC61C3">
        <w:rPr>
          <w:rFonts w:cs="v4.2.0"/>
        </w:rPr>
        <w:t>-2</w:t>
      </w:r>
      <w:bookmarkEnd w:id="414"/>
      <w:r w:rsidRPr="00EC61C3">
        <w:rPr>
          <w:rFonts w:cs="v4.2.0"/>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7F10" w:rsidRPr="00EC61C3" w14:paraId="743C0E35"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31" w14:textId="77777777" w:rsidR="007C0059" w:rsidRPr="00EC61C3" w:rsidRDefault="007C0059" w:rsidP="008053C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43C0E32" w14:textId="77777777" w:rsidR="007C0059" w:rsidRPr="00EC61C3" w:rsidRDefault="007C0059" w:rsidP="008053C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43C0E33" w14:textId="77777777" w:rsidR="007C0059" w:rsidRPr="00EC61C3" w:rsidRDefault="007C0059" w:rsidP="008053C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43C0E34" w14:textId="77777777" w:rsidR="007C0059" w:rsidRPr="00EC61C3" w:rsidRDefault="007C0059" w:rsidP="008053C9">
            <w:pPr>
              <w:pStyle w:val="TAH"/>
              <w:rPr>
                <w:rFonts w:cs="Arial"/>
                <w:lang w:eastAsia="ja-JP"/>
              </w:rPr>
            </w:pPr>
            <w:r w:rsidRPr="00EC61C3">
              <w:rPr>
                <w:rFonts w:cs="Arial"/>
              </w:rPr>
              <w:t>Comment</w:t>
            </w:r>
          </w:p>
        </w:tc>
      </w:tr>
      <w:tr w:rsidR="00147F10" w:rsidRPr="00EC61C3" w14:paraId="743C0E3A"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36" w14:textId="77777777" w:rsidR="007C0059" w:rsidRPr="00EC61C3" w:rsidRDefault="007C0059" w:rsidP="008053C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3C0E37" w14:textId="77777777" w:rsidR="007C0059" w:rsidRPr="00EC61C3" w:rsidRDefault="007C0059" w:rsidP="008053C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38" w14:textId="77777777" w:rsidR="007C0059" w:rsidRPr="00EC61C3" w:rsidRDefault="007C0059" w:rsidP="008053C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743C0E39" w14:textId="77777777" w:rsidR="007C0059" w:rsidRPr="00EC61C3" w:rsidRDefault="007C0059" w:rsidP="008053C9">
            <w:pPr>
              <w:pStyle w:val="TAL"/>
              <w:rPr>
                <w:rFonts w:cs="v4.2.0"/>
                <w:lang w:eastAsia="ja-JP"/>
              </w:rPr>
            </w:pPr>
            <w:r w:rsidRPr="00EC61C3">
              <w:rPr>
                <w:rFonts w:cs="v4.2.0"/>
              </w:rPr>
              <w:t>One E-UTRA radio channel is used for this test</w:t>
            </w:r>
          </w:p>
        </w:tc>
      </w:tr>
      <w:tr w:rsidR="00147F10" w:rsidRPr="00EC61C3" w14:paraId="743C0E3F"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E3B" w14:textId="77777777" w:rsidR="007C0059" w:rsidRPr="00EC61C3" w:rsidRDefault="007C0059" w:rsidP="008053C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3C0E3C"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3C0E3D" w14:textId="77777777" w:rsidR="007C0059" w:rsidRPr="00EC61C3" w:rsidRDefault="007C0059" w:rsidP="008053C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43C0E3E" w14:textId="77777777" w:rsidR="007C0059" w:rsidRPr="00EC61C3" w:rsidRDefault="007C0059" w:rsidP="008053C9">
            <w:pPr>
              <w:pStyle w:val="TAL"/>
              <w:rPr>
                <w:rFonts w:cs="v4.2.0"/>
              </w:rPr>
            </w:pPr>
            <w:r w:rsidRPr="00EC61C3">
              <w:rPr>
                <w:rFonts w:cs="v4.2.0"/>
              </w:rPr>
              <w:t>One NR radio channel is used for this test</w:t>
            </w:r>
          </w:p>
        </w:tc>
      </w:tr>
      <w:tr w:rsidR="00147F10" w:rsidRPr="00EC61C3" w14:paraId="743C0E44"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40" w14:textId="77777777" w:rsidR="007C0059" w:rsidRPr="00EC61C3" w:rsidRDefault="007C0059" w:rsidP="008053C9">
            <w:pPr>
              <w:pStyle w:val="TAL"/>
              <w:rPr>
                <w:rFonts w:cs="v4.2.0"/>
                <w:lang w:eastAsia="ja-JP"/>
              </w:rPr>
            </w:pPr>
            <w:r w:rsidRPr="00EC61C3">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43C0E41"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42" w14:textId="77777777" w:rsidR="007C0059" w:rsidRPr="00EC61C3" w:rsidRDefault="007C0059" w:rsidP="008053C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43C0E43" w14:textId="77777777" w:rsidR="007C0059" w:rsidRPr="00EC61C3" w:rsidRDefault="007C0059" w:rsidP="008053C9">
            <w:pPr>
              <w:pStyle w:val="TAL"/>
              <w:rPr>
                <w:rFonts w:cs="v4.2.0"/>
                <w:lang w:eastAsia="ja-JP"/>
              </w:rPr>
            </w:pPr>
            <w:r w:rsidRPr="00EC61C3">
              <w:rPr>
                <w:rFonts w:cs="v4.2.0"/>
              </w:rPr>
              <w:t>PCell on RF channel number 1.</w:t>
            </w:r>
          </w:p>
        </w:tc>
      </w:tr>
      <w:tr w:rsidR="00147F10" w:rsidRPr="00EC61C3" w14:paraId="743C0E49"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E45" w14:textId="77777777" w:rsidR="007C0059" w:rsidRPr="00EC61C3" w:rsidRDefault="007C0059" w:rsidP="008053C9">
            <w:pPr>
              <w:pStyle w:val="TAL"/>
              <w:rPr>
                <w:rFonts w:cs="v4.2.0"/>
                <w:lang w:eastAsia="ja-JP"/>
              </w:rPr>
            </w:pPr>
            <w:r w:rsidRPr="00EC61C3">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43C0E46"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3C0E47" w14:textId="77777777" w:rsidR="007C0059" w:rsidRPr="00EC61C3" w:rsidRDefault="007C0059" w:rsidP="008053C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743C0E48" w14:textId="77777777" w:rsidR="007C0059" w:rsidRPr="00EC61C3" w:rsidRDefault="007C0059" w:rsidP="008053C9">
            <w:pPr>
              <w:pStyle w:val="TAL"/>
              <w:rPr>
                <w:rFonts w:cs="v4.2.0"/>
                <w:lang w:eastAsia="ja-JP"/>
              </w:rPr>
            </w:pPr>
            <w:r w:rsidRPr="00EC61C3">
              <w:rPr>
                <w:rFonts w:cs="v4.2.0"/>
              </w:rPr>
              <w:t>PSCell on RF channel number 2.</w:t>
            </w:r>
          </w:p>
        </w:tc>
      </w:tr>
      <w:tr w:rsidR="00147F10" w:rsidRPr="00EC61C3" w14:paraId="743C0E4E"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4A" w14:textId="77777777" w:rsidR="007C0059" w:rsidRPr="00EC61C3" w:rsidRDefault="007C0059" w:rsidP="008053C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3C0E4B"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4C" w14:textId="77777777" w:rsidR="007C0059" w:rsidRPr="00EC61C3" w:rsidRDefault="007C0059" w:rsidP="008053C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743C0E4D" w14:textId="77777777" w:rsidR="007C0059" w:rsidRPr="00EC61C3" w:rsidRDefault="007C0059" w:rsidP="008053C9">
            <w:pPr>
              <w:pStyle w:val="TAL"/>
              <w:rPr>
                <w:rFonts w:cs="v4.2.0"/>
                <w:lang w:eastAsia="ja-JP"/>
              </w:rPr>
            </w:pPr>
          </w:p>
        </w:tc>
      </w:tr>
      <w:tr w:rsidR="00147F10" w:rsidRPr="00EC61C3" w14:paraId="743C0E53"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4F" w14:textId="77777777" w:rsidR="007C0059" w:rsidRPr="00EC61C3" w:rsidRDefault="007C0059" w:rsidP="008053C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3C0E50" w14:textId="77777777" w:rsidR="007C0059" w:rsidRPr="00EC61C3" w:rsidRDefault="007C0059" w:rsidP="008053C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51" w14:textId="77777777" w:rsidR="007C0059" w:rsidRPr="00EC61C3" w:rsidRDefault="007C0059" w:rsidP="008053C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743C0E52" w14:textId="77777777" w:rsidR="007C0059" w:rsidRPr="00EC61C3" w:rsidRDefault="007C0059" w:rsidP="008053C9">
            <w:pPr>
              <w:pStyle w:val="TAL"/>
              <w:rPr>
                <w:rFonts w:cs="v4.2.0"/>
                <w:lang w:eastAsia="ja-JP"/>
              </w:rPr>
            </w:pPr>
            <w:r w:rsidRPr="00EC61C3">
              <w:rPr>
                <w:rFonts w:cs="v4.2.0"/>
                <w:lang w:eastAsia="ja-JP"/>
              </w:rPr>
              <w:t xml:space="preserve">For both </w:t>
            </w:r>
            <w:r w:rsidRPr="00EC61C3">
              <w:rPr>
                <w:rFonts w:cs="v4.2.0"/>
              </w:rPr>
              <w:t>PCell and PSCell</w:t>
            </w:r>
          </w:p>
        </w:tc>
      </w:tr>
      <w:tr w:rsidR="00147F10" w:rsidRPr="00EC61C3" w14:paraId="743C0E58"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54" w14:textId="77777777" w:rsidR="007C0059" w:rsidRPr="00EC61C3" w:rsidRDefault="007C0059" w:rsidP="008053C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E55" w14:textId="77777777" w:rsidR="007C0059" w:rsidRPr="00EC61C3" w:rsidRDefault="007C0059" w:rsidP="008053C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56" w14:textId="77777777" w:rsidR="007C0059" w:rsidRPr="00EC61C3" w:rsidRDefault="007C0059" w:rsidP="008053C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43C0E57" w14:textId="77777777" w:rsidR="007C0059" w:rsidRPr="00EC61C3" w:rsidRDefault="007C0059" w:rsidP="008053C9">
            <w:pPr>
              <w:pStyle w:val="TAL"/>
              <w:rPr>
                <w:rFonts w:cs="v4.2.0"/>
                <w:lang w:eastAsia="ja-JP"/>
              </w:rPr>
            </w:pPr>
            <w:r w:rsidRPr="00EC61C3">
              <w:rPr>
                <w:rFonts w:cs="v4.2.0"/>
              </w:rPr>
              <w:t xml:space="preserve">Individual offset for cells on PCC. </w:t>
            </w:r>
          </w:p>
        </w:tc>
      </w:tr>
      <w:tr w:rsidR="00147F10" w:rsidRPr="00EC61C3" w14:paraId="743C0E5D"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59" w14:textId="77777777" w:rsidR="007C0059" w:rsidRPr="00EC61C3" w:rsidRDefault="007C0059" w:rsidP="008053C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E5A" w14:textId="77777777" w:rsidR="007C0059" w:rsidRPr="00EC61C3" w:rsidRDefault="007C0059" w:rsidP="008053C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5B" w14:textId="77777777" w:rsidR="007C0059" w:rsidRPr="00EC61C3" w:rsidRDefault="007C0059" w:rsidP="008053C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43C0E5C" w14:textId="77777777" w:rsidR="007C0059" w:rsidRPr="00EC61C3" w:rsidRDefault="007C0059" w:rsidP="008053C9">
            <w:pPr>
              <w:pStyle w:val="TAL"/>
              <w:rPr>
                <w:rFonts w:cs="v4.2.0"/>
                <w:lang w:eastAsia="ja-JP"/>
              </w:rPr>
            </w:pPr>
            <w:r w:rsidRPr="00EC61C3">
              <w:rPr>
                <w:rFonts w:cs="v4.2.0"/>
              </w:rPr>
              <w:t>Individual offset for cells on PSCC.</w:t>
            </w:r>
          </w:p>
        </w:tc>
      </w:tr>
      <w:tr w:rsidR="00147F10" w:rsidRPr="00EC61C3" w14:paraId="743C0E62"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tcPr>
          <w:p w14:paraId="743C0E5E" w14:textId="77777777" w:rsidR="007C0059" w:rsidRPr="00EC61C3" w:rsidRDefault="007C0059" w:rsidP="008053C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43C0E5F" w14:textId="77777777" w:rsidR="007C0059" w:rsidRPr="00EC61C3" w:rsidRDefault="007C0059" w:rsidP="008053C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43C0E60" w14:textId="77777777" w:rsidR="007C0059" w:rsidRPr="00EC61C3" w:rsidRDefault="007C0059" w:rsidP="008053C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43C0E61" w14:textId="77777777" w:rsidR="007C0059" w:rsidRPr="00EC61C3" w:rsidRDefault="007C0059" w:rsidP="008053C9">
            <w:pPr>
              <w:pStyle w:val="TAL"/>
              <w:rPr>
                <w:rFonts w:cs="v4.2.0"/>
                <w:lang w:eastAsia="ja-JP"/>
              </w:rPr>
            </w:pPr>
            <w:r w:rsidRPr="00EC61C3">
              <w:rPr>
                <w:rFonts w:cs="v4.2.0"/>
                <w:lang w:eastAsia="zh-CN"/>
              </w:rPr>
              <w:t>S</w:t>
            </w:r>
            <w:r w:rsidRPr="00EC61C3">
              <w:rPr>
                <w:rFonts w:cs="v4.2.0" w:hint="eastAsia"/>
                <w:lang w:eastAsia="zh-CN"/>
              </w:rPr>
              <w:t>ynchronous EN-DC</w:t>
            </w:r>
          </w:p>
        </w:tc>
      </w:tr>
      <w:tr w:rsidR="00147F10" w:rsidRPr="00EC61C3" w14:paraId="743C0E67"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63" w14:textId="77777777" w:rsidR="007C0059" w:rsidRPr="00EC61C3" w:rsidRDefault="007C0059" w:rsidP="008053C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E64" w14:textId="77777777" w:rsidR="007C0059" w:rsidRPr="00EC61C3" w:rsidRDefault="007C0059" w:rsidP="008053C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65" w14:textId="297A2BF9" w:rsidR="007C0059" w:rsidRPr="00EC61C3" w:rsidRDefault="007C0059" w:rsidP="008053C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43C0E66" w14:textId="77777777" w:rsidR="007C0059" w:rsidRPr="00EC61C3" w:rsidRDefault="007C0059" w:rsidP="008053C9">
            <w:pPr>
              <w:pStyle w:val="TAL"/>
              <w:rPr>
                <w:rFonts w:cs="v4.2.0"/>
                <w:lang w:eastAsia="ja-JP"/>
              </w:rPr>
            </w:pPr>
          </w:p>
        </w:tc>
      </w:tr>
      <w:tr w:rsidR="007C0059" w:rsidRPr="00EC61C3" w14:paraId="743C0E6C"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C0E68" w14:textId="77777777" w:rsidR="007C0059" w:rsidRPr="00EC61C3" w:rsidRDefault="007C0059" w:rsidP="008053C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C0E69" w14:textId="77777777" w:rsidR="007C0059" w:rsidRPr="00EC61C3" w:rsidRDefault="007C0059" w:rsidP="008053C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0E6A" w14:textId="0C62C26D" w:rsidR="007C0059" w:rsidRPr="00EC61C3" w:rsidRDefault="00533D94" w:rsidP="008053C9">
            <w:pPr>
              <w:pStyle w:val="TAC"/>
              <w:rPr>
                <w:rFonts w:cs="v4.2.0"/>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43C0E6B" w14:textId="77777777" w:rsidR="007C0059" w:rsidRPr="00EC61C3" w:rsidRDefault="007C0059" w:rsidP="008053C9">
            <w:pPr>
              <w:pStyle w:val="TAL"/>
              <w:rPr>
                <w:rFonts w:cs="v4.2.0"/>
                <w:lang w:eastAsia="ja-JP"/>
              </w:rPr>
            </w:pPr>
          </w:p>
        </w:tc>
      </w:tr>
    </w:tbl>
    <w:p w14:paraId="743C0E6D" w14:textId="77777777" w:rsidR="007C0059" w:rsidRPr="00EC61C3" w:rsidRDefault="007C0059" w:rsidP="007C0059"/>
    <w:p w14:paraId="743C0E6E" w14:textId="77777777" w:rsidR="007C0059" w:rsidRPr="00EC61C3" w:rsidRDefault="007C0059" w:rsidP="007C0059">
      <w:pPr>
        <w:pStyle w:val="TH"/>
      </w:pPr>
      <w:r w:rsidRPr="00EC61C3">
        <w:rPr>
          <w:rFonts w:cs="v4.2.0"/>
        </w:rPr>
        <w:lastRenderedPageBreak/>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47F10" w:rsidRPr="00EC61C3" w14:paraId="743C0E7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E6F" w14:textId="77777777" w:rsidR="007C0059" w:rsidRPr="00EC61C3" w:rsidRDefault="007C0059" w:rsidP="008053C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43C0E70" w14:textId="77777777" w:rsidR="007C0059" w:rsidRPr="00EC61C3" w:rsidRDefault="007C0059" w:rsidP="008053C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43C0E71" w14:textId="77777777" w:rsidR="007C0059" w:rsidRPr="00EC61C3" w:rsidRDefault="007C0059" w:rsidP="008053C9">
            <w:pPr>
              <w:pStyle w:val="TAH"/>
              <w:rPr>
                <w:rFonts w:cs="v4.2.0"/>
              </w:rPr>
            </w:pPr>
            <w:r w:rsidRPr="00EC61C3">
              <w:rPr>
                <w:rFonts w:cs="v4.2.0"/>
              </w:rPr>
              <w:t>Cell 2</w:t>
            </w:r>
          </w:p>
        </w:tc>
      </w:tr>
      <w:tr w:rsidR="00147F10" w:rsidRPr="00EC61C3" w14:paraId="743C0E7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73" w14:textId="77777777" w:rsidR="007C0059" w:rsidRPr="00EC61C3" w:rsidRDefault="007C0059" w:rsidP="008053C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43C0E7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75" w14:textId="77777777" w:rsidR="007C0059" w:rsidRPr="00EC61C3" w:rsidRDefault="007C0059" w:rsidP="008053C9">
            <w:pPr>
              <w:pStyle w:val="TAC"/>
              <w:rPr>
                <w:rFonts w:cs="v4.2.0"/>
                <w:lang w:eastAsia="zh-CN"/>
              </w:rPr>
            </w:pPr>
            <w:r w:rsidRPr="00EC61C3">
              <w:rPr>
                <w:rFonts w:cs="v4.2.0" w:hint="eastAsia"/>
                <w:lang w:eastAsia="zh-CN"/>
              </w:rPr>
              <w:t>FR2</w:t>
            </w:r>
          </w:p>
        </w:tc>
      </w:tr>
      <w:tr w:rsidR="00147F10" w:rsidRPr="00EC61C3" w14:paraId="743C0E7A" w14:textId="77777777" w:rsidTr="008053C9">
        <w:trPr>
          <w:cantSplit/>
          <w:trHeight w:val="262"/>
          <w:jc w:val="center"/>
        </w:trPr>
        <w:tc>
          <w:tcPr>
            <w:tcW w:w="3823" w:type="dxa"/>
            <w:tcBorders>
              <w:top w:val="single" w:sz="4" w:space="0" w:color="auto"/>
              <w:left w:val="single" w:sz="4" w:space="0" w:color="auto"/>
              <w:right w:val="single" w:sz="4" w:space="0" w:color="auto"/>
            </w:tcBorders>
          </w:tcPr>
          <w:p w14:paraId="743C0E77" w14:textId="77777777" w:rsidR="007C0059" w:rsidRPr="00EC61C3" w:rsidRDefault="007C0059" w:rsidP="008053C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743C0E78"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tcPr>
          <w:p w14:paraId="743C0E79" w14:textId="77777777" w:rsidR="007C0059" w:rsidRPr="00EC61C3" w:rsidRDefault="007C0059" w:rsidP="008053C9">
            <w:pPr>
              <w:pStyle w:val="TAC"/>
              <w:rPr>
                <w:rFonts w:cs="Arial"/>
              </w:rPr>
            </w:pPr>
            <w:r w:rsidRPr="00EC61C3">
              <w:rPr>
                <w:rFonts w:cs="Arial"/>
              </w:rPr>
              <w:t>TDD</w:t>
            </w:r>
          </w:p>
        </w:tc>
      </w:tr>
      <w:tr w:rsidR="00147F10" w:rsidRPr="00EC61C3" w14:paraId="743C0E7E" w14:textId="77777777" w:rsidTr="008053C9">
        <w:trPr>
          <w:cantSplit/>
          <w:trHeight w:val="254"/>
          <w:jc w:val="center"/>
        </w:trPr>
        <w:tc>
          <w:tcPr>
            <w:tcW w:w="3823" w:type="dxa"/>
            <w:tcBorders>
              <w:top w:val="single" w:sz="4" w:space="0" w:color="auto"/>
              <w:left w:val="single" w:sz="4" w:space="0" w:color="auto"/>
              <w:right w:val="single" w:sz="4" w:space="0" w:color="auto"/>
            </w:tcBorders>
          </w:tcPr>
          <w:p w14:paraId="743C0E7B" w14:textId="77777777" w:rsidR="007C0059" w:rsidRPr="00EC61C3" w:rsidRDefault="007C0059" w:rsidP="008053C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743C0E7C"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vAlign w:val="center"/>
          </w:tcPr>
          <w:p w14:paraId="743C0E7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TDDConf.3.1</w:t>
            </w:r>
          </w:p>
        </w:tc>
      </w:tr>
      <w:tr w:rsidR="00147F10" w:rsidRPr="00EC61C3" w14:paraId="743C0E82" w14:textId="77777777" w:rsidTr="008053C9">
        <w:trPr>
          <w:cantSplit/>
          <w:jc w:val="center"/>
        </w:trPr>
        <w:tc>
          <w:tcPr>
            <w:tcW w:w="3823" w:type="dxa"/>
            <w:tcBorders>
              <w:top w:val="single" w:sz="4" w:space="0" w:color="auto"/>
              <w:left w:val="single" w:sz="4" w:space="0" w:color="auto"/>
              <w:right w:val="single" w:sz="4" w:space="0" w:color="auto"/>
            </w:tcBorders>
          </w:tcPr>
          <w:p w14:paraId="743C0E7F" w14:textId="77777777" w:rsidR="007C0059" w:rsidRPr="00EC61C3" w:rsidRDefault="007C0059" w:rsidP="008053C9">
            <w:pPr>
              <w:pStyle w:val="TAL"/>
              <w:rPr>
                <w:rFonts w:cs="Arial"/>
              </w:rPr>
            </w:pPr>
            <w:r w:rsidRPr="00EC61C3">
              <w:rPr>
                <w:rFonts w:cs="Arial"/>
              </w:rPr>
              <w:t>BW</w:t>
            </w:r>
            <w:r w:rsidRPr="00EC61C3">
              <w:rPr>
                <w:rFonts w:cs="Arial"/>
                <w:vertAlign w:val="subscript"/>
              </w:rPr>
              <w:t>channel</w:t>
            </w:r>
          </w:p>
        </w:tc>
        <w:tc>
          <w:tcPr>
            <w:tcW w:w="992" w:type="dxa"/>
            <w:tcBorders>
              <w:top w:val="single" w:sz="4" w:space="0" w:color="auto"/>
              <w:left w:val="single" w:sz="4" w:space="0" w:color="auto"/>
              <w:right w:val="single" w:sz="4" w:space="0" w:color="auto"/>
            </w:tcBorders>
          </w:tcPr>
          <w:p w14:paraId="743C0E8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E81" w14:textId="5730DF33" w:rsidR="007C0059" w:rsidRPr="00EC61C3" w:rsidRDefault="007C0059" w:rsidP="008053C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ins w:id="415" w:author="Rose, Ian" w:date="2021-01-14T13:58:00Z">
              <w:r w:rsidR="00871A89">
                <w:rPr>
                  <w:rFonts w:ascii="Arial" w:eastAsia="Malgun Gothic" w:hAnsi="Arial" w:cs="Arial"/>
                  <w:sz w:val="18"/>
                  <w:szCs w:val="18"/>
                </w:rPr>
                <w:t>24</w:t>
              </w:r>
            </w:ins>
            <w:del w:id="416" w:author="Rose, Ian" w:date="2021-01-14T13:58:00Z">
              <w:r w:rsidRPr="00EC61C3" w:rsidDel="00871A89">
                <w:rPr>
                  <w:rFonts w:ascii="Arial" w:eastAsia="Malgun Gothic" w:hAnsi="Arial" w:cs="Arial"/>
                  <w:sz w:val="18"/>
                  <w:szCs w:val="18"/>
                </w:rPr>
                <w:delText>66</w:delText>
              </w:r>
            </w:del>
          </w:p>
        </w:tc>
      </w:tr>
      <w:tr w:rsidR="00147F10" w:rsidRPr="00EC61C3" w14:paraId="743C0E86" w14:textId="77777777" w:rsidTr="008053C9">
        <w:trPr>
          <w:cantSplit/>
          <w:trHeight w:val="151"/>
          <w:jc w:val="center"/>
        </w:trPr>
        <w:tc>
          <w:tcPr>
            <w:tcW w:w="3823" w:type="dxa"/>
            <w:tcBorders>
              <w:top w:val="single" w:sz="4" w:space="0" w:color="auto"/>
              <w:left w:val="single" w:sz="4" w:space="0" w:color="auto"/>
              <w:right w:val="single" w:sz="4" w:space="0" w:color="auto"/>
            </w:tcBorders>
          </w:tcPr>
          <w:p w14:paraId="743C0E83" w14:textId="77777777" w:rsidR="007C0059" w:rsidRPr="00EC61C3" w:rsidRDefault="007C0059" w:rsidP="008053C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743C0E84" w14:textId="77777777" w:rsidR="007C0059" w:rsidRPr="00EC61C3" w:rsidRDefault="007C0059" w:rsidP="008053C9">
            <w:pPr>
              <w:pStyle w:val="TAC"/>
              <w:rPr>
                <w:rFonts w:cs="Arial"/>
              </w:rPr>
            </w:pPr>
          </w:p>
        </w:tc>
        <w:tc>
          <w:tcPr>
            <w:tcW w:w="2551" w:type="dxa"/>
            <w:tcBorders>
              <w:top w:val="single" w:sz="4" w:space="0" w:color="auto"/>
              <w:left w:val="single" w:sz="4" w:space="0" w:color="auto"/>
              <w:right w:val="single" w:sz="4" w:space="0" w:color="auto"/>
            </w:tcBorders>
          </w:tcPr>
          <w:p w14:paraId="743C0E85" w14:textId="77777777" w:rsidR="007C0059" w:rsidRPr="00EC61C3" w:rsidRDefault="007C0059" w:rsidP="008053C9">
            <w:pPr>
              <w:pStyle w:val="TAC"/>
              <w:rPr>
                <w:rFonts w:cs="v4.2.0"/>
                <w:lang w:eastAsia="zh-CN"/>
              </w:rPr>
            </w:pPr>
            <w:r w:rsidRPr="00EC61C3">
              <w:rPr>
                <w:rFonts w:cs="v4.2.0"/>
                <w:lang w:eastAsia="zh-CN"/>
              </w:rPr>
              <w:t>DLBWP.0.2</w:t>
            </w:r>
          </w:p>
        </w:tc>
      </w:tr>
      <w:tr w:rsidR="00147F10" w:rsidRPr="00EC61C3" w14:paraId="743C0E8A" w14:textId="77777777" w:rsidTr="008053C9">
        <w:trPr>
          <w:cantSplit/>
          <w:jc w:val="center"/>
        </w:trPr>
        <w:tc>
          <w:tcPr>
            <w:tcW w:w="3823" w:type="dxa"/>
            <w:tcBorders>
              <w:left w:val="single" w:sz="4" w:space="0" w:color="auto"/>
              <w:right w:val="single" w:sz="4" w:space="0" w:color="auto"/>
            </w:tcBorders>
          </w:tcPr>
          <w:p w14:paraId="743C0E87" w14:textId="77777777" w:rsidR="007C0059" w:rsidRPr="00EC61C3" w:rsidRDefault="007C0059" w:rsidP="008053C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743C0E88" w14:textId="77777777" w:rsidR="007C0059" w:rsidRPr="00EC61C3" w:rsidRDefault="007C0059" w:rsidP="008053C9">
            <w:pPr>
              <w:pStyle w:val="TAC"/>
              <w:rPr>
                <w:rFonts w:cs="Arial"/>
              </w:rPr>
            </w:pPr>
          </w:p>
        </w:tc>
        <w:tc>
          <w:tcPr>
            <w:tcW w:w="2551" w:type="dxa"/>
            <w:tcBorders>
              <w:left w:val="single" w:sz="4" w:space="0" w:color="auto"/>
              <w:bottom w:val="single" w:sz="4" w:space="0" w:color="auto"/>
              <w:right w:val="single" w:sz="4" w:space="0" w:color="auto"/>
            </w:tcBorders>
          </w:tcPr>
          <w:p w14:paraId="743C0E89" w14:textId="77777777" w:rsidR="007C0059" w:rsidRPr="00EC61C3" w:rsidRDefault="007C0059" w:rsidP="008053C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147F10" w:rsidRPr="00EC61C3" w14:paraId="743C0E8E" w14:textId="77777777" w:rsidTr="008053C9">
        <w:trPr>
          <w:cantSplit/>
          <w:jc w:val="center"/>
        </w:trPr>
        <w:tc>
          <w:tcPr>
            <w:tcW w:w="3823" w:type="dxa"/>
            <w:tcBorders>
              <w:top w:val="single" w:sz="4" w:space="0" w:color="auto"/>
              <w:left w:val="single" w:sz="4" w:space="0" w:color="auto"/>
              <w:right w:val="single" w:sz="4" w:space="0" w:color="auto"/>
            </w:tcBorders>
          </w:tcPr>
          <w:p w14:paraId="743C0E8B" w14:textId="77777777" w:rsidR="007C0059" w:rsidRPr="00EC61C3" w:rsidRDefault="007C0059" w:rsidP="008053C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743C0E8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8D" w14:textId="77777777" w:rsidR="007C0059" w:rsidRPr="00EC61C3" w:rsidRDefault="007C0059" w:rsidP="008053C9">
            <w:pPr>
              <w:pStyle w:val="TAC"/>
              <w:rPr>
                <w:rFonts w:cs="Arial"/>
              </w:rPr>
            </w:pPr>
            <w:r w:rsidRPr="00EC61C3">
              <w:rPr>
                <w:rFonts w:cs="v4.2.0"/>
                <w:lang w:eastAsia="zh-CN"/>
              </w:rPr>
              <w:t>ULBWP.0.2</w:t>
            </w:r>
            <w:r w:rsidRPr="00EC61C3">
              <w:rPr>
                <w:rFonts w:cs="Arial"/>
                <w:szCs w:val="18"/>
                <w:vertAlign w:val="superscript"/>
              </w:rPr>
              <w:t xml:space="preserve"> </w:t>
            </w:r>
          </w:p>
        </w:tc>
      </w:tr>
      <w:tr w:rsidR="00147F10" w:rsidRPr="00EC61C3" w14:paraId="743C0E92" w14:textId="77777777" w:rsidTr="008053C9">
        <w:trPr>
          <w:cantSplit/>
          <w:jc w:val="center"/>
        </w:trPr>
        <w:tc>
          <w:tcPr>
            <w:tcW w:w="3823" w:type="dxa"/>
            <w:tcBorders>
              <w:top w:val="single" w:sz="4" w:space="0" w:color="auto"/>
              <w:left w:val="single" w:sz="4" w:space="0" w:color="auto"/>
              <w:right w:val="single" w:sz="4" w:space="0" w:color="auto"/>
            </w:tcBorders>
          </w:tcPr>
          <w:p w14:paraId="743C0E8F" w14:textId="77777777" w:rsidR="007C0059" w:rsidRPr="00EC61C3" w:rsidRDefault="007C0059" w:rsidP="008053C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743C0E9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91" w14:textId="77777777" w:rsidR="007C0059" w:rsidRPr="00EC61C3" w:rsidRDefault="007C0059" w:rsidP="008053C9">
            <w:pPr>
              <w:pStyle w:val="TAC"/>
              <w:rPr>
                <w:rFonts w:cs="Arial"/>
              </w:rPr>
            </w:pPr>
            <w:r w:rsidRPr="00EC61C3">
              <w:rPr>
                <w:rFonts w:cs="v4.2.0"/>
                <w:lang w:eastAsia="zh-CN"/>
              </w:rPr>
              <w:t>ULBWP.1.1</w:t>
            </w:r>
            <w:r w:rsidRPr="00EC61C3">
              <w:rPr>
                <w:rFonts w:cs="Arial"/>
                <w:szCs w:val="18"/>
                <w:vertAlign w:val="superscript"/>
              </w:rPr>
              <w:t xml:space="preserve"> </w:t>
            </w:r>
          </w:p>
        </w:tc>
      </w:tr>
      <w:tr w:rsidR="00147F10" w:rsidRPr="00EC61C3" w14:paraId="743C0E96" w14:textId="77777777" w:rsidTr="008053C9">
        <w:trPr>
          <w:cantSplit/>
          <w:jc w:val="center"/>
        </w:trPr>
        <w:tc>
          <w:tcPr>
            <w:tcW w:w="3823" w:type="dxa"/>
            <w:tcBorders>
              <w:top w:val="single" w:sz="4" w:space="0" w:color="auto"/>
              <w:left w:val="single" w:sz="4" w:space="0" w:color="auto"/>
              <w:right w:val="single" w:sz="4" w:space="0" w:color="auto"/>
            </w:tcBorders>
          </w:tcPr>
          <w:p w14:paraId="743C0E93" w14:textId="77777777" w:rsidR="007C0059" w:rsidRPr="00EC61C3" w:rsidRDefault="007C0059" w:rsidP="008053C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743C0E9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95" w14:textId="77777777" w:rsidR="007C0059" w:rsidRPr="00EC61C3" w:rsidRDefault="007C0059" w:rsidP="008053C9">
            <w:pPr>
              <w:pStyle w:val="TAC"/>
              <w:rPr>
                <w:rFonts w:cs="Arial"/>
                <w:szCs w:val="16"/>
                <w:lang w:eastAsia="zh-CN"/>
              </w:rPr>
            </w:pPr>
            <w:r w:rsidRPr="00EC61C3">
              <w:rPr>
                <w:rFonts w:cs="Arial"/>
              </w:rPr>
              <w:t xml:space="preserve">SR.3.1 TDD </w:t>
            </w:r>
          </w:p>
        </w:tc>
      </w:tr>
      <w:tr w:rsidR="00147F10" w:rsidRPr="00EC61C3" w14:paraId="743C0E9A" w14:textId="77777777" w:rsidTr="008053C9">
        <w:trPr>
          <w:cantSplit/>
          <w:jc w:val="center"/>
        </w:trPr>
        <w:tc>
          <w:tcPr>
            <w:tcW w:w="3823" w:type="dxa"/>
            <w:tcBorders>
              <w:left w:val="single" w:sz="4" w:space="0" w:color="auto"/>
              <w:right w:val="single" w:sz="4" w:space="0" w:color="auto"/>
            </w:tcBorders>
          </w:tcPr>
          <w:p w14:paraId="743C0E97" w14:textId="77777777" w:rsidR="007C0059" w:rsidRPr="00EC61C3" w:rsidRDefault="007C0059" w:rsidP="008053C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743C0E9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E99" w14:textId="77777777" w:rsidR="007C0059" w:rsidRPr="00EC61C3" w:rsidRDefault="007C0059" w:rsidP="008053C9">
            <w:pPr>
              <w:pStyle w:val="TAC"/>
              <w:rPr>
                <w:rFonts w:cs="Arial"/>
                <w:szCs w:val="16"/>
                <w:lang w:eastAsia="zh-CN"/>
              </w:rPr>
            </w:pPr>
            <w:r w:rsidRPr="00EC61C3">
              <w:rPr>
                <w:rFonts w:cs="Arial"/>
              </w:rPr>
              <w:t xml:space="preserve">CR.3.1 TDD </w:t>
            </w:r>
          </w:p>
        </w:tc>
      </w:tr>
      <w:tr w:rsidR="00147F10" w:rsidRPr="00EC61C3" w14:paraId="743C0E9E" w14:textId="77777777" w:rsidTr="008053C9">
        <w:trPr>
          <w:cantSplit/>
          <w:jc w:val="center"/>
        </w:trPr>
        <w:tc>
          <w:tcPr>
            <w:tcW w:w="3823" w:type="dxa"/>
            <w:tcBorders>
              <w:left w:val="single" w:sz="4" w:space="0" w:color="auto"/>
              <w:right w:val="single" w:sz="4" w:space="0" w:color="auto"/>
            </w:tcBorders>
          </w:tcPr>
          <w:p w14:paraId="743C0E9B" w14:textId="77777777" w:rsidR="007C0059" w:rsidRPr="00EC61C3" w:rsidRDefault="007C0059" w:rsidP="008053C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743C0E9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C0E9D" w14:textId="77777777" w:rsidR="007C0059" w:rsidRPr="00EC61C3" w:rsidRDefault="007C0059" w:rsidP="008053C9">
            <w:pPr>
              <w:pStyle w:val="TAC"/>
              <w:rPr>
                <w:rFonts w:cs="Arial"/>
                <w:szCs w:val="16"/>
                <w:lang w:eastAsia="zh-CN"/>
              </w:rPr>
            </w:pPr>
            <w:r w:rsidRPr="00EC61C3">
              <w:rPr>
                <w:rFonts w:cs="Arial"/>
              </w:rPr>
              <w:t xml:space="preserve">CCR.3.1 TDD </w:t>
            </w:r>
          </w:p>
        </w:tc>
      </w:tr>
      <w:tr w:rsidR="00147F10" w:rsidRPr="00EC61C3" w14:paraId="743C0EA2" w14:textId="77777777" w:rsidTr="008053C9">
        <w:trPr>
          <w:cantSplit/>
          <w:jc w:val="center"/>
        </w:trPr>
        <w:tc>
          <w:tcPr>
            <w:tcW w:w="3823" w:type="dxa"/>
            <w:tcBorders>
              <w:left w:val="single" w:sz="4" w:space="0" w:color="auto"/>
              <w:bottom w:val="single" w:sz="4" w:space="0" w:color="auto"/>
              <w:right w:val="single" w:sz="4" w:space="0" w:color="auto"/>
            </w:tcBorders>
          </w:tcPr>
          <w:p w14:paraId="743C0E9F" w14:textId="77777777" w:rsidR="007C0059" w:rsidRPr="00EC61C3" w:rsidRDefault="007C0059" w:rsidP="008053C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743C0EA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A1" w14:textId="08EF8617" w:rsidR="007C0059" w:rsidRPr="00EC61C3" w:rsidRDefault="007C0059" w:rsidP="008053C9">
            <w:pPr>
              <w:pStyle w:val="TAC"/>
              <w:rPr>
                <w:rFonts w:cs="Arial"/>
              </w:rPr>
            </w:pPr>
            <w:r w:rsidRPr="00EC61C3">
              <w:rPr>
                <w:rFonts w:cs="Arial" w:hint="eastAsia"/>
                <w:szCs w:val="16"/>
                <w:lang w:eastAsia="zh-CN"/>
              </w:rPr>
              <w:t>OP.</w:t>
            </w:r>
            <w:ins w:id="417" w:author="Rose, Ian" w:date="2021-01-14T13:58:00Z">
              <w:r w:rsidR="00871A89">
                <w:rPr>
                  <w:rFonts w:cs="Arial"/>
                  <w:szCs w:val="16"/>
                  <w:lang w:eastAsia="zh-CN"/>
                </w:rPr>
                <w:t>5</w:t>
              </w:r>
            </w:ins>
            <w:del w:id="418" w:author="Rose, Ian" w:date="2021-01-14T13:58:00Z">
              <w:r w:rsidRPr="00EC61C3" w:rsidDel="00871A89">
                <w:rPr>
                  <w:rFonts w:cs="Arial"/>
                  <w:szCs w:val="16"/>
                  <w:lang w:eastAsia="zh-CN"/>
                </w:rPr>
                <w:delText>1</w:delText>
              </w:r>
            </w:del>
          </w:p>
        </w:tc>
      </w:tr>
      <w:tr w:rsidR="00147F10" w:rsidRPr="00EC61C3" w14:paraId="743C0EA6" w14:textId="77777777" w:rsidTr="008053C9">
        <w:trPr>
          <w:cantSplit/>
          <w:jc w:val="center"/>
        </w:trPr>
        <w:tc>
          <w:tcPr>
            <w:tcW w:w="3823" w:type="dxa"/>
            <w:tcBorders>
              <w:left w:val="single" w:sz="4" w:space="0" w:color="auto"/>
              <w:right w:val="single" w:sz="4" w:space="0" w:color="auto"/>
            </w:tcBorders>
          </w:tcPr>
          <w:p w14:paraId="743C0EA3" w14:textId="77777777" w:rsidR="007C0059" w:rsidRPr="00EC61C3" w:rsidRDefault="007C0059" w:rsidP="008053C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743C0EA4" w14:textId="77777777" w:rsidR="007C0059" w:rsidRPr="00EC61C3" w:rsidRDefault="007C0059" w:rsidP="008053C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43C0EA5" w14:textId="77777777" w:rsidR="007C0059" w:rsidRPr="00EC61C3" w:rsidRDefault="007C0059" w:rsidP="008053C9">
            <w:pPr>
              <w:pStyle w:val="TAC"/>
              <w:rPr>
                <w:rFonts w:cs="Arial"/>
                <w:szCs w:val="16"/>
                <w:lang w:eastAsia="zh-CN"/>
              </w:rPr>
            </w:pPr>
            <w:r w:rsidRPr="00EC61C3">
              <w:rPr>
                <w:rFonts w:cs="Arial"/>
                <w:szCs w:val="16"/>
                <w:lang w:eastAsia="zh-CN"/>
              </w:rPr>
              <w:t>SSB.1 FR2</w:t>
            </w:r>
          </w:p>
        </w:tc>
      </w:tr>
      <w:tr w:rsidR="00147F10" w:rsidRPr="00EC61C3" w14:paraId="743C0EAA" w14:textId="77777777" w:rsidTr="008053C9">
        <w:trPr>
          <w:cantSplit/>
          <w:jc w:val="center"/>
        </w:trPr>
        <w:tc>
          <w:tcPr>
            <w:tcW w:w="3823" w:type="dxa"/>
            <w:tcBorders>
              <w:left w:val="single" w:sz="4" w:space="0" w:color="auto"/>
              <w:right w:val="single" w:sz="4" w:space="0" w:color="auto"/>
            </w:tcBorders>
          </w:tcPr>
          <w:p w14:paraId="743C0EA7" w14:textId="77777777" w:rsidR="007C0059" w:rsidRPr="00EC61C3" w:rsidRDefault="007C0059" w:rsidP="008053C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743C0EA8" w14:textId="77777777" w:rsidR="007C0059" w:rsidRPr="00EC61C3" w:rsidRDefault="007C0059" w:rsidP="008053C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43C0EA9" w14:textId="77777777" w:rsidR="007C0059" w:rsidRPr="00EC61C3" w:rsidRDefault="007C0059" w:rsidP="008053C9">
            <w:pPr>
              <w:pStyle w:val="TAC"/>
              <w:rPr>
                <w:rFonts w:cs="Arial"/>
                <w:szCs w:val="16"/>
                <w:lang w:eastAsia="zh-CN"/>
              </w:rPr>
            </w:pPr>
            <w:r w:rsidRPr="00EC61C3">
              <w:rPr>
                <w:rFonts w:cs="Arial"/>
                <w:szCs w:val="16"/>
                <w:lang w:eastAsia="zh-CN"/>
              </w:rPr>
              <w:t xml:space="preserve">SMTC.1 </w:t>
            </w:r>
          </w:p>
        </w:tc>
      </w:tr>
      <w:tr w:rsidR="00147F10" w:rsidRPr="00EC61C3" w14:paraId="743C0EA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AB" w14:textId="77777777" w:rsidR="007C0059" w:rsidRPr="00EC61C3" w:rsidRDefault="007C0059" w:rsidP="008053C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743C0EAC"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AD" w14:textId="77777777" w:rsidR="007C0059" w:rsidRPr="00EC61C3" w:rsidRDefault="007C0059" w:rsidP="008053C9">
            <w:pPr>
              <w:pStyle w:val="TAC"/>
            </w:pPr>
            <w:r w:rsidRPr="00EC61C3">
              <w:t>TC. State.0</w:t>
            </w:r>
          </w:p>
        </w:tc>
      </w:tr>
      <w:tr w:rsidR="00147F10" w:rsidRPr="00EC61C3" w14:paraId="743C0EB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AF" w14:textId="77777777" w:rsidR="007C0059" w:rsidRPr="00EC61C3" w:rsidRDefault="007C0059" w:rsidP="008053C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743C0EB0"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B1" w14:textId="77777777" w:rsidR="007C0059" w:rsidRPr="00EC61C3" w:rsidRDefault="007C0059" w:rsidP="008053C9">
            <w:pPr>
              <w:pStyle w:val="TAC"/>
            </w:pPr>
            <w:r w:rsidRPr="00EC61C3">
              <w:t>TCI.State.1</w:t>
            </w:r>
          </w:p>
        </w:tc>
      </w:tr>
      <w:tr w:rsidR="00147F10" w:rsidRPr="00EC61C3" w14:paraId="743C0EB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B3" w14:textId="77777777" w:rsidR="007C0059" w:rsidRPr="00EC61C3" w:rsidRDefault="007C0059" w:rsidP="008053C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43C0EB4"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B5" w14:textId="77777777" w:rsidR="007C0059" w:rsidRPr="00EC61C3" w:rsidRDefault="007C0059" w:rsidP="008053C9">
            <w:pPr>
              <w:pStyle w:val="TAC"/>
              <w:rPr>
                <w:rFonts w:cs="Arial"/>
              </w:rPr>
            </w:pPr>
            <w:r w:rsidRPr="00EC61C3">
              <w:rPr>
                <w:szCs w:val="18"/>
              </w:rPr>
              <w:t>TRS.2.1 TDD</w:t>
            </w:r>
            <w:r w:rsidRPr="00EC61C3">
              <w:t xml:space="preserve"> </w:t>
            </w:r>
          </w:p>
        </w:tc>
      </w:tr>
      <w:tr w:rsidR="00891C06" w:rsidRPr="006F4D85" w14:paraId="44580FF8"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1ADD9744" w14:textId="77777777" w:rsidR="00891C06" w:rsidRPr="006F4D85" w:rsidRDefault="00891C06" w:rsidP="007A7497">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4200D103" w14:textId="77777777" w:rsidR="00891C06" w:rsidRPr="006F4D85" w:rsidRDefault="00891C06" w:rsidP="007A7497">
            <w:pPr>
              <w:pStyle w:val="TAC"/>
            </w:pPr>
          </w:p>
        </w:tc>
        <w:tc>
          <w:tcPr>
            <w:tcW w:w="2551" w:type="dxa"/>
            <w:tcBorders>
              <w:top w:val="single" w:sz="4" w:space="0" w:color="auto"/>
              <w:left w:val="single" w:sz="4" w:space="0" w:color="auto"/>
              <w:bottom w:val="single" w:sz="4" w:space="0" w:color="auto"/>
              <w:right w:val="single" w:sz="4" w:space="0" w:color="auto"/>
            </w:tcBorders>
          </w:tcPr>
          <w:p w14:paraId="345F3A9B" w14:textId="77777777" w:rsidR="00891C06" w:rsidRPr="006F4D85" w:rsidRDefault="00891C06" w:rsidP="007A7497">
            <w:pPr>
              <w:pStyle w:val="TAC"/>
              <w:rPr>
                <w:szCs w:val="18"/>
              </w:rPr>
            </w:pPr>
            <w:r w:rsidRPr="006F4D85">
              <w:rPr>
                <w:lang w:val="en-US"/>
              </w:rPr>
              <w:t>ssb-Index-RSRP</w:t>
            </w:r>
          </w:p>
        </w:tc>
      </w:tr>
      <w:tr w:rsidR="00891C06" w:rsidRPr="006F4D85" w14:paraId="216BC3F7"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016977C3" w14:textId="77777777" w:rsidR="00891C06" w:rsidRPr="006F4D85" w:rsidRDefault="00891C06" w:rsidP="003E46F6">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46241F13" w14:textId="77777777" w:rsidR="00891C06" w:rsidRPr="006F4D85" w:rsidRDefault="00891C06" w:rsidP="007A7497">
            <w:pPr>
              <w:pStyle w:val="TAC"/>
            </w:pPr>
          </w:p>
        </w:tc>
        <w:tc>
          <w:tcPr>
            <w:tcW w:w="2551" w:type="dxa"/>
            <w:tcBorders>
              <w:top w:val="single" w:sz="4" w:space="0" w:color="auto"/>
              <w:left w:val="single" w:sz="4" w:space="0" w:color="auto"/>
              <w:bottom w:val="single" w:sz="4" w:space="0" w:color="auto"/>
              <w:right w:val="single" w:sz="4" w:space="0" w:color="auto"/>
            </w:tcBorders>
          </w:tcPr>
          <w:p w14:paraId="72C8EE52" w14:textId="77777777" w:rsidR="00891C06" w:rsidRPr="006F4D85" w:rsidRDefault="00891C06" w:rsidP="007A7497">
            <w:pPr>
              <w:pStyle w:val="TAC"/>
            </w:pPr>
            <w:r w:rsidRPr="006F4D85">
              <w:rPr>
                <w:rFonts w:hint="eastAsia"/>
                <w:lang w:val="en-US"/>
              </w:rPr>
              <w:t>perio</w:t>
            </w:r>
            <w:r w:rsidRPr="006F4D85">
              <w:rPr>
                <w:lang w:val="en-US"/>
              </w:rPr>
              <w:t>dic</w:t>
            </w:r>
          </w:p>
        </w:tc>
      </w:tr>
      <w:tr w:rsidR="00891C06" w:rsidRPr="006F4D85" w14:paraId="7197D59E"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3E499E17" w14:textId="77777777" w:rsidR="00891C06" w:rsidRPr="006F4D85" w:rsidRDefault="00891C06" w:rsidP="007A7497">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2942BD83" w14:textId="77777777" w:rsidR="00891C06" w:rsidRPr="006F4D85" w:rsidRDefault="00891C06" w:rsidP="007A7497">
            <w:pPr>
              <w:pStyle w:val="TAC"/>
            </w:pPr>
          </w:p>
        </w:tc>
        <w:tc>
          <w:tcPr>
            <w:tcW w:w="2551" w:type="dxa"/>
            <w:tcBorders>
              <w:top w:val="single" w:sz="4" w:space="0" w:color="auto"/>
              <w:left w:val="single" w:sz="4" w:space="0" w:color="auto"/>
              <w:bottom w:val="single" w:sz="4" w:space="0" w:color="auto"/>
              <w:right w:val="single" w:sz="4" w:space="0" w:color="auto"/>
            </w:tcBorders>
          </w:tcPr>
          <w:p w14:paraId="006D0650" w14:textId="77777777" w:rsidR="00891C06" w:rsidRPr="006F4D85" w:rsidRDefault="00891C06" w:rsidP="007A7497">
            <w:pPr>
              <w:pStyle w:val="TAC"/>
            </w:pPr>
            <w:r>
              <w:t>2</w:t>
            </w:r>
          </w:p>
        </w:tc>
      </w:tr>
      <w:tr w:rsidR="00891C06" w:rsidRPr="006F4D85" w14:paraId="2DF88381"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68EB1532" w14:textId="77777777" w:rsidR="00891C06" w:rsidRPr="006F4D85" w:rsidRDefault="00891C06" w:rsidP="007A7497">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1D98FBDA" w14:textId="77777777" w:rsidR="00891C06" w:rsidRPr="006F4D85" w:rsidRDefault="00891C06" w:rsidP="007A7497">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1102A820" w14:textId="77777777" w:rsidR="00891C06" w:rsidRPr="006F4D85" w:rsidRDefault="00891C06" w:rsidP="007A7497">
            <w:pPr>
              <w:pStyle w:val="TAC"/>
            </w:pPr>
            <w:r w:rsidRPr="006F4D85">
              <w:rPr>
                <w:lang w:val="en-US"/>
              </w:rPr>
              <w:t>640</w:t>
            </w:r>
          </w:p>
        </w:tc>
      </w:tr>
      <w:tr w:rsidR="00891C06" w:rsidRPr="006F4D85" w14:paraId="48ADAF36" w14:textId="77777777" w:rsidTr="003E46F6">
        <w:trPr>
          <w:cantSplit/>
          <w:jc w:val="center"/>
        </w:trPr>
        <w:tc>
          <w:tcPr>
            <w:tcW w:w="3823" w:type="dxa"/>
            <w:tcBorders>
              <w:top w:val="single" w:sz="4" w:space="0" w:color="auto"/>
              <w:left w:val="single" w:sz="4" w:space="0" w:color="auto"/>
              <w:bottom w:val="single" w:sz="4" w:space="0" w:color="auto"/>
              <w:right w:val="single" w:sz="4" w:space="0" w:color="auto"/>
            </w:tcBorders>
          </w:tcPr>
          <w:p w14:paraId="31D9C853" w14:textId="77777777" w:rsidR="00891C06" w:rsidRPr="006F4D85" w:rsidRDefault="00891C06" w:rsidP="007A7497">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0AE6F78A" w14:textId="77777777" w:rsidR="00891C06" w:rsidRPr="006F4D85" w:rsidRDefault="00891C06" w:rsidP="007A7497">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59B32560" w14:textId="77777777" w:rsidR="00891C06" w:rsidRPr="006F4D85" w:rsidRDefault="00891C06" w:rsidP="007A7497">
            <w:pPr>
              <w:pStyle w:val="TAC"/>
              <w:rPr>
                <w:lang w:val="en-US"/>
              </w:rPr>
            </w:pPr>
            <w:r>
              <w:rPr>
                <w:lang w:val="en-US"/>
              </w:rPr>
              <w:t>configured</w:t>
            </w:r>
          </w:p>
        </w:tc>
      </w:tr>
      <w:tr w:rsidR="00147F10" w:rsidRPr="00EC61C3" w14:paraId="743C0EB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EB7" w14:textId="77777777" w:rsidR="007C0059" w:rsidRPr="00EC61C3" w:rsidRDefault="007C0059" w:rsidP="008053C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43C0EB8" w14:textId="77777777" w:rsidR="007C0059" w:rsidRPr="00EC61C3" w:rsidRDefault="007C0059" w:rsidP="008053C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43C0EB9" w14:textId="77777777" w:rsidR="007C0059" w:rsidRPr="00EC61C3" w:rsidRDefault="007C0059" w:rsidP="008053C9">
            <w:pPr>
              <w:pStyle w:val="TAC"/>
              <w:rPr>
                <w:rFonts w:cs="Arial"/>
              </w:rPr>
            </w:pPr>
            <w:r w:rsidRPr="00EC61C3">
              <w:rPr>
                <w:rFonts w:cs="Arial"/>
              </w:rPr>
              <w:t>1x2 Low</w:t>
            </w:r>
          </w:p>
        </w:tc>
      </w:tr>
      <w:tr w:rsidR="00147F10" w:rsidRPr="00EC61C3" w14:paraId="743C0EB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BB" w14:textId="77777777" w:rsidR="007C0059" w:rsidRPr="00EC61C3" w:rsidRDefault="007C0059" w:rsidP="008053C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43C0EBC" w14:textId="77777777" w:rsidR="007C0059" w:rsidRPr="00EC61C3" w:rsidRDefault="007C0059" w:rsidP="008053C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743C0EBD" w14:textId="77777777" w:rsidR="007C0059" w:rsidRPr="00EC61C3" w:rsidRDefault="007C0059" w:rsidP="008053C9">
            <w:pPr>
              <w:pStyle w:val="TAC"/>
              <w:rPr>
                <w:rFonts w:cs="v4.2.0"/>
                <w:lang w:eastAsia="zh-CN"/>
              </w:rPr>
            </w:pPr>
            <w:r w:rsidRPr="00EC61C3">
              <w:rPr>
                <w:rFonts w:cs="v4.2.0"/>
                <w:lang w:eastAsia="zh-CN"/>
              </w:rPr>
              <w:t>0</w:t>
            </w:r>
          </w:p>
        </w:tc>
      </w:tr>
      <w:tr w:rsidR="00147F10" w:rsidRPr="00EC61C3" w14:paraId="743C0EC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BF" w14:textId="77777777" w:rsidR="007C0059" w:rsidRPr="00EC61C3" w:rsidRDefault="007C0059" w:rsidP="008053C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743C0EC0"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C1" w14:textId="77777777" w:rsidR="007C0059" w:rsidRPr="00EC61C3" w:rsidRDefault="007C0059" w:rsidP="008053C9">
            <w:pPr>
              <w:pStyle w:val="TAC"/>
              <w:rPr>
                <w:rFonts w:cs="v4.2.0"/>
                <w:lang w:eastAsia="zh-CN"/>
              </w:rPr>
            </w:pPr>
          </w:p>
        </w:tc>
      </w:tr>
      <w:tr w:rsidR="00147F10" w:rsidRPr="00EC61C3" w14:paraId="743C0EC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C3" w14:textId="77777777" w:rsidR="007C0059" w:rsidRPr="00EC61C3" w:rsidRDefault="007C0059" w:rsidP="008053C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743C0EC4"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C5" w14:textId="77777777" w:rsidR="007C0059" w:rsidRPr="00EC61C3" w:rsidRDefault="007C0059" w:rsidP="008053C9">
            <w:pPr>
              <w:pStyle w:val="TAC"/>
              <w:rPr>
                <w:rFonts w:cs="v4.2.0"/>
                <w:lang w:eastAsia="zh-CN"/>
              </w:rPr>
            </w:pPr>
          </w:p>
        </w:tc>
      </w:tr>
      <w:tr w:rsidR="00147F10" w:rsidRPr="00EC61C3" w14:paraId="743C0EC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C7" w14:textId="77777777" w:rsidR="007C0059" w:rsidRPr="00EC61C3" w:rsidRDefault="007C0059" w:rsidP="008053C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743C0EC8"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C9" w14:textId="77777777" w:rsidR="007C0059" w:rsidRPr="00EC61C3" w:rsidRDefault="007C0059" w:rsidP="008053C9">
            <w:pPr>
              <w:pStyle w:val="TAC"/>
              <w:rPr>
                <w:rFonts w:cs="v4.2.0"/>
                <w:lang w:eastAsia="zh-CN"/>
              </w:rPr>
            </w:pPr>
          </w:p>
        </w:tc>
      </w:tr>
      <w:tr w:rsidR="00147F10" w:rsidRPr="00EC61C3" w14:paraId="743C0EC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CB" w14:textId="77777777" w:rsidR="007C0059" w:rsidRPr="00EC61C3" w:rsidRDefault="007C0059" w:rsidP="008053C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743C0ECC"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CD" w14:textId="77777777" w:rsidR="007C0059" w:rsidRPr="00EC61C3" w:rsidRDefault="007C0059" w:rsidP="008053C9">
            <w:pPr>
              <w:pStyle w:val="TAC"/>
              <w:rPr>
                <w:rFonts w:cs="v4.2.0"/>
                <w:lang w:eastAsia="zh-CN"/>
              </w:rPr>
            </w:pPr>
          </w:p>
        </w:tc>
      </w:tr>
      <w:tr w:rsidR="00147F10" w:rsidRPr="00EC61C3" w14:paraId="743C0ED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CF" w14:textId="77777777" w:rsidR="007C0059" w:rsidRPr="00EC61C3" w:rsidRDefault="007C0059" w:rsidP="008053C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743C0ED0"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D1" w14:textId="77777777" w:rsidR="007C0059" w:rsidRPr="00EC61C3" w:rsidRDefault="007C0059" w:rsidP="008053C9">
            <w:pPr>
              <w:pStyle w:val="TAC"/>
              <w:rPr>
                <w:rFonts w:cs="v4.2.0"/>
                <w:lang w:eastAsia="zh-CN"/>
              </w:rPr>
            </w:pPr>
          </w:p>
        </w:tc>
      </w:tr>
      <w:tr w:rsidR="00147F10" w:rsidRPr="00EC61C3" w14:paraId="743C0ED6"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D3" w14:textId="77777777" w:rsidR="007C0059" w:rsidRPr="00EC61C3" w:rsidRDefault="007C0059" w:rsidP="008053C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743C0ED4"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D5" w14:textId="77777777" w:rsidR="007C0059" w:rsidRPr="00EC61C3" w:rsidRDefault="007C0059" w:rsidP="008053C9">
            <w:pPr>
              <w:pStyle w:val="TAC"/>
              <w:rPr>
                <w:rFonts w:cs="v4.2.0"/>
                <w:lang w:eastAsia="zh-CN"/>
              </w:rPr>
            </w:pPr>
          </w:p>
        </w:tc>
      </w:tr>
      <w:tr w:rsidR="00147F10" w:rsidRPr="00EC61C3" w14:paraId="743C0EDA"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D7" w14:textId="77777777" w:rsidR="007C0059" w:rsidRPr="00EC61C3" w:rsidRDefault="007C0059" w:rsidP="008053C9">
            <w:pPr>
              <w:pStyle w:val="TAC"/>
              <w:jc w:val="left"/>
              <w:rPr>
                <w:rFonts w:cs="Arial"/>
              </w:rPr>
            </w:pPr>
            <w:r w:rsidRPr="00EC61C3">
              <w:rPr>
                <w:rFonts w:cs="Arial"/>
                <w:szCs w:val="16"/>
                <w:lang w:eastAsia="ja-JP"/>
              </w:rPr>
              <w:t>EPRE ratio of OCNG DMRS to SSS(Note 1)</w:t>
            </w:r>
          </w:p>
        </w:tc>
        <w:tc>
          <w:tcPr>
            <w:tcW w:w="992" w:type="dxa"/>
            <w:vMerge/>
            <w:tcBorders>
              <w:left w:val="single" w:sz="4" w:space="0" w:color="auto"/>
              <w:right w:val="single" w:sz="4" w:space="0" w:color="auto"/>
            </w:tcBorders>
          </w:tcPr>
          <w:p w14:paraId="743C0ED8" w14:textId="77777777" w:rsidR="007C0059" w:rsidRPr="00EC61C3" w:rsidRDefault="007C0059" w:rsidP="008053C9">
            <w:pPr>
              <w:pStyle w:val="TAC"/>
              <w:rPr>
                <w:rFonts w:cs="Arial"/>
              </w:rPr>
            </w:pPr>
          </w:p>
        </w:tc>
        <w:tc>
          <w:tcPr>
            <w:tcW w:w="2551" w:type="dxa"/>
            <w:vMerge/>
            <w:tcBorders>
              <w:left w:val="single" w:sz="4" w:space="0" w:color="auto"/>
              <w:right w:val="single" w:sz="4" w:space="0" w:color="auto"/>
            </w:tcBorders>
          </w:tcPr>
          <w:p w14:paraId="743C0ED9" w14:textId="77777777" w:rsidR="007C0059" w:rsidRPr="00EC61C3" w:rsidRDefault="007C0059" w:rsidP="008053C9">
            <w:pPr>
              <w:pStyle w:val="TAC"/>
              <w:rPr>
                <w:rFonts w:cs="v4.2.0"/>
                <w:lang w:eastAsia="zh-CN"/>
              </w:rPr>
            </w:pPr>
          </w:p>
        </w:tc>
      </w:tr>
      <w:tr w:rsidR="00147F10" w:rsidRPr="00EC61C3" w14:paraId="743C0EDE"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C0EDB" w14:textId="77777777" w:rsidR="007C0059" w:rsidRPr="00EC61C3" w:rsidRDefault="007C0059" w:rsidP="008053C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43C0EDC" w14:textId="77777777" w:rsidR="007C0059" w:rsidRPr="00EC61C3" w:rsidRDefault="007C0059" w:rsidP="008053C9">
            <w:pPr>
              <w:pStyle w:val="TAC"/>
              <w:rPr>
                <w:rFonts w:cs="Arial"/>
              </w:rPr>
            </w:pPr>
          </w:p>
        </w:tc>
        <w:tc>
          <w:tcPr>
            <w:tcW w:w="2551" w:type="dxa"/>
            <w:vMerge/>
            <w:tcBorders>
              <w:left w:val="single" w:sz="4" w:space="0" w:color="auto"/>
              <w:bottom w:val="single" w:sz="4" w:space="0" w:color="auto"/>
              <w:right w:val="single" w:sz="4" w:space="0" w:color="auto"/>
            </w:tcBorders>
          </w:tcPr>
          <w:p w14:paraId="743C0EDD" w14:textId="77777777" w:rsidR="007C0059" w:rsidRPr="00EC61C3" w:rsidRDefault="007C0059" w:rsidP="008053C9">
            <w:pPr>
              <w:pStyle w:val="TAC"/>
              <w:rPr>
                <w:rFonts w:cs="Arial"/>
                <w:szCs w:val="16"/>
                <w:lang w:eastAsia="ja-JP"/>
              </w:rPr>
            </w:pPr>
          </w:p>
        </w:tc>
      </w:tr>
      <w:tr w:rsidR="00147F10" w:rsidRPr="00EC61C3" w14:paraId="743C0EE2" w14:textId="77777777" w:rsidTr="008053C9">
        <w:trPr>
          <w:cantSplit/>
          <w:jc w:val="center"/>
        </w:trPr>
        <w:tc>
          <w:tcPr>
            <w:tcW w:w="3823" w:type="dxa"/>
            <w:tcBorders>
              <w:top w:val="single" w:sz="4" w:space="0" w:color="auto"/>
              <w:left w:val="single" w:sz="4" w:space="0" w:color="auto"/>
              <w:bottom w:val="single" w:sz="4" w:space="0" w:color="auto"/>
              <w:right w:val="single" w:sz="4" w:space="0" w:color="auto"/>
            </w:tcBorders>
          </w:tcPr>
          <w:p w14:paraId="743C0EDF" w14:textId="77777777" w:rsidR="007C0059" w:rsidRPr="00EC61C3" w:rsidRDefault="007C0059" w:rsidP="008053C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3C0EE0" w14:textId="77777777" w:rsidR="007C0059" w:rsidRPr="00EC61C3" w:rsidRDefault="007C0059" w:rsidP="008053C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43C0EE1" w14:textId="77777777" w:rsidR="007C0059" w:rsidRPr="00EC61C3" w:rsidRDefault="007C0059" w:rsidP="00871A89">
            <w:pPr>
              <w:pStyle w:val="TAN"/>
              <w:jc w:val="center"/>
              <w:rPr>
                <w:rFonts w:cs="Arial"/>
                <w:szCs w:val="18"/>
              </w:rPr>
              <w:pPrChange w:id="419" w:author="Rose, Ian" w:date="2021-01-14T13:58:00Z">
                <w:pPr>
                  <w:pStyle w:val="TAN"/>
                </w:pPr>
              </w:pPrChange>
            </w:pPr>
            <w:r w:rsidRPr="00EC61C3">
              <w:rPr>
                <w:rFonts w:cs="Arial"/>
                <w:szCs w:val="18"/>
              </w:rPr>
              <w:t>AWGN</w:t>
            </w:r>
          </w:p>
        </w:tc>
      </w:tr>
      <w:tr w:rsidR="007C0059" w:rsidRPr="00EC61C3" w14:paraId="743C0EE4" w14:textId="77777777" w:rsidTr="008053C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43C0EE3" w14:textId="77777777" w:rsidR="007C0059" w:rsidRPr="00EC61C3" w:rsidRDefault="007C0059" w:rsidP="008053C9">
            <w:pPr>
              <w:pStyle w:val="TAN"/>
              <w:rPr>
                <w:rFonts w:cs="Arial"/>
              </w:rPr>
            </w:pPr>
            <w:r w:rsidRPr="00EC61C3">
              <w:rPr>
                <w:rFonts w:cs="Arial"/>
                <w:szCs w:val="18"/>
              </w:rPr>
              <w:t>Note 1:</w:t>
            </w:r>
            <w:r w:rsidRPr="00EC61C3">
              <w:rPr>
                <w:rFonts w:cs="Arial"/>
              </w:rPr>
              <w:tab/>
              <w:t>OCNG shall be used such that</w:t>
            </w:r>
            <w:del w:id="420" w:author="Rose, Ian" w:date="2021-01-14T19:21:00Z">
              <w:r w:rsidRPr="00EC61C3" w:rsidDel="00BC04B3">
                <w:rPr>
                  <w:rFonts w:cs="Arial"/>
                </w:rPr>
                <w:delText xml:space="preserve"> both cells are fully allocated and</w:delText>
              </w:r>
            </w:del>
            <w:r w:rsidRPr="00EC61C3">
              <w:rPr>
                <w:rFonts w:cs="Arial"/>
              </w:rPr>
              <w:t xml:space="preserve"> a constant total transmitted power spectral density is achieved for all OFDM symbols.</w:t>
            </w:r>
          </w:p>
        </w:tc>
      </w:tr>
    </w:tbl>
    <w:p w14:paraId="743C0EE5" w14:textId="77777777" w:rsidR="007C0059" w:rsidRPr="00EC61C3" w:rsidRDefault="007C0059" w:rsidP="007C0059"/>
    <w:p w14:paraId="4E998E3B" w14:textId="77777777" w:rsidR="001D5F34" w:rsidRPr="00EC61C3" w:rsidRDefault="001D5F34" w:rsidP="001D5F34">
      <w:pPr>
        <w:pStyle w:val="TH"/>
      </w:pPr>
      <w:r w:rsidRPr="00EC61C3">
        <w:lastRenderedPageBreak/>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D5F34" w:rsidRPr="00EC61C3" w14:paraId="0D0B8130" w14:textId="77777777" w:rsidTr="00AF3357">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73F2598D" w14:textId="77777777" w:rsidR="001D5F34" w:rsidRPr="00EC61C3" w:rsidRDefault="001D5F34" w:rsidP="00AF3357">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33627A8C" w14:textId="77777777" w:rsidR="001D5F34" w:rsidRPr="00EC61C3" w:rsidRDefault="001D5F34" w:rsidP="00AF3357">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64041E4E" w14:textId="77777777" w:rsidR="001D5F34" w:rsidRPr="00EC61C3" w:rsidRDefault="001D5F34" w:rsidP="00AF3357">
            <w:pPr>
              <w:pStyle w:val="TAH"/>
            </w:pPr>
            <w:r w:rsidRPr="00EC61C3">
              <w:t>Cell 2</w:t>
            </w:r>
          </w:p>
        </w:tc>
      </w:tr>
      <w:tr w:rsidR="001D5F34" w:rsidRPr="00EC61C3" w14:paraId="35972E6E" w14:textId="77777777" w:rsidTr="00AF3357">
        <w:trPr>
          <w:cantSplit/>
          <w:trHeight w:val="81"/>
          <w:jc w:val="center"/>
        </w:trPr>
        <w:tc>
          <w:tcPr>
            <w:tcW w:w="1615" w:type="dxa"/>
            <w:vMerge/>
            <w:tcBorders>
              <w:left w:val="single" w:sz="4" w:space="0" w:color="auto"/>
              <w:right w:val="single" w:sz="4" w:space="0" w:color="auto"/>
            </w:tcBorders>
          </w:tcPr>
          <w:p w14:paraId="0D67C2AA" w14:textId="77777777" w:rsidR="001D5F34" w:rsidRPr="00EC61C3" w:rsidRDefault="001D5F34" w:rsidP="00AF3357">
            <w:pPr>
              <w:pStyle w:val="TAH"/>
            </w:pPr>
          </w:p>
        </w:tc>
        <w:tc>
          <w:tcPr>
            <w:tcW w:w="1980" w:type="dxa"/>
            <w:vMerge/>
            <w:tcBorders>
              <w:left w:val="single" w:sz="4" w:space="0" w:color="auto"/>
              <w:right w:val="single" w:sz="4" w:space="0" w:color="auto"/>
            </w:tcBorders>
          </w:tcPr>
          <w:p w14:paraId="60A3BE62" w14:textId="77777777" w:rsidR="001D5F34" w:rsidRPr="00EC61C3" w:rsidRDefault="001D5F34" w:rsidP="00AF3357">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04CBB283" w14:textId="77777777" w:rsidR="001D5F34" w:rsidRPr="00EC61C3" w:rsidRDefault="001D5F34" w:rsidP="00AF3357">
            <w:pPr>
              <w:pStyle w:val="TAH"/>
            </w:pPr>
            <w:r w:rsidRPr="00EC61C3">
              <w:t>SSB0</w:t>
            </w:r>
          </w:p>
        </w:tc>
        <w:tc>
          <w:tcPr>
            <w:tcW w:w="1961" w:type="dxa"/>
            <w:gridSpan w:val="2"/>
            <w:tcBorders>
              <w:top w:val="single" w:sz="4" w:space="0" w:color="auto"/>
              <w:left w:val="single" w:sz="4" w:space="0" w:color="auto"/>
              <w:right w:val="single" w:sz="4" w:space="0" w:color="auto"/>
            </w:tcBorders>
          </w:tcPr>
          <w:p w14:paraId="158BF733" w14:textId="77777777" w:rsidR="001D5F34" w:rsidRPr="00EC61C3" w:rsidRDefault="001D5F34" w:rsidP="00AF3357">
            <w:pPr>
              <w:pStyle w:val="TAH"/>
            </w:pPr>
            <w:r w:rsidRPr="00EC61C3">
              <w:t>SSB1</w:t>
            </w:r>
          </w:p>
        </w:tc>
      </w:tr>
      <w:tr w:rsidR="001D5F34" w:rsidRPr="00EC61C3" w14:paraId="581B4558" w14:textId="77777777" w:rsidTr="00AF3357">
        <w:trPr>
          <w:cantSplit/>
          <w:trHeight w:val="80"/>
          <w:jc w:val="center"/>
        </w:trPr>
        <w:tc>
          <w:tcPr>
            <w:tcW w:w="1615" w:type="dxa"/>
            <w:vMerge/>
            <w:tcBorders>
              <w:left w:val="single" w:sz="4" w:space="0" w:color="auto"/>
              <w:bottom w:val="single" w:sz="4" w:space="0" w:color="auto"/>
              <w:right w:val="single" w:sz="4" w:space="0" w:color="auto"/>
            </w:tcBorders>
          </w:tcPr>
          <w:p w14:paraId="03DCEFB5" w14:textId="77777777" w:rsidR="001D5F34" w:rsidRPr="00EC61C3" w:rsidRDefault="001D5F34" w:rsidP="00AF3357">
            <w:pPr>
              <w:pStyle w:val="TAH"/>
            </w:pPr>
          </w:p>
        </w:tc>
        <w:tc>
          <w:tcPr>
            <w:tcW w:w="1980" w:type="dxa"/>
            <w:vMerge/>
            <w:tcBorders>
              <w:left w:val="single" w:sz="4" w:space="0" w:color="auto"/>
              <w:bottom w:val="single" w:sz="4" w:space="0" w:color="auto"/>
              <w:right w:val="single" w:sz="4" w:space="0" w:color="auto"/>
            </w:tcBorders>
          </w:tcPr>
          <w:p w14:paraId="4DE499A4" w14:textId="77777777" w:rsidR="001D5F34" w:rsidRPr="00EC61C3" w:rsidRDefault="001D5F34" w:rsidP="00AF3357">
            <w:pPr>
              <w:pStyle w:val="TAH"/>
            </w:pPr>
          </w:p>
        </w:tc>
        <w:tc>
          <w:tcPr>
            <w:tcW w:w="945" w:type="dxa"/>
            <w:tcBorders>
              <w:top w:val="single" w:sz="4" w:space="0" w:color="auto"/>
              <w:left w:val="single" w:sz="4" w:space="0" w:color="auto"/>
              <w:bottom w:val="single" w:sz="4" w:space="0" w:color="auto"/>
              <w:right w:val="single" w:sz="4" w:space="0" w:color="auto"/>
            </w:tcBorders>
          </w:tcPr>
          <w:p w14:paraId="55E70CD5" w14:textId="77777777" w:rsidR="001D5F34" w:rsidRPr="00EC61C3" w:rsidRDefault="001D5F34" w:rsidP="00AF3357">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1BE42292" w14:textId="77777777" w:rsidR="001D5F34" w:rsidRPr="00EC61C3" w:rsidRDefault="001D5F34" w:rsidP="00AF3357">
            <w:pPr>
              <w:pStyle w:val="TAH"/>
            </w:pPr>
            <w:r w:rsidRPr="00EC61C3">
              <w:t>T2</w:t>
            </w:r>
          </w:p>
        </w:tc>
        <w:tc>
          <w:tcPr>
            <w:tcW w:w="919" w:type="dxa"/>
            <w:tcBorders>
              <w:left w:val="single" w:sz="4" w:space="0" w:color="auto"/>
              <w:bottom w:val="single" w:sz="4" w:space="0" w:color="auto"/>
              <w:right w:val="single" w:sz="4" w:space="0" w:color="auto"/>
            </w:tcBorders>
          </w:tcPr>
          <w:p w14:paraId="1A0EF0B1" w14:textId="77777777" w:rsidR="001D5F34" w:rsidRPr="00EC61C3" w:rsidRDefault="001D5F34" w:rsidP="00AF3357">
            <w:pPr>
              <w:pStyle w:val="TAH"/>
            </w:pPr>
            <w:r w:rsidRPr="00EC61C3">
              <w:t>T1</w:t>
            </w:r>
          </w:p>
        </w:tc>
        <w:tc>
          <w:tcPr>
            <w:tcW w:w="1042" w:type="dxa"/>
            <w:tcBorders>
              <w:left w:val="single" w:sz="4" w:space="0" w:color="auto"/>
              <w:bottom w:val="single" w:sz="4" w:space="0" w:color="auto"/>
              <w:right w:val="single" w:sz="4" w:space="0" w:color="auto"/>
            </w:tcBorders>
          </w:tcPr>
          <w:p w14:paraId="4A346BE0" w14:textId="77777777" w:rsidR="001D5F34" w:rsidRPr="00EC61C3" w:rsidRDefault="001D5F34" w:rsidP="00AF3357">
            <w:pPr>
              <w:pStyle w:val="TAH"/>
            </w:pPr>
            <w:r w:rsidRPr="00EC61C3">
              <w:t>T2</w:t>
            </w:r>
          </w:p>
        </w:tc>
      </w:tr>
      <w:tr w:rsidR="001D5F34" w:rsidRPr="00EC61C3" w14:paraId="6501579D" w14:textId="77777777" w:rsidTr="00D81BD7">
        <w:trPr>
          <w:cantSplit/>
          <w:jc w:val="center"/>
        </w:trPr>
        <w:tc>
          <w:tcPr>
            <w:tcW w:w="1615" w:type="dxa"/>
            <w:vMerge w:val="restart"/>
            <w:tcBorders>
              <w:top w:val="single" w:sz="4" w:space="0" w:color="auto"/>
              <w:left w:val="single" w:sz="4" w:space="0" w:color="auto"/>
              <w:right w:val="single" w:sz="4" w:space="0" w:color="auto"/>
            </w:tcBorders>
          </w:tcPr>
          <w:p w14:paraId="29401A0F" w14:textId="77777777" w:rsidR="001D5F34" w:rsidRPr="00EC61C3" w:rsidRDefault="001D5F34" w:rsidP="00AF3357">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B348A2B" w14:textId="77777777" w:rsidR="001D5F34" w:rsidRPr="00EC61C3" w:rsidRDefault="001D5F34" w:rsidP="00D81BD7">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9A5497F" w14:textId="77777777" w:rsidR="001D5F34" w:rsidRPr="00EC61C3" w:rsidRDefault="001D5F34" w:rsidP="00D81BD7">
            <w:pPr>
              <w:pStyle w:val="TAC"/>
              <w:rPr>
                <w:rFonts w:cs="v4.2.0"/>
                <w:lang w:eastAsia="zh-CN"/>
              </w:rPr>
            </w:pPr>
            <w:r w:rsidRPr="00EC61C3">
              <w:rPr>
                <w:lang w:val="en-US"/>
              </w:rPr>
              <w:t>Setup 3 according to clause A.3.15.3</w:t>
            </w:r>
          </w:p>
        </w:tc>
      </w:tr>
      <w:tr w:rsidR="001D5F34" w:rsidRPr="00EC61C3" w14:paraId="65504EA1" w14:textId="77777777" w:rsidTr="00D81BD7">
        <w:trPr>
          <w:cantSplit/>
          <w:jc w:val="center"/>
        </w:trPr>
        <w:tc>
          <w:tcPr>
            <w:tcW w:w="1615" w:type="dxa"/>
            <w:vMerge/>
            <w:tcBorders>
              <w:left w:val="single" w:sz="4" w:space="0" w:color="auto"/>
              <w:bottom w:val="single" w:sz="4" w:space="0" w:color="auto"/>
              <w:right w:val="single" w:sz="4" w:space="0" w:color="auto"/>
            </w:tcBorders>
          </w:tcPr>
          <w:p w14:paraId="7F8B1100" w14:textId="77777777" w:rsidR="001D5F34" w:rsidRPr="00EC61C3" w:rsidRDefault="001D5F34" w:rsidP="00AF3357">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15182D94" w14:textId="77777777" w:rsidR="001D5F34" w:rsidRPr="00EC61C3" w:rsidRDefault="001D5F34" w:rsidP="00D81BD7">
            <w:pPr>
              <w:pStyle w:val="TAC"/>
              <w:rPr>
                <w:lang w:val="it-IT"/>
              </w:rPr>
            </w:pPr>
          </w:p>
        </w:tc>
        <w:tc>
          <w:tcPr>
            <w:tcW w:w="1812" w:type="dxa"/>
            <w:gridSpan w:val="2"/>
            <w:tcBorders>
              <w:left w:val="single" w:sz="4" w:space="0" w:color="auto"/>
              <w:right w:val="single" w:sz="4" w:space="0" w:color="auto"/>
            </w:tcBorders>
          </w:tcPr>
          <w:p w14:paraId="5B9954EA" w14:textId="77777777" w:rsidR="001D5F34" w:rsidRPr="00EC61C3" w:rsidRDefault="001D5F34" w:rsidP="00D81BD7">
            <w:pPr>
              <w:pStyle w:val="TAC"/>
              <w:rPr>
                <w:b/>
                <w:lang w:val="en-US"/>
              </w:rPr>
            </w:pPr>
            <w:r w:rsidRPr="00EC61C3">
              <w:rPr>
                <w:b/>
                <w:lang w:val="en-US"/>
              </w:rPr>
              <w:t>AoA1</w:t>
            </w:r>
          </w:p>
        </w:tc>
        <w:tc>
          <w:tcPr>
            <w:tcW w:w="1961" w:type="dxa"/>
            <w:gridSpan w:val="2"/>
            <w:tcBorders>
              <w:left w:val="single" w:sz="4" w:space="0" w:color="auto"/>
              <w:right w:val="single" w:sz="4" w:space="0" w:color="auto"/>
            </w:tcBorders>
          </w:tcPr>
          <w:p w14:paraId="245B8028" w14:textId="77777777" w:rsidR="001D5F34" w:rsidRPr="00EC61C3" w:rsidRDefault="001D5F34" w:rsidP="00D81BD7">
            <w:pPr>
              <w:pStyle w:val="TAC"/>
              <w:rPr>
                <w:b/>
                <w:lang w:val="en-US"/>
              </w:rPr>
            </w:pPr>
            <w:r w:rsidRPr="00EC61C3">
              <w:rPr>
                <w:b/>
                <w:lang w:val="en-US"/>
              </w:rPr>
              <w:t>AoA2</w:t>
            </w:r>
          </w:p>
        </w:tc>
      </w:tr>
      <w:tr w:rsidR="00D81BD7" w:rsidRPr="00EC61C3" w14:paraId="2745880F" w14:textId="77777777" w:rsidTr="00D81BD7">
        <w:trPr>
          <w:cantSplit/>
          <w:jc w:val="center"/>
        </w:trPr>
        <w:tc>
          <w:tcPr>
            <w:tcW w:w="1615" w:type="dxa"/>
            <w:tcBorders>
              <w:left w:val="single" w:sz="4" w:space="0" w:color="auto"/>
              <w:bottom w:val="single" w:sz="4" w:space="0" w:color="auto"/>
              <w:right w:val="single" w:sz="4" w:space="0" w:color="auto"/>
            </w:tcBorders>
            <w:vAlign w:val="center"/>
          </w:tcPr>
          <w:p w14:paraId="061409EC" w14:textId="46FEB980" w:rsidR="00D81BD7" w:rsidRPr="00EC61C3" w:rsidRDefault="00D81BD7" w:rsidP="00D81BD7">
            <w:pPr>
              <w:pStyle w:val="TAC"/>
              <w:jc w:val="left"/>
              <w:rPr>
                <w:rFonts w:cs="Arial"/>
                <w:lang w:val="da-DK"/>
              </w:rPr>
            </w:pPr>
            <w:r w:rsidRPr="00EC61C3">
              <w:rPr>
                <w:rFonts w:cs="Arial"/>
                <w:szCs w:val="18"/>
                <w:lang w:val="en-US"/>
              </w:rPr>
              <w:t>Assumption for UE beams</w:t>
            </w:r>
            <w:ins w:id="421" w:author="Rose, Ian" w:date="2021-01-14T14:07:00Z">
              <w:r w:rsidR="00222A4C">
                <w:rPr>
                  <w:rFonts w:cs="Arial"/>
                  <w:szCs w:val="18"/>
                  <w:lang w:val="en-US"/>
                </w:rPr>
                <w:t xml:space="preserve"> </w:t>
              </w:r>
            </w:ins>
            <w:r w:rsidRPr="00EC61C3">
              <w:rPr>
                <w:rFonts w:cs="Arial"/>
                <w:szCs w:val="18"/>
                <w:vertAlign w:val="superscript"/>
                <w:lang w:val="en-US"/>
              </w:rPr>
              <w:t>Note 6</w:t>
            </w:r>
          </w:p>
        </w:tc>
        <w:tc>
          <w:tcPr>
            <w:tcW w:w="1980" w:type="dxa"/>
            <w:tcBorders>
              <w:left w:val="single" w:sz="4" w:space="0" w:color="auto"/>
              <w:bottom w:val="single" w:sz="4" w:space="0" w:color="auto"/>
              <w:right w:val="single" w:sz="4" w:space="0" w:color="auto"/>
            </w:tcBorders>
          </w:tcPr>
          <w:p w14:paraId="49CD6113" w14:textId="77777777" w:rsidR="00D81BD7" w:rsidRPr="00EC61C3" w:rsidRDefault="00D81BD7" w:rsidP="00D81BD7">
            <w:pPr>
              <w:pStyle w:val="TAC"/>
              <w:rPr>
                <w:lang w:val="it-IT"/>
              </w:rPr>
            </w:pPr>
          </w:p>
        </w:tc>
        <w:tc>
          <w:tcPr>
            <w:tcW w:w="1812" w:type="dxa"/>
            <w:gridSpan w:val="2"/>
            <w:tcBorders>
              <w:left w:val="single" w:sz="4" w:space="0" w:color="auto"/>
              <w:right w:val="single" w:sz="4" w:space="0" w:color="auto"/>
            </w:tcBorders>
          </w:tcPr>
          <w:p w14:paraId="6711F489" w14:textId="4576AFE9" w:rsidR="00D81BD7" w:rsidRPr="00EC61C3" w:rsidRDefault="00D81BD7" w:rsidP="00D81BD7">
            <w:pPr>
              <w:pStyle w:val="TAC"/>
              <w:rPr>
                <w:b/>
                <w:lang w:val="en-US"/>
              </w:rPr>
            </w:pPr>
            <w:r w:rsidRPr="00EC61C3">
              <w:rPr>
                <w:rFonts w:eastAsia="SimSun"/>
                <w:lang w:val="en-US"/>
              </w:rPr>
              <w:t>Rough</w:t>
            </w:r>
          </w:p>
        </w:tc>
        <w:tc>
          <w:tcPr>
            <w:tcW w:w="1961" w:type="dxa"/>
            <w:gridSpan w:val="2"/>
            <w:tcBorders>
              <w:left w:val="single" w:sz="4" w:space="0" w:color="auto"/>
              <w:right w:val="single" w:sz="4" w:space="0" w:color="auto"/>
            </w:tcBorders>
          </w:tcPr>
          <w:p w14:paraId="36DF156B" w14:textId="754745CC" w:rsidR="00D81BD7" w:rsidRPr="00EC61C3" w:rsidRDefault="00D81BD7" w:rsidP="00D81BD7">
            <w:pPr>
              <w:pStyle w:val="TAC"/>
              <w:rPr>
                <w:b/>
                <w:lang w:val="en-US"/>
              </w:rPr>
            </w:pPr>
            <w:r w:rsidRPr="00EC61C3">
              <w:rPr>
                <w:rFonts w:eastAsia="SimSun"/>
                <w:lang w:val="en-US"/>
              </w:rPr>
              <w:t>Rough</w:t>
            </w:r>
          </w:p>
        </w:tc>
      </w:tr>
      <w:tr w:rsidR="00EC61C3" w:rsidRPr="00EC61C3" w:rsidDel="00871A89" w14:paraId="34CB50F9" w14:textId="72B6AE7C" w:rsidTr="00D81BD7">
        <w:trPr>
          <w:cantSplit/>
          <w:jc w:val="center"/>
          <w:del w:id="422" w:author="Rose, Ian" w:date="2021-01-14T13:59:00Z"/>
        </w:trPr>
        <w:tc>
          <w:tcPr>
            <w:tcW w:w="1615" w:type="dxa"/>
            <w:tcBorders>
              <w:top w:val="single" w:sz="4" w:space="0" w:color="auto"/>
              <w:left w:val="single" w:sz="4" w:space="0" w:color="auto"/>
              <w:bottom w:val="single" w:sz="4" w:space="0" w:color="auto"/>
              <w:right w:val="single" w:sz="4" w:space="0" w:color="auto"/>
            </w:tcBorders>
          </w:tcPr>
          <w:p w14:paraId="154D4EDC" w14:textId="5DBB7FFF" w:rsidR="00EC61C3" w:rsidRPr="00EC61C3" w:rsidDel="00871A89" w:rsidRDefault="00EC61C3" w:rsidP="00EC61C3">
            <w:pPr>
              <w:pStyle w:val="TAL"/>
              <w:rPr>
                <w:del w:id="423" w:author="Rose, Ian" w:date="2021-01-14T13:59:00Z"/>
                <w:lang w:val="da-DK"/>
              </w:rPr>
            </w:pPr>
            <w:del w:id="424" w:author="Rose, Ian" w:date="2021-01-14T13:59:00Z">
              <w:r w:rsidRPr="00EC61C3" w:rsidDel="00871A89">
                <w:delText>N</w:delText>
              </w:r>
              <w:r w:rsidRPr="00EC61C3" w:rsidDel="00871A89">
                <w:rPr>
                  <w:vertAlign w:val="subscript"/>
                </w:rPr>
                <w:delText>oc</w:delText>
              </w:r>
              <w:r w:rsidRPr="00EC61C3" w:rsidDel="00871A89">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51D71960" w14:textId="5BDF691F" w:rsidR="00EC61C3" w:rsidRPr="00EC61C3" w:rsidDel="00871A89" w:rsidRDefault="00EC61C3" w:rsidP="00EC61C3">
            <w:pPr>
              <w:pStyle w:val="TAC"/>
              <w:rPr>
                <w:del w:id="425" w:author="Rose, Ian" w:date="2021-01-14T13:59:00Z"/>
                <w:lang w:val="it-IT"/>
              </w:rPr>
            </w:pPr>
            <w:del w:id="426" w:author="Rose, Ian" w:date="2021-01-14T13:59:00Z">
              <w:r w:rsidRPr="00EC61C3" w:rsidDel="00871A89">
                <w:delText>dBm/15 kHz</w:delText>
              </w:r>
            </w:del>
          </w:p>
        </w:tc>
        <w:tc>
          <w:tcPr>
            <w:tcW w:w="3773" w:type="dxa"/>
            <w:gridSpan w:val="4"/>
            <w:tcBorders>
              <w:top w:val="single" w:sz="4" w:space="0" w:color="auto"/>
              <w:left w:val="single" w:sz="4" w:space="0" w:color="auto"/>
              <w:right w:val="single" w:sz="4" w:space="0" w:color="auto"/>
            </w:tcBorders>
          </w:tcPr>
          <w:p w14:paraId="43F54E58" w14:textId="7692A451" w:rsidR="00EC61C3" w:rsidRPr="00EC61C3" w:rsidDel="00871A89" w:rsidRDefault="00EC61C3" w:rsidP="00EC61C3">
            <w:pPr>
              <w:pStyle w:val="TAC"/>
              <w:rPr>
                <w:del w:id="427" w:author="Rose, Ian" w:date="2021-01-14T13:59:00Z"/>
                <w:lang w:val="en-US"/>
              </w:rPr>
            </w:pPr>
            <w:del w:id="428" w:author="Rose, Ian" w:date="2021-01-14T13:59:00Z">
              <w:r w:rsidRPr="00EC61C3" w:rsidDel="00871A89">
                <w:rPr>
                  <w:lang w:val="en-US"/>
                </w:rPr>
                <w:delText>-92.1</w:delText>
              </w:r>
            </w:del>
          </w:p>
        </w:tc>
      </w:tr>
      <w:tr w:rsidR="00EC61C3" w:rsidRPr="00EC61C3" w:rsidDel="00871A89" w14:paraId="36E61C81" w14:textId="6594C14E" w:rsidTr="00D81BD7">
        <w:trPr>
          <w:cantSplit/>
          <w:jc w:val="center"/>
          <w:del w:id="429" w:author="Rose, Ian" w:date="2021-01-14T13:59:00Z"/>
        </w:trPr>
        <w:tc>
          <w:tcPr>
            <w:tcW w:w="1615" w:type="dxa"/>
            <w:tcBorders>
              <w:top w:val="single" w:sz="4" w:space="0" w:color="auto"/>
              <w:left w:val="single" w:sz="4" w:space="0" w:color="auto"/>
              <w:bottom w:val="single" w:sz="4" w:space="0" w:color="auto"/>
              <w:right w:val="single" w:sz="4" w:space="0" w:color="auto"/>
            </w:tcBorders>
          </w:tcPr>
          <w:p w14:paraId="76EE3379" w14:textId="70EE1736" w:rsidR="00EC61C3" w:rsidRPr="00EC61C3" w:rsidDel="00871A89" w:rsidRDefault="00EC61C3" w:rsidP="00EC61C3">
            <w:pPr>
              <w:pStyle w:val="TAL"/>
              <w:rPr>
                <w:del w:id="430" w:author="Rose, Ian" w:date="2021-01-14T13:59:00Z"/>
                <w:rFonts w:cs="v4.2.0"/>
              </w:rPr>
            </w:pPr>
            <w:del w:id="431" w:author="Rose, Ian" w:date="2021-01-14T13:59:00Z">
              <w:r w:rsidRPr="00EC61C3" w:rsidDel="00871A89">
                <w:delText>N</w:delText>
              </w:r>
              <w:r w:rsidRPr="00EC61C3" w:rsidDel="00871A89">
                <w:rPr>
                  <w:vertAlign w:val="subscript"/>
                </w:rPr>
                <w:delText>oc</w:delText>
              </w:r>
              <w:r w:rsidRPr="00EC61C3" w:rsidDel="00871A89">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2B39B30D" w14:textId="2EA64E8D" w:rsidR="00EC61C3" w:rsidRPr="00EC61C3" w:rsidDel="00871A89" w:rsidRDefault="00EC61C3" w:rsidP="00EC61C3">
            <w:pPr>
              <w:pStyle w:val="TAC"/>
              <w:rPr>
                <w:del w:id="432" w:author="Rose, Ian" w:date="2021-01-14T13:59:00Z"/>
                <w:rFonts w:cs="v4.2.0"/>
              </w:rPr>
            </w:pPr>
            <w:del w:id="433" w:author="Rose, Ian" w:date="2021-01-14T13:59:00Z">
              <w:r w:rsidRPr="00EC61C3" w:rsidDel="00871A89">
                <w:delText>dBm/SCS</w:delText>
              </w:r>
            </w:del>
          </w:p>
        </w:tc>
        <w:tc>
          <w:tcPr>
            <w:tcW w:w="3773" w:type="dxa"/>
            <w:gridSpan w:val="4"/>
            <w:tcBorders>
              <w:left w:val="single" w:sz="4" w:space="0" w:color="auto"/>
              <w:right w:val="single" w:sz="4" w:space="0" w:color="auto"/>
            </w:tcBorders>
          </w:tcPr>
          <w:p w14:paraId="5F96CA92" w14:textId="1A4BB613" w:rsidR="00EC61C3" w:rsidRPr="00EC61C3" w:rsidDel="00871A89" w:rsidRDefault="00EC61C3" w:rsidP="00EC61C3">
            <w:pPr>
              <w:pStyle w:val="TAC"/>
              <w:rPr>
                <w:del w:id="434" w:author="Rose, Ian" w:date="2021-01-14T13:59:00Z"/>
                <w:rFonts w:cs="v4.2.0"/>
              </w:rPr>
            </w:pPr>
            <w:del w:id="435" w:author="Rose, Ian" w:date="2021-01-14T13:59:00Z">
              <w:r w:rsidRPr="00EC61C3" w:rsidDel="00871A89">
                <w:rPr>
                  <w:rFonts w:cs="v4.2.0"/>
                </w:rPr>
                <w:delText>-83.1</w:delText>
              </w:r>
            </w:del>
          </w:p>
        </w:tc>
      </w:tr>
      <w:tr w:rsidR="001D5F34" w:rsidRPr="00EC61C3" w14:paraId="3C786E07" w14:textId="77777777" w:rsidTr="00D81BD7">
        <w:trPr>
          <w:cantSplit/>
          <w:jc w:val="center"/>
        </w:trPr>
        <w:tc>
          <w:tcPr>
            <w:tcW w:w="1615" w:type="dxa"/>
            <w:tcBorders>
              <w:top w:val="single" w:sz="4" w:space="0" w:color="auto"/>
              <w:left w:val="single" w:sz="4" w:space="0" w:color="auto"/>
              <w:bottom w:val="single" w:sz="4" w:space="0" w:color="auto"/>
              <w:right w:val="single" w:sz="4" w:space="0" w:color="auto"/>
            </w:tcBorders>
          </w:tcPr>
          <w:p w14:paraId="34E0560F" w14:textId="77777777" w:rsidR="001D5F34" w:rsidRPr="00EC61C3" w:rsidRDefault="001D5F34" w:rsidP="00AF3357">
            <w:pPr>
              <w:pStyle w:val="TAL"/>
              <w:rPr>
                <w:lang w:val="da-DK"/>
              </w:rPr>
            </w:pPr>
            <w:proofErr w:type="spellStart"/>
            <w:r w:rsidRPr="00EC61C3">
              <w:t>Ê</w:t>
            </w:r>
            <w:r w:rsidRPr="00EC61C3">
              <w:rPr>
                <w:vertAlign w:val="subscript"/>
              </w:rPr>
              <w:t>s</w:t>
            </w:r>
            <w:proofErr w:type="spellEnd"/>
            <w:del w:id="436" w:author="Rose, Ian" w:date="2021-01-14T13:59:00Z">
              <w:r w:rsidRPr="00EC61C3" w:rsidDel="00871A89">
                <w:delText>/N</w:delText>
              </w:r>
              <w:r w:rsidRPr="00EC61C3" w:rsidDel="00871A89">
                <w:rPr>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1D524515" w14:textId="0E46E62E" w:rsidR="001D5F34" w:rsidRPr="00EC61C3" w:rsidRDefault="001D5F34" w:rsidP="00D81BD7">
            <w:pPr>
              <w:pStyle w:val="TAC"/>
              <w:rPr>
                <w:lang w:val="it-IT"/>
              </w:rPr>
            </w:pPr>
            <w:r w:rsidRPr="00EC61C3">
              <w:t>dB</w:t>
            </w:r>
            <w:ins w:id="437" w:author="Rose, Ian" w:date="2021-01-14T14:00:00Z">
              <w:r w:rsidR="00871A89">
                <w:t>m/SCS</w:t>
              </w:r>
            </w:ins>
          </w:p>
        </w:tc>
        <w:tc>
          <w:tcPr>
            <w:tcW w:w="945" w:type="dxa"/>
            <w:tcBorders>
              <w:left w:val="single" w:sz="4" w:space="0" w:color="auto"/>
              <w:right w:val="single" w:sz="4" w:space="0" w:color="auto"/>
            </w:tcBorders>
          </w:tcPr>
          <w:p w14:paraId="783102FA" w14:textId="5A0F7190" w:rsidR="001D5F34" w:rsidRPr="00EC61C3" w:rsidRDefault="00871A89" w:rsidP="00D81BD7">
            <w:pPr>
              <w:pStyle w:val="TAC"/>
              <w:rPr>
                <w:lang w:val="en-US"/>
              </w:rPr>
            </w:pPr>
            <w:ins w:id="438" w:author="Rose, Ian" w:date="2021-01-14T14:00:00Z">
              <w:r w:rsidRPr="00E6287B">
                <w:rPr>
                  <w:szCs w:val="18"/>
                </w:rPr>
                <w:t>-</w:t>
              </w:r>
              <w:r>
                <w:rPr>
                  <w:szCs w:val="18"/>
                </w:rPr>
                <w:t>80.6</w:t>
              </w:r>
            </w:ins>
            <w:del w:id="439" w:author="Rose, Ian" w:date="2021-01-14T14:00:00Z">
              <w:r w:rsidR="001D5F34" w:rsidRPr="00EC61C3" w:rsidDel="00871A89">
                <w:rPr>
                  <w:lang w:val="en-US"/>
                </w:rPr>
                <w:delText>1</w:delText>
              </w:r>
            </w:del>
          </w:p>
        </w:tc>
        <w:tc>
          <w:tcPr>
            <w:tcW w:w="867" w:type="dxa"/>
            <w:tcBorders>
              <w:left w:val="single" w:sz="4" w:space="0" w:color="auto"/>
              <w:right w:val="single" w:sz="4" w:space="0" w:color="auto"/>
            </w:tcBorders>
          </w:tcPr>
          <w:p w14:paraId="0B4C348C" w14:textId="1D848785" w:rsidR="001D5F34" w:rsidRPr="00EC61C3" w:rsidRDefault="00871A89" w:rsidP="00D81BD7">
            <w:pPr>
              <w:pStyle w:val="TAC"/>
              <w:rPr>
                <w:lang w:val="en-US"/>
              </w:rPr>
            </w:pPr>
            <w:ins w:id="440" w:author="Rose, Ian" w:date="2021-01-14T14:00:00Z">
              <w:r w:rsidRPr="00E6287B">
                <w:rPr>
                  <w:szCs w:val="18"/>
                </w:rPr>
                <w:t>-</w:t>
              </w:r>
              <w:r>
                <w:rPr>
                  <w:szCs w:val="18"/>
                </w:rPr>
                <w:t>80.6</w:t>
              </w:r>
            </w:ins>
            <w:del w:id="441" w:author="Rose, Ian" w:date="2021-01-14T14:00:00Z">
              <w:r w:rsidR="001D5F34" w:rsidRPr="00EC61C3" w:rsidDel="00871A89">
                <w:rPr>
                  <w:lang w:val="en-US"/>
                </w:rPr>
                <w:delText>1</w:delText>
              </w:r>
            </w:del>
          </w:p>
        </w:tc>
        <w:tc>
          <w:tcPr>
            <w:tcW w:w="919" w:type="dxa"/>
            <w:tcBorders>
              <w:left w:val="single" w:sz="4" w:space="0" w:color="auto"/>
              <w:right w:val="single" w:sz="4" w:space="0" w:color="auto"/>
            </w:tcBorders>
          </w:tcPr>
          <w:p w14:paraId="05889EED" w14:textId="77777777" w:rsidR="001D5F34" w:rsidRPr="00EC61C3" w:rsidRDefault="001D5F34" w:rsidP="00D81BD7">
            <w:pPr>
              <w:pStyle w:val="TAC"/>
              <w:rPr>
                <w:lang w:val="en-US"/>
              </w:rPr>
            </w:pPr>
            <w:r w:rsidRPr="00EC61C3">
              <w:rPr>
                <w:lang w:val="en-US"/>
              </w:rPr>
              <w:t>-Infinity</w:t>
            </w:r>
          </w:p>
        </w:tc>
        <w:tc>
          <w:tcPr>
            <w:tcW w:w="1042" w:type="dxa"/>
            <w:tcBorders>
              <w:left w:val="single" w:sz="4" w:space="0" w:color="auto"/>
              <w:right w:val="single" w:sz="4" w:space="0" w:color="auto"/>
            </w:tcBorders>
          </w:tcPr>
          <w:p w14:paraId="6545A92F" w14:textId="004FBA82" w:rsidR="001D5F34" w:rsidRPr="00EC61C3" w:rsidRDefault="00871A89" w:rsidP="00D81BD7">
            <w:pPr>
              <w:pStyle w:val="TAC"/>
              <w:rPr>
                <w:lang w:val="en-US"/>
              </w:rPr>
            </w:pPr>
            <w:ins w:id="442" w:author="Rose, Ian" w:date="2021-01-14T14:00:00Z">
              <w:r w:rsidRPr="00E6287B">
                <w:rPr>
                  <w:szCs w:val="18"/>
                </w:rPr>
                <w:t>-</w:t>
              </w:r>
              <w:r>
                <w:rPr>
                  <w:szCs w:val="18"/>
                </w:rPr>
                <w:t>80.6</w:t>
              </w:r>
            </w:ins>
            <w:del w:id="443" w:author="Rose, Ian" w:date="2021-01-14T14:00:00Z">
              <w:r w:rsidR="001D5F34" w:rsidRPr="00EC61C3" w:rsidDel="00871A89">
                <w:rPr>
                  <w:lang w:val="en-US"/>
                </w:rPr>
                <w:delText>1</w:delText>
              </w:r>
            </w:del>
          </w:p>
        </w:tc>
      </w:tr>
      <w:tr w:rsidR="001D5F34" w:rsidRPr="00EC61C3" w14:paraId="3B0E3B9C" w14:textId="77777777" w:rsidTr="00D81BD7">
        <w:trPr>
          <w:cantSplit/>
          <w:jc w:val="center"/>
        </w:trPr>
        <w:tc>
          <w:tcPr>
            <w:tcW w:w="1615" w:type="dxa"/>
            <w:tcBorders>
              <w:top w:val="single" w:sz="4" w:space="0" w:color="auto"/>
              <w:left w:val="single" w:sz="4" w:space="0" w:color="auto"/>
              <w:bottom w:val="single" w:sz="4" w:space="0" w:color="auto"/>
              <w:right w:val="single" w:sz="4" w:space="0" w:color="auto"/>
            </w:tcBorders>
          </w:tcPr>
          <w:p w14:paraId="7321E957" w14:textId="1D75EE88" w:rsidR="001D5F34" w:rsidRPr="00EC61C3" w:rsidRDefault="001D5F34" w:rsidP="00AF3357">
            <w:pPr>
              <w:pStyle w:val="TAL"/>
              <w:rPr>
                <w:lang w:val="da-DK"/>
              </w:rPr>
            </w:pPr>
            <w:r w:rsidRPr="00EC61C3">
              <w:rPr>
                <w:rFonts w:cs="v4.2.0"/>
              </w:rPr>
              <w:t>SS</w:t>
            </w:r>
            <w:ins w:id="444" w:author="Rose, Ian" w:date="2021-01-14T14:03:00Z">
              <w:r w:rsidR="0016358D">
                <w:rPr>
                  <w:rFonts w:cs="v4.2.0"/>
                </w:rPr>
                <w:t>B</w:t>
              </w:r>
            </w:ins>
            <w:r w:rsidRPr="00EC61C3">
              <w:rPr>
                <w:rFonts w:cs="v4.2.0"/>
              </w:rPr>
              <w:t>-</w:t>
            </w:r>
            <w:del w:id="445" w:author="Rose, Ian" w:date="2021-01-14T14:03:00Z">
              <w:r w:rsidRPr="00EC61C3" w:rsidDel="0016358D">
                <w:rPr>
                  <w:rFonts w:cs="v4.2.0"/>
                </w:rPr>
                <w:delText>RS</w:delText>
              </w:r>
            </w:del>
            <w:r w:rsidRPr="00EC61C3">
              <w:rPr>
                <w:rFonts w:cs="v4.2.0"/>
              </w:rPr>
              <w:t>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701B6E6" w14:textId="13F32BE1" w:rsidR="001D5F34" w:rsidRPr="00EC61C3" w:rsidRDefault="001D5F34" w:rsidP="00D81BD7">
            <w:pPr>
              <w:pStyle w:val="TAC"/>
              <w:rPr>
                <w:lang w:val="it-IT"/>
              </w:rPr>
            </w:pPr>
            <w:r w:rsidRPr="00EC61C3">
              <w:rPr>
                <w:rFonts w:cs="v4.2.0"/>
              </w:rPr>
              <w:t>dBm/</w:t>
            </w:r>
            <w:ins w:id="446" w:author="Rose, Ian" w:date="2021-01-14T14:01:00Z">
              <w:r w:rsidR="00871A89" w:rsidRPr="00871A89">
                <w:rPr>
                  <w:lang w:val="en-US"/>
                  <w:rPrChange w:id="447" w:author="Rose, Ian" w:date="2021-01-14T14:01:00Z">
                    <w:rPr>
                      <w:vertAlign w:val="superscript"/>
                      <w:lang w:val="en-US"/>
                    </w:rPr>
                  </w:rPrChange>
                </w:rPr>
                <w:t>SCS</w:t>
              </w:r>
            </w:ins>
            <w:del w:id="448" w:author="Rose, Ian" w:date="2021-01-14T14:01:00Z">
              <w:r w:rsidRPr="00EC61C3" w:rsidDel="00871A89">
                <w:rPr>
                  <w:rFonts w:cs="v4.2.0"/>
                </w:rPr>
                <w:delText>120 kHz</w:delText>
              </w:r>
              <w:r w:rsidRPr="00EC61C3" w:rsidDel="00871A89">
                <w:rPr>
                  <w:vertAlign w:val="superscript"/>
                  <w:lang w:val="en-US"/>
                </w:rPr>
                <w:delText xml:space="preserve"> Note3</w:delText>
              </w:r>
            </w:del>
          </w:p>
        </w:tc>
        <w:tc>
          <w:tcPr>
            <w:tcW w:w="945" w:type="dxa"/>
            <w:tcBorders>
              <w:left w:val="single" w:sz="4" w:space="0" w:color="auto"/>
              <w:right w:val="single" w:sz="4" w:space="0" w:color="auto"/>
            </w:tcBorders>
          </w:tcPr>
          <w:p w14:paraId="17D27EFB" w14:textId="61989709" w:rsidR="001D5F34" w:rsidRPr="00EC61C3" w:rsidRDefault="001D5F34" w:rsidP="00D81BD7">
            <w:pPr>
              <w:pStyle w:val="TAC"/>
              <w:rPr>
                <w:lang w:val="en-US"/>
              </w:rPr>
            </w:pPr>
            <w:r w:rsidRPr="00EC61C3">
              <w:rPr>
                <w:lang w:val="en-US"/>
              </w:rPr>
              <w:t>-8</w:t>
            </w:r>
            <w:ins w:id="449" w:author="Rose, Ian" w:date="2021-01-14T14:00:00Z">
              <w:r w:rsidR="00871A89">
                <w:rPr>
                  <w:lang w:val="en-US"/>
                </w:rPr>
                <w:t>0.6</w:t>
              </w:r>
            </w:ins>
            <w:del w:id="450" w:author="Rose, Ian" w:date="2021-01-14T14:00:00Z">
              <w:r w:rsidRPr="00EC61C3" w:rsidDel="00871A89">
                <w:rPr>
                  <w:lang w:val="en-US"/>
                </w:rPr>
                <w:delText>2.1</w:delText>
              </w:r>
            </w:del>
          </w:p>
        </w:tc>
        <w:tc>
          <w:tcPr>
            <w:tcW w:w="867" w:type="dxa"/>
            <w:tcBorders>
              <w:left w:val="single" w:sz="4" w:space="0" w:color="auto"/>
              <w:right w:val="single" w:sz="4" w:space="0" w:color="auto"/>
            </w:tcBorders>
          </w:tcPr>
          <w:p w14:paraId="015E2C8B" w14:textId="6946E1B0" w:rsidR="001D5F34" w:rsidRPr="00EC61C3" w:rsidRDefault="001D5F34" w:rsidP="00D81BD7">
            <w:pPr>
              <w:pStyle w:val="TAC"/>
              <w:rPr>
                <w:lang w:val="en-US"/>
              </w:rPr>
            </w:pPr>
            <w:r w:rsidRPr="00EC61C3">
              <w:rPr>
                <w:lang w:val="en-US"/>
              </w:rPr>
              <w:t>-8</w:t>
            </w:r>
            <w:ins w:id="451" w:author="Rose, Ian" w:date="2021-01-14T14:00:00Z">
              <w:r w:rsidR="00871A89">
                <w:rPr>
                  <w:lang w:val="en-US"/>
                </w:rPr>
                <w:t>0.6</w:t>
              </w:r>
            </w:ins>
            <w:del w:id="452" w:author="Rose, Ian" w:date="2021-01-14T14:00:00Z">
              <w:r w:rsidRPr="00EC61C3" w:rsidDel="00871A89">
                <w:rPr>
                  <w:lang w:val="en-US"/>
                </w:rPr>
                <w:delText>2.1</w:delText>
              </w:r>
            </w:del>
          </w:p>
        </w:tc>
        <w:tc>
          <w:tcPr>
            <w:tcW w:w="919" w:type="dxa"/>
            <w:tcBorders>
              <w:left w:val="single" w:sz="4" w:space="0" w:color="auto"/>
              <w:right w:val="single" w:sz="4" w:space="0" w:color="auto"/>
            </w:tcBorders>
          </w:tcPr>
          <w:p w14:paraId="14DF7D4E" w14:textId="77777777" w:rsidR="001D5F34" w:rsidRPr="00EC61C3" w:rsidRDefault="001D5F34" w:rsidP="00D81BD7">
            <w:pPr>
              <w:pStyle w:val="TAC"/>
              <w:rPr>
                <w:lang w:val="en-US"/>
              </w:rPr>
            </w:pPr>
            <w:r w:rsidRPr="00EC61C3">
              <w:rPr>
                <w:lang w:val="en-US"/>
              </w:rPr>
              <w:t>-Infinity</w:t>
            </w:r>
          </w:p>
        </w:tc>
        <w:tc>
          <w:tcPr>
            <w:tcW w:w="1042" w:type="dxa"/>
            <w:tcBorders>
              <w:left w:val="single" w:sz="4" w:space="0" w:color="auto"/>
              <w:right w:val="single" w:sz="4" w:space="0" w:color="auto"/>
            </w:tcBorders>
          </w:tcPr>
          <w:p w14:paraId="5CD6E4A3" w14:textId="0252B15C" w:rsidR="001D5F34" w:rsidRPr="00EC61C3" w:rsidRDefault="001D5F34" w:rsidP="00D81BD7">
            <w:pPr>
              <w:pStyle w:val="TAC"/>
              <w:rPr>
                <w:lang w:val="en-US"/>
              </w:rPr>
            </w:pPr>
            <w:r w:rsidRPr="00EC61C3">
              <w:rPr>
                <w:lang w:val="en-US"/>
              </w:rPr>
              <w:t>-8</w:t>
            </w:r>
            <w:ins w:id="453" w:author="Rose, Ian" w:date="2021-01-14T14:00:00Z">
              <w:r w:rsidR="00871A89">
                <w:rPr>
                  <w:lang w:val="en-US"/>
                </w:rPr>
                <w:t>0.6</w:t>
              </w:r>
            </w:ins>
            <w:del w:id="454" w:author="Rose, Ian" w:date="2021-01-14T14:00:00Z">
              <w:r w:rsidRPr="00EC61C3" w:rsidDel="00871A89">
                <w:rPr>
                  <w:lang w:val="en-US"/>
                </w:rPr>
                <w:delText>2.1</w:delText>
              </w:r>
            </w:del>
          </w:p>
        </w:tc>
      </w:tr>
      <w:tr w:rsidR="00871A89" w:rsidRPr="00EC61C3" w14:paraId="26B43837" w14:textId="77777777" w:rsidTr="00D81BD7">
        <w:trPr>
          <w:cantSplit/>
          <w:jc w:val="center"/>
          <w:ins w:id="455" w:author="Rose, Ian" w:date="2021-01-14T14:01:00Z"/>
        </w:trPr>
        <w:tc>
          <w:tcPr>
            <w:tcW w:w="1615" w:type="dxa"/>
            <w:tcBorders>
              <w:top w:val="single" w:sz="4" w:space="0" w:color="auto"/>
              <w:left w:val="single" w:sz="4" w:space="0" w:color="auto"/>
              <w:bottom w:val="single" w:sz="4" w:space="0" w:color="auto"/>
              <w:right w:val="single" w:sz="4" w:space="0" w:color="auto"/>
            </w:tcBorders>
          </w:tcPr>
          <w:p w14:paraId="41EFF36F" w14:textId="45AA5FC7" w:rsidR="00871A89" w:rsidRPr="00EC61C3" w:rsidRDefault="00871A89" w:rsidP="00871A89">
            <w:pPr>
              <w:pStyle w:val="TAL"/>
              <w:rPr>
                <w:ins w:id="456" w:author="Rose, Ian" w:date="2021-01-14T14:01:00Z"/>
                <w:rFonts w:cs="v4.2.0"/>
              </w:rPr>
            </w:pPr>
            <w:ins w:id="457" w:author="Rose, Ian" w:date="2021-01-14T14:01:00Z">
              <w:r w:rsidRPr="00595DBB">
                <w:rPr>
                  <w:position w:val="-12"/>
                  <w:szCs w:val="18"/>
                </w:rPr>
                <w:object w:dxaOrig="620" w:dyaOrig="380" w14:anchorId="179EE455">
                  <v:shape id="_x0000_i1823" type="#_x0000_t75" style="width:18.3pt;height:12.2pt" o:ole="" fillcolor="window">
                    <v:imagedata r:id="rId24" o:title=""/>
                  </v:shape>
                  <o:OLEObject Type="Embed" ProgID="Equation.3" ShapeID="_x0000_i1823" DrawAspect="Content" ObjectID="_1672175517" r:id="rId26"/>
                </w:object>
              </w:r>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2D5ABC7F" w14:textId="34293966" w:rsidR="00871A89" w:rsidRPr="00EC61C3" w:rsidRDefault="00871A89" w:rsidP="00871A89">
            <w:pPr>
              <w:pStyle w:val="TAC"/>
              <w:rPr>
                <w:ins w:id="458" w:author="Rose, Ian" w:date="2021-01-14T14:01:00Z"/>
                <w:rFonts w:cs="v4.2.0"/>
              </w:rPr>
            </w:pPr>
            <w:ins w:id="459" w:author="Rose, Ian" w:date="2021-01-14T14:01:00Z">
              <w:r w:rsidRPr="00595DBB">
                <w:rPr>
                  <w:szCs w:val="18"/>
                </w:rPr>
                <w:t>dB</w:t>
              </w:r>
            </w:ins>
          </w:p>
        </w:tc>
        <w:tc>
          <w:tcPr>
            <w:tcW w:w="945" w:type="dxa"/>
            <w:tcBorders>
              <w:left w:val="single" w:sz="4" w:space="0" w:color="auto"/>
              <w:right w:val="single" w:sz="4" w:space="0" w:color="auto"/>
            </w:tcBorders>
          </w:tcPr>
          <w:p w14:paraId="0CFE1F71" w14:textId="2C8BCB4F" w:rsidR="00871A89" w:rsidRPr="00EC61C3" w:rsidRDefault="00871A89" w:rsidP="00871A89">
            <w:pPr>
              <w:pStyle w:val="TAC"/>
              <w:rPr>
                <w:ins w:id="460" w:author="Rose, Ian" w:date="2021-01-14T14:01:00Z"/>
                <w:lang w:val="en-US"/>
              </w:rPr>
            </w:pPr>
            <w:ins w:id="461" w:author="Rose, Ian" w:date="2021-01-14T14:01:00Z">
              <w:r>
                <w:rPr>
                  <w:szCs w:val="18"/>
                </w:rPr>
                <w:t>8.3</w:t>
              </w:r>
            </w:ins>
          </w:p>
        </w:tc>
        <w:tc>
          <w:tcPr>
            <w:tcW w:w="867" w:type="dxa"/>
            <w:tcBorders>
              <w:left w:val="single" w:sz="4" w:space="0" w:color="auto"/>
              <w:right w:val="single" w:sz="4" w:space="0" w:color="auto"/>
            </w:tcBorders>
          </w:tcPr>
          <w:p w14:paraId="0C08FA96" w14:textId="0A035398" w:rsidR="00871A89" w:rsidRPr="00EC61C3" w:rsidRDefault="00871A89" w:rsidP="00871A89">
            <w:pPr>
              <w:pStyle w:val="TAC"/>
              <w:rPr>
                <w:ins w:id="462" w:author="Rose, Ian" w:date="2021-01-14T14:01:00Z"/>
                <w:lang w:val="en-US"/>
              </w:rPr>
            </w:pPr>
            <w:ins w:id="463" w:author="Rose, Ian" w:date="2021-01-14T14:01:00Z">
              <w:r>
                <w:rPr>
                  <w:szCs w:val="18"/>
                </w:rPr>
                <w:t>8.3</w:t>
              </w:r>
            </w:ins>
          </w:p>
        </w:tc>
        <w:tc>
          <w:tcPr>
            <w:tcW w:w="919" w:type="dxa"/>
            <w:tcBorders>
              <w:left w:val="single" w:sz="4" w:space="0" w:color="auto"/>
              <w:right w:val="single" w:sz="4" w:space="0" w:color="auto"/>
            </w:tcBorders>
          </w:tcPr>
          <w:p w14:paraId="4F81F960" w14:textId="3CAAA30B" w:rsidR="00871A89" w:rsidRPr="00EC61C3" w:rsidRDefault="00871A89" w:rsidP="00871A89">
            <w:pPr>
              <w:pStyle w:val="TAC"/>
              <w:rPr>
                <w:ins w:id="464" w:author="Rose, Ian" w:date="2021-01-14T14:01:00Z"/>
                <w:lang w:val="en-US"/>
              </w:rPr>
            </w:pPr>
            <w:ins w:id="465" w:author="Rose, Ian" w:date="2021-01-14T14:01:00Z">
              <w:r w:rsidRPr="00EC61C3">
                <w:rPr>
                  <w:rFonts w:cs="Arial"/>
                  <w:lang w:val="en-US"/>
                </w:rPr>
                <w:t>-Infinity</w:t>
              </w:r>
            </w:ins>
          </w:p>
        </w:tc>
        <w:tc>
          <w:tcPr>
            <w:tcW w:w="1042" w:type="dxa"/>
            <w:tcBorders>
              <w:left w:val="single" w:sz="4" w:space="0" w:color="auto"/>
              <w:right w:val="single" w:sz="4" w:space="0" w:color="auto"/>
            </w:tcBorders>
          </w:tcPr>
          <w:p w14:paraId="4848AA25" w14:textId="793DB901" w:rsidR="00871A89" w:rsidRPr="00EC61C3" w:rsidRDefault="00871A89" w:rsidP="00871A89">
            <w:pPr>
              <w:pStyle w:val="TAC"/>
              <w:rPr>
                <w:ins w:id="466" w:author="Rose, Ian" w:date="2021-01-14T14:01:00Z"/>
                <w:lang w:val="en-US"/>
              </w:rPr>
            </w:pPr>
            <w:ins w:id="467" w:author="Rose, Ian" w:date="2021-01-14T14:01:00Z">
              <w:r>
                <w:rPr>
                  <w:szCs w:val="18"/>
                </w:rPr>
                <w:t>8.3</w:t>
              </w:r>
            </w:ins>
          </w:p>
        </w:tc>
      </w:tr>
      <w:tr w:rsidR="001D5F34" w:rsidRPr="00EC61C3" w14:paraId="3A025691" w14:textId="77777777" w:rsidTr="00D81BD7">
        <w:trPr>
          <w:cantSplit/>
          <w:jc w:val="center"/>
        </w:trPr>
        <w:tc>
          <w:tcPr>
            <w:tcW w:w="1615" w:type="dxa"/>
            <w:tcBorders>
              <w:top w:val="single" w:sz="4" w:space="0" w:color="auto"/>
              <w:left w:val="single" w:sz="4" w:space="0" w:color="auto"/>
              <w:bottom w:val="single" w:sz="4" w:space="0" w:color="auto"/>
              <w:right w:val="single" w:sz="4" w:space="0" w:color="auto"/>
            </w:tcBorders>
          </w:tcPr>
          <w:p w14:paraId="2C11B188" w14:textId="351F4834" w:rsidR="001D5F34" w:rsidRPr="00EC61C3" w:rsidRDefault="001D5F34" w:rsidP="00AF3357">
            <w:pPr>
              <w:pStyle w:val="TAL"/>
              <w:rPr>
                <w:lang w:val="da-DK"/>
              </w:rPr>
            </w:pPr>
            <w:r w:rsidRPr="00EC61C3">
              <w:rPr>
                <w:lang w:val="en-US"/>
              </w:rPr>
              <w:t>Io</w:t>
            </w:r>
            <w:ins w:id="468" w:author="Rose, Ian" w:date="2021-01-14T14:07:00Z">
              <w:r w:rsidR="00222A4C">
                <w:rPr>
                  <w:lang w:val="en-US"/>
                </w:rPr>
                <w:t xml:space="preserve"> </w:t>
              </w:r>
            </w:ins>
            <w:r w:rsidRPr="00EC61C3">
              <w:rPr>
                <w:vertAlign w:val="superscript"/>
                <w:lang w:val="en-US"/>
              </w:rPr>
              <w:t>Note2</w:t>
            </w:r>
            <w:del w:id="469" w:author="Rose, Ian" w:date="2021-01-14T14:02:00Z">
              <w:r w:rsidRPr="00EC61C3" w:rsidDel="00871A89">
                <w:rPr>
                  <w:vertAlign w:val="superscript"/>
                  <w:lang w:val="en-US"/>
                </w:rPr>
                <w:delText>,Note6</w:delText>
              </w:r>
            </w:del>
          </w:p>
        </w:tc>
        <w:tc>
          <w:tcPr>
            <w:tcW w:w="1980" w:type="dxa"/>
            <w:tcBorders>
              <w:top w:val="single" w:sz="4" w:space="0" w:color="auto"/>
              <w:left w:val="single" w:sz="4" w:space="0" w:color="auto"/>
              <w:bottom w:val="single" w:sz="4" w:space="0" w:color="auto"/>
              <w:right w:val="single" w:sz="4" w:space="0" w:color="auto"/>
            </w:tcBorders>
          </w:tcPr>
          <w:p w14:paraId="3DD46A6D" w14:textId="77777777" w:rsidR="001D5F34" w:rsidRPr="00EC61C3" w:rsidRDefault="001D5F34" w:rsidP="00D81BD7">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9039E08" w14:textId="0542F389" w:rsidR="001D5F34" w:rsidRPr="00EC61C3" w:rsidRDefault="001D5F34" w:rsidP="00D81BD7">
            <w:pPr>
              <w:pStyle w:val="TAC"/>
              <w:rPr>
                <w:lang w:val="en-US"/>
              </w:rPr>
            </w:pPr>
            <w:r w:rsidRPr="00EC61C3">
              <w:rPr>
                <w:lang w:val="en-US"/>
              </w:rPr>
              <w:t>-5</w:t>
            </w:r>
            <w:ins w:id="470" w:author="Rose, Ian" w:date="2021-01-14T14:02:00Z">
              <w:r w:rsidR="00871A89">
                <w:rPr>
                  <w:lang w:val="en-US"/>
                </w:rPr>
                <w:t>6.0</w:t>
              </w:r>
            </w:ins>
            <w:del w:id="471" w:author="Rose, Ian" w:date="2021-01-14T14:02:00Z">
              <w:r w:rsidRPr="00EC61C3" w:rsidDel="00871A89">
                <w:rPr>
                  <w:lang w:val="en-US"/>
                </w:rPr>
                <w:delText>4.9</w:delText>
              </w:r>
            </w:del>
          </w:p>
        </w:tc>
        <w:tc>
          <w:tcPr>
            <w:tcW w:w="867" w:type="dxa"/>
            <w:tcBorders>
              <w:left w:val="single" w:sz="4" w:space="0" w:color="auto"/>
              <w:bottom w:val="single" w:sz="4" w:space="0" w:color="auto"/>
              <w:right w:val="single" w:sz="4" w:space="0" w:color="auto"/>
            </w:tcBorders>
          </w:tcPr>
          <w:p w14:paraId="3AD268DB" w14:textId="24905EFF" w:rsidR="001D5F34" w:rsidRPr="00EC61C3" w:rsidRDefault="001D5F34" w:rsidP="00D81BD7">
            <w:pPr>
              <w:pStyle w:val="TAC"/>
              <w:rPr>
                <w:lang w:val="en-US"/>
              </w:rPr>
            </w:pPr>
            <w:r w:rsidRPr="00EC61C3">
              <w:rPr>
                <w:lang w:val="en-US"/>
              </w:rPr>
              <w:t>-5</w:t>
            </w:r>
            <w:ins w:id="472" w:author="Rose, Ian" w:date="2021-01-14T14:02:00Z">
              <w:r w:rsidR="00871A89">
                <w:rPr>
                  <w:lang w:val="en-US"/>
                </w:rPr>
                <w:t>6.0</w:t>
              </w:r>
            </w:ins>
            <w:del w:id="473" w:author="Rose, Ian" w:date="2021-01-14T14:02:00Z">
              <w:r w:rsidRPr="00EC61C3" w:rsidDel="00871A89">
                <w:rPr>
                  <w:lang w:val="en-US"/>
                </w:rPr>
                <w:delText>4.9</w:delText>
              </w:r>
            </w:del>
          </w:p>
        </w:tc>
        <w:tc>
          <w:tcPr>
            <w:tcW w:w="919" w:type="dxa"/>
            <w:tcBorders>
              <w:left w:val="single" w:sz="4" w:space="0" w:color="auto"/>
              <w:bottom w:val="single" w:sz="4" w:space="0" w:color="auto"/>
              <w:right w:val="single" w:sz="4" w:space="0" w:color="auto"/>
            </w:tcBorders>
          </w:tcPr>
          <w:p w14:paraId="350D6C21" w14:textId="11504873" w:rsidR="001D5F34" w:rsidRPr="00EC61C3" w:rsidRDefault="001D5F34" w:rsidP="00D81BD7">
            <w:pPr>
              <w:pStyle w:val="TAC"/>
              <w:rPr>
                <w:lang w:val="en-US"/>
              </w:rPr>
            </w:pPr>
            <w:r w:rsidRPr="00EC61C3">
              <w:rPr>
                <w:lang w:val="en-US"/>
              </w:rPr>
              <w:t>-</w:t>
            </w:r>
            <w:ins w:id="474" w:author="Rose, Ian" w:date="2021-01-14T14:02:00Z">
              <w:r w:rsidR="00871A89" w:rsidRPr="00EC61C3">
                <w:rPr>
                  <w:rFonts w:cs="Arial"/>
                  <w:lang w:val="en-US"/>
                </w:rPr>
                <w:t xml:space="preserve"> Infinity</w:t>
              </w:r>
              <w:r w:rsidR="00871A89" w:rsidRPr="00EC61C3" w:rsidDel="00871A89">
                <w:rPr>
                  <w:lang w:val="en-US"/>
                </w:rPr>
                <w:t xml:space="preserve"> </w:t>
              </w:r>
            </w:ins>
            <w:del w:id="475" w:author="Rose, Ian" w:date="2021-01-14T14:02:00Z">
              <w:r w:rsidRPr="00EC61C3" w:rsidDel="00871A89">
                <w:rPr>
                  <w:lang w:val="en-US"/>
                </w:rPr>
                <w:delText>54.9</w:delText>
              </w:r>
            </w:del>
          </w:p>
        </w:tc>
        <w:tc>
          <w:tcPr>
            <w:tcW w:w="1042" w:type="dxa"/>
            <w:tcBorders>
              <w:left w:val="single" w:sz="4" w:space="0" w:color="auto"/>
              <w:bottom w:val="single" w:sz="4" w:space="0" w:color="auto"/>
              <w:right w:val="single" w:sz="4" w:space="0" w:color="auto"/>
            </w:tcBorders>
          </w:tcPr>
          <w:p w14:paraId="5EFA0E45" w14:textId="3DE2B949" w:rsidR="001D5F34" w:rsidRPr="00EC61C3" w:rsidRDefault="001D5F34" w:rsidP="00D81BD7">
            <w:pPr>
              <w:pStyle w:val="TAC"/>
              <w:rPr>
                <w:lang w:val="en-US"/>
              </w:rPr>
            </w:pPr>
            <w:r w:rsidRPr="00EC61C3">
              <w:rPr>
                <w:lang w:val="en-US"/>
              </w:rPr>
              <w:t>-5</w:t>
            </w:r>
            <w:ins w:id="476" w:author="Rose, Ian" w:date="2021-01-14T14:02:00Z">
              <w:r w:rsidR="00871A89">
                <w:rPr>
                  <w:lang w:val="en-US"/>
                </w:rPr>
                <w:t>6.0</w:t>
              </w:r>
            </w:ins>
            <w:del w:id="477" w:author="Rose, Ian" w:date="2021-01-14T14:02:00Z">
              <w:r w:rsidRPr="00EC61C3" w:rsidDel="00871A89">
                <w:rPr>
                  <w:lang w:val="en-US"/>
                </w:rPr>
                <w:delText>4.9</w:delText>
              </w:r>
            </w:del>
          </w:p>
        </w:tc>
      </w:tr>
      <w:tr w:rsidR="001D5F34" w:rsidRPr="00EC61C3" w14:paraId="6221552E" w14:textId="77777777" w:rsidTr="00AF3357">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6BFC8EE" w14:textId="3E49C448" w:rsidR="001D5F34" w:rsidRPr="00EC61C3" w:rsidRDefault="001D5F34" w:rsidP="00AF3357">
            <w:pPr>
              <w:pStyle w:val="TAN"/>
              <w:rPr>
                <w:szCs w:val="18"/>
              </w:rPr>
            </w:pPr>
            <w:r w:rsidRPr="00EC61C3">
              <w:rPr>
                <w:szCs w:val="18"/>
              </w:rPr>
              <w:t>Note 1:</w:t>
            </w:r>
            <w:r w:rsidRPr="00EC61C3">
              <w:rPr>
                <w:szCs w:val="18"/>
              </w:rPr>
              <w:tab/>
            </w:r>
            <w:ins w:id="478" w:author="Rose, Ian" w:date="2021-01-14T14:03:00Z">
              <w:r w:rsidR="00F22AC8">
                <w:rPr>
                  <w:szCs w:val="18"/>
                </w:rPr>
                <w:t>Void</w:t>
              </w:r>
            </w:ins>
            <w:del w:id="479" w:author="Rose, Ian" w:date="2021-01-14T14:03:00Z">
              <w:r w:rsidRPr="00EC61C3" w:rsidDel="00F22AC8">
                <w:rPr>
                  <w:lang w:val="en-US"/>
                </w:rPr>
                <w:delText xml:space="preserve">Interference from other cells and noise sources not specified in the test is assumed to be constant over subcarriers and time and shall be modelled as AWGN of appropriate power for </w:delText>
              </w:r>
              <w:r w:rsidRPr="00EC61C3" w:rsidDel="00F22AC8">
                <w:rPr>
                  <w:szCs w:val="18"/>
                </w:rPr>
                <w:delText>N</w:delText>
              </w:r>
              <w:r w:rsidRPr="00EC61C3" w:rsidDel="00F22AC8">
                <w:rPr>
                  <w:szCs w:val="18"/>
                  <w:vertAlign w:val="subscript"/>
                </w:rPr>
                <w:delText>oc</w:delText>
              </w:r>
              <w:r w:rsidRPr="00EC61C3" w:rsidDel="00F22AC8">
                <w:rPr>
                  <w:szCs w:val="18"/>
                </w:rPr>
                <w:delText xml:space="preserve"> to be fulfilled.</w:delText>
              </w:r>
            </w:del>
          </w:p>
          <w:p w14:paraId="068BF42F" w14:textId="0B782765" w:rsidR="001D5F34" w:rsidRPr="00EC61C3" w:rsidRDefault="001D5F34" w:rsidP="00AF3357">
            <w:pPr>
              <w:pStyle w:val="TAN"/>
              <w:rPr>
                <w:lang w:val="en-US"/>
              </w:rPr>
            </w:pPr>
            <w:r w:rsidRPr="00EC61C3">
              <w:rPr>
                <w:szCs w:val="18"/>
              </w:rPr>
              <w:t>Note 2:</w:t>
            </w:r>
            <w:r w:rsidRPr="00EC61C3">
              <w:rPr>
                <w:lang w:val="en-US"/>
              </w:rPr>
              <w:tab/>
              <w:t>SS</w:t>
            </w:r>
            <w:ins w:id="480" w:author="Rose, Ian" w:date="2021-01-14T14:03:00Z">
              <w:r w:rsidR="00F22AC8">
                <w:rPr>
                  <w:lang w:val="en-US"/>
                </w:rPr>
                <w:t>B</w:t>
              </w:r>
            </w:ins>
            <w:r w:rsidRPr="00EC61C3">
              <w:rPr>
                <w:lang w:val="en-US"/>
              </w:rPr>
              <w:t>-</w:t>
            </w:r>
            <w:del w:id="481" w:author="Rose, Ian" w:date="2021-01-14T14:03:00Z">
              <w:r w:rsidRPr="00EC61C3" w:rsidDel="00F22AC8">
                <w:rPr>
                  <w:lang w:val="en-US"/>
                </w:rPr>
                <w:delText>RS</w:delText>
              </w:r>
            </w:del>
            <w:r w:rsidRPr="00EC61C3">
              <w:rPr>
                <w:lang w:val="en-US"/>
              </w:rPr>
              <w:t>RP and Io levels have been derived from other parameters for information purposes. They are not settable parameters themselves.</w:t>
            </w:r>
          </w:p>
          <w:p w14:paraId="42235882" w14:textId="74AE00B8" w:rsidR="001D5F34" w:rsidRPr="00EC61C3" w:rsidRDefault="001D5F34" w:rsidP="00AF3357">
            <w:pPr>
              <w:pStyle w:val="TAN"/>
              <w:rPr>
                <w:lang w:val="en-US"/>
              </w:rPr>
            </w:pPr>
            <w:r w:rsidRPr="00EC61C3">
              <w:rPr>
                <w:lang w:val="en-US"/>
              </w:rPr>
              <w:t>Note 3:</w:t>
            </w:r>
            <w:r w:rsidRPr="00EC61C3">
              <w:rPr>
                <w:lang w:val="en-US"/>
              </w:rPr>
              <w:tab/>
            </w:r>
            <w:ins w:id="482" w:author="Rose, Ian" w:date="2021-01-14T14:03:00Z">
              <w:r w:rsidR="00F22AC8">
                <w:rPr>
                  <w:lang w:val="en-US"/>
                </w:rPr>
                <w:t>Void</w:t>
              </w:r>
            </w:ins>
            <w:del w:id="483" w:author="Rose, Ian" w:date="2021-01-14T14:03:00Z">
              <w:r w:rsidRPr="00EC61C3" w:rsidDel="00F22AC8">
                <w:rPr>
                  <w:lang w:val="en-US"/>
                </w:rPr>
                <w:delText>SS-RSRP minimum requirements are specified assuming independent interference and noise at each receiver antenna port.</w:delText>
              </w:r>
            </w:del>
          </w:p>
          <w:p w14:paraId="61075E39" w14:textId="77777777" w:rsidR="001D5F34" w:rsidRPr="00EC61C3" w:rsidRDefault="001D5F34" w:rsidP="00AF3357">
            <w:pPr>
              <w:pStyle w:val="TAN"/>
              <w:rPr>
                <w:lang w:val="en-US"/>
              </w:rPr>
            </w:pPr>
            <w:r w:rsidRPr="00EC61C3">
              <w:rPr>
                <w:lang w:val="en-US"/>
              </w:rPr>
              <w:t xml:space="preserve">Note 4: </w:t>
            </w:r>
            <w:r w:rsidRPr="00EC61C3">
              <w:rPr>
                <w:lang w:val="en-US"/>
              </w:rPr>
              <w:tab/>
              <w:t>Equivalent power received by an antenna with 0 dBi gain at the centre of the quiet zone</w:t>
            </w:r>
          </w:p>
          <w:p w14:paraId="3DCAA0E9" w14:textId="505B1194" w:rsidR="00D81BD7" w:rsidRPr="00EC61C3" w:rsidRDefault="001D5F34" w:rsidP="00D81BD7">
            <w:pPr>
              <w:pStyle w:val="TAN"/>
              <w:rPr>
                <w:lang w:val="en-US"/>
              </w:rPr>
            </w:pPr>
            <w:r w:rsidRPr="00EC61C3">
              <w:rPr>
                <w:lang w:val="en-US"/>
              </w:rPr>
              <w:t>Note 5:</w:t>
            </w:r>
            <w:r w:rsidRPr="00EC61C3">
              <w:rPr>
                <w:lang w:val="en-US"/>
              </w:rPr>
              <w:tab/>
              <w:t>As observed with 0dBi gain antenna at the center of the quiet zone.</w:t>
            </w:r>
          </w:p>
          <w:p w14:paraId="7CD196BE" w14:textId="77777777" w:rsidR="001D5F34" w:rsidRDefault="00D81BD7" w:rsidP="00D81BD7">
            <w:pPr>
              <w:pStyle w:val="TAN"/>
              <w:rPr>
                <w:ins w:id="484" w:author="Rose, Ian" w:date="2021-01-14T14:04:00Z"/>
                <w:rFonts w:cs="Arial"/>
                <w:szCs w:val="18"/>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p w14:paraId="72B6993B" w14:textId="0F90ECD0" w:rsidR="00F22AC8" w:rsidRPr="00EC61C3" w:rsidRDefault="00F22AC8" w:rsidP="00D81BD7">
            <w:pPr>
              <w:pStyle w:val="TAN"/>
              <w:rPr>
                <w:rFonts w:cs="v4.2.0"/>
              </w:rPr>
            </w:pPr>
            <w:ins w:id="485" w:author="Rose, Ian" w:date="2021-01-14T14:04: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36.101-2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3CDC384" w14:textId="77777777" w:rsidR="001D5F34" w:rsidRPr="00EC61C3" w:rsidRDefault="001D5F34" w:rsidP="001D5F34">
      <w:pPr>
        <w:rPr>
          <w:snapToGrid w:val="0"/>
        </w:rPr>
      </w:pPr>
    </w:p>
    <w:p w14:paraId="743C0F26" w14:textId="77777777" w:rsidR="007C0059" w:rsidRPr="00EC61C3" w:rsidRDefault="007C0059" w:rsidP="007C0059">
      <w:pPr>
        <w:pStyle w:val="Heading6"/>
        <w:rPr>
          <w:snapToGrid w:val="0"/>
        </w:rPr>
      </w:pPr>
      <w:r w:rsidRPr="00EC61C3">
        <w:rPr>
          <w:snapToGrid w:val="0"/>
        </w:rPr>
        <w:t>A.5.5.8.2</w:t>
      </w:r>
      <w:r w:rsidRPr="00EC61C3">
        <w:rPr>
          <w:rFonts w:eastAsia="MS Mincho"/>
          <w:bCs/>
        </w:rPr>
        <w:t>.1</w:t>
      </w:r>
      <w:r w:rsidRPr="00EC61C3">
        <w:rPr>
          <w:snapToGrid w:val="0"/>
        </w:rPr>
        <w:t>.2</w:t>
      </w:r>
      <w:r w:rsidRPr="00EC61C3">
        <w:rPr>
          <w:snapToGrid w:val="0"/>
        </w:rPr>
        <w:tab/>
        <w:t>Test Requirements</w:t>
      </w:r>
    </w:p>
    <w:p w14:paraId="743C0F27" w14:textId="77777777" w:rsidR="007C0059" w:rsidRPr="00EC61C3" w:rsidRDefault="007C0059" w:rsidP="007C0059">
      <w:pPr>
        <w:jc w:val="both"/>
        <w:rPr>
          <w:lang w:eastAsia="zh-CN"/>
        </w:rPr>
      </w:pPr>
      <w:r w:rsidRPr="00EC61C3">
        <w:rPr>
          <w:lang w:eastAsia="zh-CN"/>
        </w:rPr>
        <w:t>During T2, UE shall send L1-RSRP report with both SSB0 and SSB1.</w:t>
      </w:r>
    </w:p>
    <w:p w14:paraId="743C0F28" w14:textId="77777777" w:rsidR="007C0059" w:rsidRPr="00EC61C3" w:rsidRDefault="007C0059" w:rsidP="007C0059">
      <w:pPr>
        <w:jc w:val="both"/>
        <w:rPr>
          <w:lang w:eastAsia="zh-CN"/>
        </w:rPr>
      </w:pPr>
      <w:r w:rsidRPr="00EC61C3">
        <w:rPr>
          <w:lang w:eastAsia="zh-CN"/>
        </w:rPr>
        <w:t>After receiving RRC command in slot n, UE shall be able to</w:t>
      </w:r>
      <w:r w:rsidRPr="00EC61C3">
        <w:rPr>
          <w:rFonts w:eastAsia="Malgun Gothic"/>
          <w:lang w:eastAsia="zh-CN"/>
        </w:rPr>
        <w:t xml:space="preserve"> start receiving on TCI state 1 after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 xml:space="preserve">RRC_processing </w:t>
      </w:r>
      <w:r w:rsidRPr="00EC61C3">
        <w:rPr>
          <w:rFonts w:eastAsia="Malgun Gothic"/>
          <w:lang w:eastAsia="zh-CN"/>
        </w:rPr>
        <w:t xml:space="preserve"> + T</w:t>
      </w:r>
      <w:r w:rsidRPr="00EC61C3">
        <w:rPr>
          <w:rFonts w:eastAsia="Malgun Gothic"/>
          <w:vertAlign w:val="subscript"/>
          <w:lang w:eastAsia="zh-CN"/>
        </w:rPr>
        <w:t xml:space="preserve">first-SSB </w:t>
      </w:r>
      <w:r w:rsidRPr="00EC61C3">
        <w:rPr>
          <w:rFonts w:eastAsia="Malgun Gothic"/>
          <w:lang w:eastAsia="zh-CN"/>
        </w:rPr>
        <w:t>+ 2ms.</w:t>
      </w:r>
    </w:p>
    <w:p w14:paraId="743C26B2" w14:textId="1D3A112C" w:rsidR="007C0059" w:rsidRPr="00EC61C3" w:rsidRDefault="00282CD3" w:rsidP="00293147">
      <w:pPr>
        <w:rPr>
          <w:noProof/>
          <w:lang w:eastAsia="ja-JP"/>
        </w:rPr>
      </w:pPr>
      <w:bookmarkStart w:id="486" w:name="_Toc535476438"/>
      <w:bookmarkStart w:id="487" w:name="_Toc535476435"/>
      <w:bookmarkEnd w:id="316"/>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bookmarkStart w:id="488" w:name="_Toc535476444"/>
      <w:bookmarkStart w:id="489" w:name="_Toc535476453"/>
      <w:bookmarkEnd w:id="486"/>
      <w:bookmarkEnd w:id="487"/>
    </w:p>
    <w:p w14:paraId="743C26B3" w14:textId="707FCF5A" w:rsidR="007C0059" w:rsidRPr="00EC61C3" w:rsidRDefault="00C93204" w:rsidP="00C93204">
      <w:pPr>
        <w:pStyle w:val="Heading4"/>
        <w:rPr>
          <w:snapToGrid w:val="0"/>
        </w:rPr>
      </w:pPr>
      <w:r w:rsidRPr="00EC61C3">
        <w:rPr>
          <w:snapToGrid w:val="0"/>
        </w:rPr>
        <w:t>A.5.7.1.2</w:t>
      </w:r>
      <w:r w:rsidR="007C0059" w:rsidRPr="00EC61C3">
        <w:rPr>
          <w:snapToGrid w:val="0"/>
        </w:rPr>
        <w:tab/>
        <w:t>EN-DC inter-frequency case measurement accuracy with FR2 serving cell and FR2 target cell</w:t>
      </w:r>
    </w:p>
    <w:p w14:paraId="743C26B4" w14:textId="3BD07EFF" w:rsidR="007C0059" w:rsidRPr="00EC61C3" w:rsidRDefault="00C93204" w:rsidP="00C93204">
      <w:pPr>
        <w:pStyle w:val="Heading5"/>
        <w:rPr>
          <w:lang w:eastAsia="ko-KR"/>
        </w:rPr>
      </w:pPr>
      <w:r w:rsidRPr="00EC61C3">
        <w:rPr>
          <w:lang w:eastAsia="ko-KR"/>
        </w:rPr>
        <w:t>A.5.7.1.2.1</w:t>
      </w:r>
      <w:r w:rsidR="007C0059" w:rsidRPr="00EC61C3">
        <w:rPr>
          <w:lang w:eastAsia="ko-KR"/>
        </w:rPr>
        <w:tab/>
        <w:t>Test Purpose and Environment</w:t>
      </w:r>
    </w:p>
    <w:p w14:paraId="743C26B5" w14:textId="2AF6D83C" w:rsidR="007C0059" w:rsidRPr="00EC61C3" w:rsidRDefault="007C0059" w:rsidP="007C0059">
      <w:pPr>
        <w:rPr>
          <w:lang w:eastAsia="ko-KR"/>
        </w:rPr>
      </w:pPr>
      <w:r w:rsidRPr="00EC61C3">
        <w:rPr>
          <w:lang w:eastAsia="ko-KR"/>
        </w:rPr>
        <w:t xml:space="preserve">The purpose of this test is to verify that the SS-RSRP measurement accuracy is within the specified limits. This test will verify the requirements in </w:t>
      </w:r>
      <w:r w:rsidR="00C10E1B" w:rsidRPr="00EC61C3">
        <w:rPr>
          <w:lang w:eastAsia="ko-KR"/>
        </w:rPr>
        <w:t>Clause</w:t>
      </w:r>
      <w:r w:rsidRPr="00EC61C3">
        <w:rPr>
          <w:lang w:eastAsia="ko-KR"/>
        </w:rPr>
        <w:t>s 10.1.5.1.1 and 10.1.5.1.2 for inter-frequency measurements with the testing configurations for NR cells in Table A.5.7.1.2.1-1.</w:t>
      </w:r>
    </w:p>
    <w:p w14:paraId="743C26B6"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lastRenderedPageBreak/>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147F10" w:rsidRPr="00EC61C3" w14:paraId="743C26B9" w14:textId="77777777" w:rsidTr="008053C9">
        <w:tc>
          <w:tcPr>
            <w:tcW w:w="2376" w:type="dxa"/>
            <w:shd w:val="clear" w:color="auto" w:fill="auto"/>
          </w:tcPr>
          <w:p w14:paraId="743C26B7"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7479" w:type="dxa"/>
            <w:shd w:val="clear" w:color="auto" w:fill="auto"/>
          </w:tcPr>
          <w:p w14:paraId="743C26B8"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C26BC" w14:textId="77777777" w:rsidTr="008053C9">
        <w:tc>
          <w:tcPr>
            <w:tcW w:w="2376" w:type="dxa"/>
            <w:shd w:val="clear" w:color="auto" w:fill="auto"/>
          </w:tcPr>
          <w:p w14:paraId="743C26BA" w14:textId="77777777" w:rsidR="007C0059" w:rsidRPr="00EC61C3" w:rsidRDefault="007C0059" w:rsidP="008053C9">
            <w:pPr>
              <w:keepNext/>
              <w:keepLines/>
              <w:spacing w:after="0"/>
              <w:rPr>
                <w:rFonts w:ascii="Arial" w:hAnsi="Arial"/>
                <w:sz w:val="18"/>
              </w:rPr>
            </w:pPr>
            <w:r w:rsidRPr="00EC61C3">
              <w:rPr>
                <w:rFonts w:ascii="Arial" w:hAnsi="Arial"/>
                <w:sz w:val="18"/>
              </w:rPr>
              <w:t>1</w:t>
            </w:r>
          </w:p>
        </w:tc>
        <w:tc>
          <w:tcPr>
            <w:tcW w:w="7479" w:type="dxa"/>
            <w:shd w:val="clear" w:color="auto" w:fill="auto"/>
          </w:tcPr>
          <w:p w14:paraId="743C26BB" w14:textId="77777777" w:rsidR="007C0059" w:rsidRPr="00EC61C3" w:rsidRDefault="007C0059" w:rsidP="008053C9">
            <w:pPr>
              <w:keepNext/>
              <w:keepLines/>
              <w:spacing w:after="0"/>
              <w:rPr>
                <w:rFonts w:ascii="Arial" w:hAnsi="Arial"/>
                <w:sz w:val="18"/>
              </w:rPr>
            </w:pPr>
            <w:r w:rsidRPr="00EC61C3">
              <w:rPr>
                <w:rFonts w:ascii="Arial" w:hAnsi="Arial"/>
                <w:sz w:val="18"/>
              </w:rPr>
              <w:t>FDD LTE PCell, cells 2&amp;3 120 kHz SSB SCS, 100 MHz bandwidth, TDD duplex mode</w:t>
            </w:r>
          </w:p>
        </w:tc>
      </w:tr>
      <w:tr w:rsidR="00147F10" w:rsidRPr="00EC61C3" w14:paraId="743C26BF" w14:textId="77777777" w:rsidTr="008053C9">
        <w:tc>
          <w:tcPr>
            <w:tcW w:w="2376" w:type="dxa"/>
            <w:shd w:val="clear" w:color="auto" w:fill="auto"/>
          </w:tcPr>
          <w:p w14:paraId="743C26BD" w14:textId="77777777" w:rsidR="007C0059" w:rsidRPr="00EC61C3" w:rsidRDefault="007C0059" w:rsidP="008053C9">
            <w:pPr>
              <w:keepNext/>
              <w:keepLines/>
              <w:spacing w:after="0"/>
              <w:rPr>
                <w:rFonts w:ascii="Arial" w:hAnsi="Arial"/>
                <w:sz w:val="18"/>
              </w:rPr>
            </w:pPr>
            <w:r w:rsidRPr="00EC61C3">
              <w:rPr>
                <w:rFonts w:ascii="Arial" w:hAnsi="Arial"/>
                <w:sz w:val="18"/>
              </w:rPr>
              <w:t>2</w:t>
            </w:r>
          </w:p>
        </w:tc>
        <w:tc>
          <w:tcPr>
            <w:tcW w:w="7479" w:type="dxa"/>
            <w:shd w:val="clear" w:color="auto" w:fill="auto"/>
          </w:tcPr>
          <w:p w14:paraId="743C26BE" w14:textId="77777777" w:rsidR="007C0059" w:rsidRPr="00EC61C3" w:rsidRDefault="007C0059" w:rsidP="008053C9">
            <w:pPr>
              <w:keepNext/>
              <w:keepLines/>
              <w:spacing w:after="0"/>
              <w:rPr>
                <w:rFonts w:ascii="Arial" w:hAnsi="Arial"/>
                <w:sz w:val="18"/>
              </w:rPr>
            </w:pPr>
            <w:r w:rsidRPr="00EC61C3">
              <w:rPr>
                <w:rFonts w:ascii="Arial" w:hAnsi="Arial"/>
                <w:sz w:val="18"/>
              </w:rPr>
              <w:t>TDD LTE PCell, cells 2&amp;3 120 kHz SSB SCS, 100 MHz bandwidth, TDD duplex mode</w:t>
            </w:r>
          </w:p>
        </w:tc>
      </w:tr>
      <w:tr w:rsidR="00147F10" w:rsidRPr="00EC61C3" w14:paraId="743C26C2" w14:textId="77777777" w:rsidTr="008053C9">
        <w:tc>
          <w:tcPr>
            <w:tcW w:w="2376" w:type="dxa"/>
            <w:shd w:val="clear" w:color="auto" w:fill="auto"/>
          </w:tcPr>
          <w:p w14:paraId="743C26C0" w14:textId="77777777" w:rsidR="007C0059" w:rsidRPr="00EC61C3" w:rsidRDefault="007C0059" w:rsidP="008053C9">
            <w:pPr>
              <w:keepNext/>
              <w:keepLines/>
              <w:spacing w:after="0"/>
              <w:rPr>
                <w:rFonts w:ascii="Arial" w:hAnsi="Arial"/>
                <w:sz w:val="18"/>
              </w:rPr>
            </w:pPr>
            <w:r w:rsidRPr="00EC61C3">
              <w:rPr>
                <w:rFonts w:ascii="Arial" w:hAnsi="Arial"/>
                <w:sz w:val="18"/>
              </w:rPr>
              <w:t>3</w:t>
            </w:r>
          </w:p>
        </w:tc>
        <w:tc>
          <w:tcPr>
            <w:tcW w:w="7479" w:type="dxa"/>
            <w:shd w:val="clear" w:color="auto" w:fill="auto"/>
          </w:tcPr>
          <w:p w14:paraId="743C26C1" w14:textId="77777777" w:rsidR="007C0059" w:rsidRPr="00EC61C3" w:rsidRDefault="007C0059" w:rsidP="008053C9">
            <w:pPr>
              <w:keepNext/>
              <w:keepLines/>
              <w:spacing w:after="0"/>
              <w:rPr>
                <w:rFonts w:ascii="Arial" w:hAnsi="Arial"/>
                <w:sz w:val="18"/>
              </w:rPr>
            </w:pPr>
            <w:r w:rsidRPr="00EC61C3">
              <w:rPr>
                <w:rFonts w:ascii="Arial" w:hAnsi="Arial"/>
                <w:sz w:val="18"/>
              </w:rPr>
              <w:t>FDD LTE PCell, cells 2&amp;3 240 kHz SSB SCS, 100 MHz bandwidth, TDD duplex mode</w:t>
            </w:r>
          </w:p>
        </w:tc>
      </w:tr>
      <w:tr w:rsidR="007C0059" w:rsidRPr="00EC61C3" w14:paraId="743C26C5" w14:textId="77777777" w:rsidTr="008053C9">
        <w:tc>
          <w:tcPr>
            <w:tcW w:w="2376" w:type="dxa"/>
            <w:shd w:val="clear" w:color="auto" w:fill="auto"/>
          </w:tcPr>
          <w:p w14:paraId="743C26C3" w14:textId="77777777" w:rsidR="007C0059" w:rsidRPr="00EC61C3" w:rsidRDefault="007C0059" w:rsidP="008053C9">
            <w:pPr>
              <w:keepNext/>
              <w:keepLines/>
              <w:spacing w:after="0"/>
              <w:rPr>
                <w:rFonts w:ascii="Arial" w:hAnsi="Arial"/>
                <w:sz w:val="18"/>
              </w:rPr>
            </w:pPr>
            <w:r w:rsidRPr="00EC61C3">
              <w:rPr>
                <w:rFonts w:ascii="Arial" w:hAnsi="Arial"/>
                <w:sz w:val="18"/>
              </w:rPr>
              <w:t>4</w:t>
            </w:r>
          </w:p>
        </w:tc>
        <w:tc>
          <w:tcPr>
            <w:tcW w:w="7479" w:type="dxa"/>
            <w:shd w:val="clear" w:color="auto" w:fill="auto"/>
          </w:tcPr>
          <w:p w14:paraId="743C26C4" w14:textId="77777777" w:rsidR="007C0059" w:rsidRPr="00EC61C3" w:rsidRDefault="007C0059" w:rsidP="008053C9">
            <w:pPr>
              <w:keepNext/>
              <w:keepLines/>
              <w:spacing w:after="0"/>
              <w:rPr>
                <w:rFonts w:ascii="Arial" w:hAnsi="Arial"/>
                <w:sz w:val="18"/>
              </w:rPr>
            </w:pPr>
            <w:r w:rsidRPr="00EC61C3">
              <w:rPr>
                <w:rFonts w:ascii="Arial" w:hAnsi="Arial"/>
                <w:sz w:val="18"/>
              </w:rPr>
              <w:t>TDD LTE PCell, cells 2&amp;3 240 kHz SSB SCS, 100 MHz bandwidth, TDD duplex mode</w:t>
            </w:r>
          </w:p>
        </w:tc>
      </w:tr>
    </w:tbl>
    <w:p w14:paraId="743C26C6" w14:textId="77777777" w:rsidR="007C0059" w:rsidRPr="00EC61C3" w:rsidRDefault="007C0059" w:rsidP="007C0059">
      <w:pPr>
        <w:rPr>
          <w:lang w:eastAsia="ko-KR"/>
        </w:rPr>
      </w:pPr>
    </w:p>
    <w:p w14:paraId="743C26C7" w14:textId="37F208E0" w:rsidR="007C0059" w:rsidRPr="00EC61C3" w:rsidRDefault="00C93204" w:rsidP="00C93204">
      <w:pPr>
        <w:pStyle w:val="Heading5"/>
        <w:rPr>
          <w:lang w:eastAsia="ko-KR"/>
        </w:rPr>
      </w:pPr>
      <w:r w:rsidRPr="00EC61C3">
        <w:rPr>
          <w:lang w:eastAsia="ko-KR"/>
        </w:rPr>
        <w:t>A.5.7.1.2.2</w:t>
      </w:r>
      <w:r w:rsidR="007C0059" w:rsidRPr="00EC61C3">
        <w:rPr>
          <w:lang w:eastAsia="ko-KR"/>
        </w:rPr>
        <w:tab/>
        <w:t>Test parameters</w:t>
      </w:r>
    </w:p>
    <w:p w14:paraId="743C26C8" w14:textId="77777777" w:rsidR="007C0059" w:rsidRPr="00EC61C3" w:rsidRDefault="007C0059" w:rsidP="007C0059">
      <w:r w:rsidRPr="00EC61C3">
        <w:rPr>
          <w:lang w:eastAsia="ko-KR"/>
        </w:rPr>
        <w:t xml:space="preserve">In this set of test cases, </w:t>
      </w:r>
      <w:r w:rsidRPr="00EC61C3">
        <w:rPr>
          <w:rFonts w:cs="v4.2.0"/>
        </w:rPr>
        <w:t>there are three cells in the test, E-UTRAN PCell (Cell 1), FR2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EC61C3">
        <w:t xml:space="preserve">The inter-frequency measurements are supported by a measurement gap. </w:t>
      </w:r>
    </w:p>
    <w:p w14:paraId="743C26C9"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7F10" w:rsidRPr="00EC61C3" w14:paraId="743C26CF" w14:textId="77777777" w:rsidTr="008053C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43C26CA"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43C26C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3C26CC"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D"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6CE"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Test 2</w:t>
            </w:r>
          </w:p>
        </w:tc>
      </w:tr>
      <w:tr w:rsidR="00147F10" w:rsidRPr="00EC61C3" w14:paraId="743C26D7" w14:textId="77777777" w:rsidTr="008053C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43C26D0" w14:textId="77777777" w:rsidR="007C0059" w:rsidRPr="00EC61C3" w:rsidRDefault="007C0059" w:rsidP="008053C9">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43C26D1" w14:textId="77777777" w:rsidR="007C0059" w:rsidRPr="00EC61C3" w:rsidRDefault="007C0059" w:rsidP="008053C9">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3C26D2" w14:textId="77777777" w:rsidR="007C0059" w:rsidRPr="00EC61C3" w:rsidRDefault="007C0059" w:rsidP="008053C9">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3"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4"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5"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6"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r>
      <w:tr w:rsidR="00147F10" w:rsidRPr="00EC61C3" w14:paraId="743C26D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6D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43C26D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6DA" w14:textId="77777777" w:rsidR="007C0059" w:rsidRPr="00EC61C3" w:rsidRDefault="007C0059" w:rsidP="008053C9">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6D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6D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freq2</w:t>
            </w:r>
          </w:p>
        </w:tc>
      </w:tr>
      <w:tr w:rsidR="00AC100C" w:rsidRPr="00EC61C3" w14:paraId="743C26E7" w14:textId="77777777" w:rsidTr="00E670E9">
        <w:trPr>
          <w:trHeight w:val="205"/>
          <w:jc w:val="center"/>
        </w:trPr>
        <w:tc>
          <w:tcPr>
            <w:tcW w:w="2157" w:type="dxa"/>
            <w:vMerge w:val="restart"/>
            <w:tcBorders>
              <w:left w:val="single" w:sz="4" w:space="0" w:color="auto"/>
              <w:right w:val="single" w:sz="4" w:space="0" w:color="auto"/>
            </w:tcBorders>
            <w:vAlign w:val="center"/>
          </w:tcPr>
          <w:p w14:paraId="743C26E0" w14:textId="77777777" w:rsidR="00AC100C" w:rsidRPr="00EC61C3" w:rsidRDefault="00AC100C" w:rsidP="00762951">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right w:val="single" w:sz="4" w:space="0" w:color="auto"/>
            </w:tcBorders>
            <w:vAlign w:val="center"/>
          </w:tcPr>
          <w:p w14:paraId="743C26E1" w14:textId="21966398" w:rsidR="00AC100C" w:rsidRPr="00EC61C3" w:rsidRDefault="00AC100C" w:rsidP="00762951">
            <w:pPr>
              <w:keepNext/>
              <w:keepLines/>
              <w:spacing w:after="0"/>
              <w:jc w:val="center"/>
              <w:rPr>
                <w:rFonts w:ascii="Arial" w:hAnsi="Arial" w:cs="Arial"/>
                <w:sz w:val="18"/>
              </w:rPr>
            </w:pPr>
            <w:r w:rsidRPr="00EC61C3">
              <w:rPr>
                <w:rFonts w:ascii="Arial" w:hAnsi="Arial" w:cs="Arial"/>
                <w:sz w:val="18"/>
              </w:rPr>
              <w:t>1</w:t>
            </w:r>
            <w:ins w:id="490" w:author="Rose, Ian" w:date="2021-01-14T14:49:00Z">
              <w:r>
                <w:rPr>
                  <w:rFonts w:ascii="Arial" w:hAnsi="Arial" w:cs="Arial"/>
                  <w:sz w:val="18"/>
                </w:rPr>
                <w:t>,2</w:t>
              </w:r>
            </w:ins>
            <w:del w:id="491" w:author="Rose, Ian" w:date="2021-01-14T14:49:00Z">
              <w:r w:rsidRPr="00EC61C3" w:rsidDel="00AC100C">
                <w:rPr>
                  <w:rFonts w:ascii="Arial" w:hAnsi="Arial" w:cs="Arial"/>
                  <w:sz w:val="18"/>
                </w:rPr>
                <w:delText>~4</w:delText>
              </w:r>
            </w:del>
          </w:p>
        </w:tc>
        <w:tc>
          <w:tcPr>
            <w:tcW w:w="892" w:type="dxa"/>
            <w:vMerge w:val="restart"/>
            <w:tcBorders>
              <w:left w:val="single" w:sz="4" w:space="0" w:color="auto"/>
              <w:right w:val="single" w:sz="4" w:space="0" w:color="auto"/>
            </w:tcBorders>
            <w:vAlign w:val="center"/>
          </w:tcPr>
          <w:p w14:paraId="743C26E2" w14:textId="77777777" w:rsidR="00AC100C" w:rsidRPr="00EC61C3" w:rsidRDefault="00AC100C" w:rsidP="00762951">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33F9B18E" w14:textId="77777777" w:rsidR="00AC100C" w:rsidRPr="00EC61C3" w:rsidRDefault="00AC100C" w:rsidP="00762951">
            <w:pPr>
              <w:keepNext/>
              <w:keepLines/>
              <w:spacing w:after="0"/>
              <w:jc w:val="center"/>
              <w:rPr>
                <w:rFonts w:ascii="Arial" w:hAnsi="Arial"/>
                <w:sz w:val="16"/>
                <w:szCs w:val="16"/>
              </w:rPr>
            </w:pPr>
            <w:r w:rsidRPr="00EC61C3">
              <w:rPr>
                <w:rFonts w:ascii="Arial" w:hAnsi="Arial"/>
                <w:sz w:val="16"/>
                <w:szCs w:val="16"/>
              </w:rPr>
              <w:t>100:</w:t>
            </w:r>
          </w:p>
          <w:p w14:paraId="743C26E4" w14:textId="5DC1E9F9" w:rsidR="00AC100C" w:rsidRPr="00EC61C3" w:rsidRDefault="00AC100C" w:rsidP="00762951">
            <w:pPr>
              <w:keepNext/>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24</w:t>
            </w:r>
          </w:p>
        </w:tc>
        <w:tc>
          <w:tcPr>
            <w:tcW w:w="2216" w:type="dxa"/>
            <w:gridSpan w:val="2"/>
            <w:tcBorders>
              <w:left w:val="single" w:sz="4" w:space="0" w:color="auto"/>
              <w:right w:val="single" w:sz="4" w:space="0" w:color="auto"/>
            </w:tcBorders>
            <w:vAlign w:val="center"/>
          </w:tcPr>
          <w:p w14:paraId="6EF3C1A6" w14:textId="77777777" w:rsidR="00AC100C" w:rsidRPr="00EC61C3" w:rsidRDefault="00AC100C" w:rsidP="00762951">
            <w:pPr>
              <w:keepNext/>
              <w:keepLines/>
              <w:spacing w:after="0"/>
              <w:jc w:val="center"/>
              <w:rPr>
                <w:rFonts w:ascii="Arial" w:hAnsi="Arial"/>
                <w:sz w:val="16"/>
                <w:szCs w:val="16"/>
              </w:rPr>
            </w:pPr>
            <w:r w:rsidRPr="00EC61C3">
              <w:rPr>
                <w:rFonts w:ascii="Arial" w:hAnsi="Arial"/>
                <w:sz w:val="16"/>
                <w:szCs w:val="16"/>
              </w:rPr>
              <w:t>100:</w:t>
            </w:r>
          </w:p>
          <w:p w14:paraId="743C26E6" w14:textId="7339E2A0" w:rsidR="00AC100C" w:rsidRPr="00EC61C3" w:rsidRDefault="00AC100C" w:rsidP="00762951">
            <w:pPr>
              <w:keepNext/>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24</w:t>
            </w:r>
          </w:p>
        </w:tc>
      </w:tr>
      <w:tr w:rsidR="00AC100C" w:rsidRPr="00EC61C3" w14:paraId="2BFBCBF3" w14:textId="77777777" w:rsidTr="00E670E9">
        <w:trPr>
          <w:trHeight w:val="205"/>
          <w:jc w:val="center"/>
        </w:trPr>
        <w:tc>
          <w:tcPr>
            <w:tcW w:w="2157" w:type="dxa"/>
            <w:vMerge/>
            <w:tcBorders>
              <w:left w:val="single" w:sz="4" w:space="0" w:color="auto"/>
              <w:bottom w:val="single" w:sz="4" w:space="0" w:color="auto"/>
              <w:right w:val="single" w:sz="4" w:space="0" w:color="auto"/>
            </w:tcBorders>
            <w:vAlign w:val="center"/>
          </w:tcPr>
          <w:p w14:paraId="56AFDCC9" w14:textId="77777777" w:rsidR="00AC100C" w:rsidRPr="00EC61C3" w:rsidRDefault="00AC100C" w:rsidP="00AC100C">
            <w:pPr>
              <w:keepNext/>
              <w:keepLines/>
              <w:spacing w:after="0"/>
              <w:rPr>
                <w:rFonts w:ascii="Arial" w:hAnsi="Arial" w:cs="Arial"/>
                <w:sz w:val="18"/>
              </w:rPr>
            </w:pPr>
          </w:p>
        </w:tc>
        <w:tc>
          <w:tcPr>
            <w:tcW w:w="815" w:type="dxa"/>
            <w:tcBorders>
              <w:left w:val="single" w:sz="4" w:space="0" w:color="auto"/>
              <w:bottom w:val="single" w:sz="4" w:space="0" w:color="auto"/>
              <w:right w:val="single" w:sz="4" w:space="0" w:color="auto"/>
            </w:tcBorders>
            <w:vAlign w:val="center"/>
          </w:tcPr>
          <w:p w14:paraId="33B5FA84" w14:textId="2177852E" w:rsidR="00AC100C" w:rsidRPr="00EC61C3" w:rsidRDefault="00AC100C" w:rsidP="00AC100C">
            <w:pPr>
              <w:keepNext/>
              <w:keepLines/>
              <w:spacing w:after="0"/>
              <w:jc w:val="center"/>
              <w:rPr>
                <w:rFonts w:ascii="Arial" w:hAnsi="Arial" w:cs="Arial"/>
                <w:sz w:val="18"/>
              </w:rPr>
            </w:pPr>
            <w:ins w:id="492" w:author="Rose, Ian" w:date="2021-01-14T14:49:00Z">
              <w:r>
                <w:rPr>
                  <w:rFonts w:ascii="Arial" w:hAnsi="Arial" w:cs="Arial"/>
                  <w:sz w:val="18"/>
                </w:rPr>
                <w:t>3,4</w:t>
              </w:r>
            </w:ins>
          </w:p>
        </w:tc>
        <w:tc>
          <w:tcPr>
            <w:tcW w:w="892" w:type="dxa"/>
            <w:vMerge/>
            <w:tcBorders>
              <w:left w:val="single" w:sz="4" w:space="0" w:color="auto"/>
              <w:bottom w:val="single" w:sz="4" w:space="0" w:color="auto"/>
              <w:right w:val="single" w:sz="4" w:space="0" w:color="auto"/>
            </w:tcBorders>
            <w:vAlign w:val="center"/>
          </w:tcPr>
          <w:p w14:paraId="67585837" w14:textId="77777777" w:rsidR="00AC100C" w:rsidRPr="00EC61C3" w:rsidRDefault="00AC100C" w:rsidP="00AC100C">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4ABDF3CE" w14:textId="77777777" w:rsidR="00AC100C" w:rsidRPr="00EC61C3" w:rsidRDefault="00AC100C" w:rsidP="00AC100C">
            <w:pPr>
              <w:keepNext/>
              <w:keepLines/>
              <w:spacing w:after="0"/>
              <w:jc w:val="center"/>
              <w:rPr>
                <w:ins w:id="493" w:author="Rose, Ian" w:date="2021-01-14T14:49:00Z"/>
                <w:rFonts w:ascii="Arial" w:hAnsi="Arial"/>
                <w:sz w:val="16"/>
                <w:szCs w:val="16"/>
              </w:rPr>
            </w:pPr>
            <w:ins w:id="494" w:author="Rose, Ian" w:date="2021-01-14T14:49:00Z">
              <w:r w:rsidRPr="00EC61C3">
                <w:rPr>
                  <w:rFonts w:ascii="Arial" w:hAnsi="Arial"/>
                  <w:sz w:val="16"/>
                  <w:szCs w:val="16"/>
                </w:rPr>
                <w:t>100:</w:t>
              </w:r>
            </w:ins>
          </w:p>
          <w:p w14:paraId="433D3403" w14:textId="697BD3D6" w:rsidR="00AC100C" w:rsidRPr="00EC61C3" w:rsidRDefault="00AC100C" w:rsidP="00AC100C">
            <w:pPr>
              <w:keepNext/>
              <w:keepLines/>
              <w:spacing w:after="0"/>
              <w:jc w:val="center"/>
              <w:rPr>
                <w:rFonts w:ascii="Arial" w:hAnsi="Arial"/>
                <w:sz w:val="16"/>
                <w:szCs w:val="16"/>
              </w:rPr>
            </w:pPr>
            <w:proofErr w:type="spellStart"/>
            <w:proofErr w:type="gramStart"/>
            <w:ins w:id="495" w:author="Rose, Ian" w:date="2021-01-14T14:49:00Z">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w:t>
              </w:r>
              <w:r>
                <w:rPr>
                  <w:rFonts w:ascii="Arial" w:hAnsi="Arial" w:cs="Arial"/>
                  <w:sz w:val="16"/>
                  <w:szCs w:val="16"/>
                </w:rPr>
                <w:t>48</w:t>
              </w:r>
            </w:ins>
          </w:p>
        </w:tc>
        <w:tc>
          <w:tcPr>
            <w:tcW w:w="2216" w:type="dxa"/>
            <w:gridSpan w:val="2"/>
            <w:tcBorders>
              <w:left w:val="single" w:sz="4" w:space="0" w:color="auto"/>
              <w:bottom w:val="single" w:sz="4" w:space="0" w:color="auto"/>
              <w:right w:val="single" w:sz="4" w:space="0" w:color="auto"/>
            </w:tcBorders>
            <w:vAlign w:val="center"/>
          </w:tcPr>
          <w:p w14:paraId="331C5C67" w14:textId="77777777" w:rsidR="00AC100C" w:rsidRPr="00EC61C3" w:rsidRDefault="00AC100C" w:rsidP="00AC100C">
            <w:pPr>
              <w:keepNext/>
              <w:keepLines/>
              <w:spacing w:after="0"/>
              <w:jc w:val="center"/>
              <w:rPr>
                <w:ins w:id="496" w:author="Rose, Ian" w:date="2021-01-14T14:49:00Z"/>
                <w:rFonts w:ascii="Arial" w:hAnsi="Arial"/>
                <w:sz w:val="16"/>
                <w:szCs w:val="16"/>
              </w:rPr>
            </w:pPr>
            <w:ins w:id="497" w:author="Rose, Ian" w:date="2021-01-14T14:49:00Z">
              <w:r w:rsidRPr="00EC61C3">
                <w:rPr>
                  <w:rFonts w:ascii="Arial" w:hAnsi="Arial"/>
                  <w:sz w:val="16"/>
                  <w:szCs w:val="16"/>
                </w:rPr>
                <w:t>100:</w:t>
              </w:r>
            </w:ins>
          </w:p>
          <w:p w14:paraId="1E011E80" w14:textId="5BD10E5A" w:rsidR="00AC100C" w:rsidRPr="00EC61C3" w:rsidRDefault="00AC100C" w:rsidP="00AC100C">
            <w:pPr>
              <w:keepNext/>
              <w:keepLines/>
              <w:spacing w:after="0"/>
              <w:jc w:val="center"/>
              <w:rPr>
                <w:rFonts w:ascii="Arial" w:hAnsi="Arial"/>
                <w:sz w:val="16"/>
                <w:szCs w:val="16"/>
              </w:rPr>
            </w:pPr>
            <w:proofErr w:type="spellStart"/>
            <w:proofErr w:type="gramStart"/>
            <w:ins w:id="498" w:author="Rose, Ian" w:date="2021-01-14T14:49:00Z">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w:t>
              </w:r>
              <w:r>
                <w:rPr>
                  <w:rFonts w:ascii="Arial" w:hAnsi="Arial" w:cs="Arial"/>
                  <w:sz w:val="16"/>
                  <w:szCs w:val="16"/>
                </w:rPr>
                <w:t>48</w:t>
              </w:r>
            </w:ins>
          </w:p>
        </w:tc>
      </w:tr>
      <w:tr w:rsidR="00147F10" w:rsidRPr="00EC61C3" w14:paraId="743C26EF" w14:textId="77777777" w:rsidTr="008053C9">
        <w:trPr>
          <w:trHeight w:val="248"/>
          <w:jc w:val="center"/>
        </w:trPr>
        <w:tc>
          <w:tcPr>
            <w:tcW w:w="2157" w:type="dxa"/>
            <w:tcBorders>
              <w:left w:val="single" w:sz="4" w:space="0" w:color="auto"/>
              <w:right w:val="single" w:sz="4" w:space="0" w:color="auto"/>
            </w:tcBorders>
            <w:vAlign w:val="center"/>
          </w:tcPr>
          <w:p w14:paraId="743C26E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743C26E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EA" w14:textId="77777777" w:rsidR="007C0059" w:rsidRPr="00EC61C3" w:rsidRDefault="007C0059"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6EB" w14:textId="77777777" w:rsidR="007C0059" w:rsidRPr="00EC61C3" w:rsidRDefault="007C0059" w:rsidP="008053C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743C26EC" w14:textId="77777777" w:rsidR="007C0059" w:rsidRPr="00EC61C3" w:rsidRDefault="007C0059" w:rsidP="008053C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743C26ED" w14:textId="77777777" w:rsidR="007C0059" w:rsidRPr="00EC61C3" w:rsidRDefault="007C0059" w:rsidP="008053C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743C26EE" w14:textId="77777777" w:rsidR="007C0059" w:rsidRPr="00EC61C3" w:rsidRDefault="007C0059" w:rsidP="008053C9">
            <w:pPr>
              <w:keepNext/>
              <w:keepLines/>
              <w:spacing w:after="0"/>
              <w:jc w:val="center"/>
              <w:rPr>
                <w:rFonts w:ascii="Arial" w:hAnsi="Arial"/>
                <w:sz w:val="18"/>
                <w:szCs w:val="18"/>
              </w:rPr>
            </w:pPr>
            <w:r w:rsidRPr="00EC61C3">
              <w:rPr>
                <w:rFonts w:ascii="Arial" w:hAnsi="Arial"/>
                <w:sz w:val="18"/>
                <w:szCs w:val="18"/>
              </w:rPr>
              <w:t>TDD</w:t>
            </w:r>
          </w:p>
        </w:tc>
      </w:tr>
      <w:tr w:rsidR="00147F10" w:rsidRPr="00EC61C3" w14:paraId="743C26F5" w14:textId="77777777" w:rsidTr="008053C9">
        <w:trPr>
          <w:trHeight w:val="268"/>
          <w:jc w:val="center"/>
        </w:trPr>
        <w:tc>
          <w:tcPr>
            <w:tcW w:w="2157" w:type="dxa"/>
            <w:tcBorders>
              <w:left w:val="single" w:sz="4" w:space="0" w:color="auto"/>
              <w:right w:val="single" w:sz="4" w:space="0" w:color="auto"/>
            </w:tcBorders>
            <w:vAlign w:val="center"/>
          </w:tcPr>
          <w:p w14:paraId="743C26F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743C26F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743C26F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743C26F3" w14:textId="77777777" w:rsidR="007C0059" w:rsidRPr="00EC61C3" w:rsidRDefault="007C0059" w:rsidP="008053C9">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743C26F4" w14:textId="77777777" w:rsidR="007C0059" w:rsidRPr="00EC61C3" w:rsidRDefault="007C0059" w:rsidP="008053C9">
            <w:pPr>
              <w:keepNext/>
              <w:keepLines/>
              <w:spacing w:after="0"/>
              <w:jc w:val="center"/>
              <w:rPr>
                <w:rFonts w:ascii="Arial" w:hAnsi="Arial"/>
                <w:sz w:val="18"/>
                <w:szCs w:val="18"/>
              </w:rPr>
            </w:pPr>
            <w:r w:rsidRPr="00EC61C3">
              <w:rPr>
                <w:rFonts w:ascii="Arial" w:hAnsi="Arial" w:cs="Arial"/>
                <w:sz w:val="18"/>
              </w:rPr>
              <w:t>TDDConf.3.1</w:t>
            </w:r>
          </w:p>
        </w:tc>
      </w:tr>
      <w:tr w:rsidR="00065805" w:rsidRPr="00EC61C3" w14:paraId="743C26FD" w14:textId="77777777" w:rsidTr="00065805">
        <w:trPr>
          <w:trHeight w:val="316"/>
          <w:jc w:val="center"/>
        </w:trPr>
        <w:tc>
          <w:tcPr>
            <w:tcW w:w="2157" w:type="dxa"/>
            <w:vMerge w:val="restart"/>
            <w:tcBorders>
              <w:top w:val="single" w:sz="4" w:space="0" w:color="auto"/>
              <w:left w:val="single" w:sz="4" w:space="0" w:color="auto"/>
              <w:right w:val="single" w:sz="4" w:space="0" w:color="auto"/>
            </w:tcBorders>
            <w:vAlign w:val="center"/>
            <w:hideMark/>
          </w:tcPr>
          <w:p w14:paraId="743C26F6" w14:textId="77777777" w:rsidR="00065805" w:rsidRPr="00EC61C3" w:rsidRDefault="00065805" w:rsidP="008053C9">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743C26F7" w14:textId="06A4D918" w:rsidR="00065805" w:rsidRPr="00EC61C3" w:rsidRDefault="00065805" w:rsidP="008053C9">
            <w:pPr>
              <w:keepNext/>
              <w:keepLines/>
              <w:spacing w:after="0"/>
              <w:jc w:val="center"/>
              <w:rPr>
                <w:rFonts w:ascii="Arial" w:hAnsi="Arial" w:cs="Arial"/>
                <w:sz w:val="18"/>
              </w:rPr>
            </w:pPr>
            <w:r w:rsidRPr="00EC61C3">
              <w:rPr>
                <w:rFonts w:ascii="Arial" w:hAnsi="Arial" w:cs="Arial"/>
                <w:sz w:val="18"/>
              </w:rPr>
              <w:t>1</w:t>
            </w:r>
            <w:ins w:id="499" w:author="Rose, Ian" w:date="2021-01-14T14:53:00Z">
              <w:r>
                <w:rPr>
                  <w:rFonts w:ascii="Arial" w:hAnsi="Arial" w:cs="Arial"/>
                  <w:sz w:val="18"/>
                </w:rPr>
                <w:t>,2</w:t>
              </w:r>
            </w:ins>
            <w:del w:id="500" w:author="Rose, Ian" w:date="2021-01-14T14:53:00Z">
              <w:r w:rsidRPr="00EC61C3" w:rsidDel="00065805">
                <w:rPr>
                  <w:rFonts w:ascii="Arial" w:hAnsi="Arial" w:cs="Arial"/>
                  <w:sz w:val="18"/>
                </w:rPr>
                <w:delText>~4</w:delText>
              </w:r>
            </w:del>
          </w:p>
        </w:tc>
        <w:tc>
          <w:tcPr>
            <w:tcW w:w="892" w:type="dxa"/>
            <w:vMerge w:val="restart"/>
            <w:tcBorders>
              <w:top w:val="single" w:sz="4" w:space="0" w:color="auto"/>
              <w:left w:val="single" w:sz="4" w:space="0" w:color="auto"/>
              <w:right w:val="single" w:sz="4" w:space="0" w:color="auto"/>
            </w:tcBorders>
            <w:vAlign w:val="center"/>
          </w:tcPr>
          <w:p w14:paraId="743C26F8" w14:textId="77777777" w:rsidR="00065805" w:rsidRPr="00EC61C3" w:rsidRDefault="00065805" w:rsidP="008053C9">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6F9" w14:textId="581E4B51" w:rsidR="00065805" w:rsidRPr="00EC61C3" w:rsidRDefault="00065805" w:rsidP="008053C9">
            <w:pPr>
              <w:keepNext/>
              <w:keepLines/>
              <w:spacing w:after="0"/>
              <w:jc w:val="center"/>
              <w:rPr>
                <w:rFonts w:ascii="Arial" w:hAnsi="Arial" w:cs="Arial"/>
                <w:sz w:val="16"/>
                <w:szCs w:val="16"/>
              </w:rPr>
            </w:pPr>
            <w:r w:rsidRPr="00EC61C3">
              <w:rPr>
                <w:rFonts w:ascii="Arial" w:hAnsi="Arial" w:cs="Arial"/>
                <w:sz w:val="16"/>
                <w:szCs w:val="16"/>
              </w:rPr>
              <w:t>SR.3.</w:t>
            </w:r>
            <w:ins w:id="501" w:author="Rose, Ian" w:date="2021-01-14T14:54:00Z">
              <w:r w:rsidR="003905D1">
                <w:rPr>
                  <w:rFonts w:ascii="Arial" w:hAnsi="Arial" w:cs="Arial"/>
                  <w:sz w:val="16"/>
                  <w:szCs w:val="16"/>
                </w:rPr>
                <w:t>2</w:t>
              </w:r>
            </w:ins>
            <w:del w:id="502" w:author="Rose, Ian" w:date="2021-01-14T14:54:00Z">
              <w:r w:rsidRPr="00EC61C3" w:rsidDel="003905D1">
                <w:rPr>
                  <w:rFonts w:ascii="Arial" w:hAnsi="Arial" w:cs="Arial"/>
                  <w:sz w:val="16"/>
                  <w:szCs w:val="16"/>
                </w:rPr>
                <w:delText>1</w:delText>
              </w:r>
            </w:del>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A"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6FB" w14:textId="1D3C3E97" w:rsidR="00065805" w:rsidRPr="00EC61C3" w:rsidRDefault="00065805" w:rsidP="008053C9">
            <w:pPr>
              <w:keepNext/>
              <w:keepLines/>
              <w:spacing w:after="0"/>
              <w:jc w:val="center"/>
              <w:rPr>
                <w:rFonts w:ascii="Arial" w:hAnsi="Arial" w:cs="Arial"/>
                <w:sz w:val="18"/>
              </w:rPr>
            </w:pPr>
            <w:r w:rsidRPr="00EC61C3">
              <w:rPr>
                <w:rFonts w:ascii="Arial" w:hAnsi="Arial" w:cs="Arial"/>
                <w:sz w:val="16"/>
                <w:szCs w:val="16"/>
              </w:rPr>
              <w:t>SR.3.</w:t>
            </w:r>
            <w:ins w:id="503" w:author="Rose, Ian" w:date="2021-01-14T14:54:00Z">
              <w:r w:rsidR="003905D1">
                <w:rPr>
                  <w:rFonts w:ascii="Arial" w:hAnsi="Arial" w:cs="Arial"/>
                  <w:sz w:val="16"/>
                  <w:szCs w:val="16"/>
                </w:rPr>
                <w:t>2</w:t>
              </w:r>
            </w:ins>
            <w:del w:id="504" w:author="Rose, Ian" w:date="2021-01-14T14:54:00Z">
              <w:r w:rsidRPr="00EC61C3" w:rsidDel="003905D1">
                <w:rPr>
                  <w:rFonts w:ascii="Arial" w:hAnsi="Arial" w:cs="Arial"/>
                  <w:sz w:val="16"/>
                  <w:szCs w:val="16"/>
                </w:rPr>
                <w:delText>1</w:delText>
              </w:r>
            </w:del>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743C26FC"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r>
      <w:tr w:rsidR="00065805" w:rsidRPr="00EC61C3" w14:paraId="533D34BC" w14:textId="77777777" w:rsidTr="00E670E9">
        <w:trPr>
          <w:trHeight w:val="315"/>
          <w:jc w:val="center"/>
        </w:trPr>
        <w:tc>
          <w:tcPr>
            <w:tcW w:w="2157" w:type="dxa"/>
            <w:vMerge/>
            <w:tcBorders>
              <w:left w:val="single" w:sz="4" w:space="0" w:color="auto"/>
              <w:right w:val="single" w:sz="4" w:space="0" w:color="auto"/>
            </w:tcBorders>
            <w:vAlign w:val="center"/>
          </w:tcPr>
          <w:p w14:paraId="571D184F" w14:textId="77777777" w:rsidR="00065805" w:rsidRPr="00EC61C3" w:rsidRDefault="00065805" w:rsidP="008053C9">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123A73B5" w14:textId="18DEC735" w:rsidR="00065805" w:rsidRPr="00EC61C3" w:rsidRDefault="00065805" w:rsidP="008053C9">
            <w:pPr>
              <w:keepNext/>
              <w:keepLines/>
              <w:spacing w:after="0"/>
              <w:jc w:val="center"/>
              <w:rPr>
                <w:rFonts w:ascii="Arial" w:hAnsi="Arial" w:cs="Arial"/>
                <w:sz w:val="18"/>
              </w:rPr>
            </w:pPr>
            <w:ins w:id="505" w:author="Rose, Ian" w:date="2021-01-14T14:52:00Z">
              <w:r>
                <w:rPr>
                  <w:rFonts w:ascii="Arial" w:hAnsi="Arial" w:cs="Arial"/>
                  <w:sz w:val="18"/>
                </w:rPr>
                <w:t>3,4</w:t>
              </w:r>
            </w:ins>
          </w:p>
        </w:tc>
        <w:tc>
          <w:tcPr>
            <w:tcW w:w="892" w:type="dxa"/>
            <w:vMerge/>
            <w:tcBorders>
              <w:left w:val="single" w:sz="4" w:space="0" w:color="auto"/>
              <w:right w:val="single" w:sz="4" w:space="0" w:color="auto"/>
            </w:tcBorders>
            <w:vAlign w:val="center"/>
          </w:tcPr>
          <w:p w14:paraId="67759488"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4D024F0" w14:textId="5E836FAC" w:rsidR="00065805" w:rsidRPr="00EC61C3" w:rsidRDefault="003905D1" w:rsidP="008053C9">
            <w:pPr>
              <w:keepNext/>
              <w:keepLines/>
              <w:spacing w:after="0"/>
              <w:jc w:val="center"/>
              <w:rPr>
                <w:rFonts w:ascii="Arial" w:hAnsi="Arial" w:cs="Arial"/>
                <w:sz w:val="16"/>
                <w:szCs w:val="16"/>
              </w:rPr>
            </w:pPr>
            <w:ins w:id="506" w:author="Rose, Ian" w:date="2021-01-14T14:54: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6025C482"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3F08758" w14:textId="7DD9E4C3" w:rsidR="00065805" w:rsidRPr="00EC61C3" w:rsidRDefault="003905D1" w:rsidP="008053C9">
            <w:pPr>
              <w:keepNext/>
              <w:keepLines/>
              <w:spacing w:after="0"/>
              <w:jc w:val="center"/>
              <w:rPr>
                <w:rFonts w:ascii="Arial" w:hAnsi="Arial" w:cs="Arial"/>
                <w:sz w:val="16"/>
                <w:szCs w:val="16"/>
              </w:rPr>
            </w:pPr>
            <w:ins w:id="507" w:author="Rose, Ian" w:date="2021-01-14T14:54: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5D8505D2" w14:textId="77777777" w:rsidR="00065805" w:rsidRPr="00EC61C3" w:rsidRDefault="00065805" w:rsidP="008053C9">
            <w:pPr>
              <w:keepNext/>
              <w:keepLines/>
              <w:spacing w:after="0"/>
              <w:jc w:val="center"/>
              <w:rPr>
                <w:rFonts w:ascii="Arial" w:hAnsi="Arial" w:cs="Arial"/>
                <w:sz w:val="18"/>
              </w:rPr>
            </w:pPr>
          </w:p>
        </w:tc>
      </w:tr>
      <w:tr w:rsidR="00065805" w:rsidRPr="00EC61C3" w14:paraId="743C2705" w14:textId="77777777" w:rsidTr="00065805">
        <w:trPr>
          <w:trHeight w:val="227"/>
          <w:jc w:val="center"/>
        </w:trPr>
        <w:tc>
          <w:tcPr>
            <w:tcW w:w="2157" w:type="dxa"/>
            <w:vMerge w:val="restart"/>
            <w:tcBorders>
              <w:top w:val="single" w:sz="4" w:space="0" w:color="auto"/>
              <w:left w:val="single" w:sz="4" w:space="0" w:color="auto"/>
              <w:right w:val="single" w:sz="4" w:space="0" w:color="auto"/>
            </w:tcBorders>
            <w:vAlign w:val="center"/>
          </w:tcPr>
          <w:p w14:paraId="743C26FE" w14:textId="77777777" w:rsidR="00065805" w:rsidRPr="00EC61C3" w:rsidRDefault="00065805" w:rsidP="008053C9">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6FF" w14:textId="0F86F05F" w:rsidR="00065805" w:rsidRPr="00EC61C3" w:rsidRDefault="00065805" w:rsidP="008053C9">
            <w:pPr>
              <w:keepNext/>
              <w:keepLines/>
              <w:spacing w:after="0"/>
              <w:jc w:val="center"/>
              <w:rPr>
                <w:rFonts w:ascii="Arial" w:hAnsi="Arial" w:cs="Arial"/>
                <w:sz w:val="18"/>
              </w:rPr>
            </w:pPr>
            <w:r w:rsidRPr="00EC61C3">
              <w:rPr>
                <w:rFonts w:ascii="Arial" w:hAnsi="Arial" w:cs="Arial"/>
                <w:sz w:val="18"/>
              </w:rPr>
              <w:t>1</w:t>
            </w:r>
            <w:ins w:id="508" w:author="Rose, Ian" w:date="2021-01-14T14:53:00Z">
              <w:r>
                <w:rPr>
                  <w:rFonts w:ascii="Arial" w:hAnsi="Arial" w:cs="Arial"/>
                  <w:sz w:val="18"/>
                </w:rPr>
                <w:t>,2</w:t>
              </w:r>
            </w:ins>
            <w:del w:id="509" w:author="Rose, Ian" w:date="2021-01-14T14:53:00Z">
              <w:r w:rsidRPr="00EC61C3" w:rsidDel="00065805">
                <w:rPr>
                  <w:rFonts w:ascii="Arial" w:hAnsi="Arial" w:cs="Arial"/>
                  <w:sz w:val="18"/>
                </w:rPr>
                <w:delText>~4</w:delText>
              </w:r>
            </w:del>
          </w:p>
        </w:tc>
        <w:tc>
          <w:tcPr>
            <w:tcW w:w="892" w:type="dxa"/>
            <w:vMerge w:val="restart"/>
            <w:tcBorders>
              <w:top w:val="single" w:sz="4" w:space="0" w:color="auto"/>
              <w:left w:val="single" w:sz="4" w:space="0" w:color="auto"/>
              <w:right w:val="single" w:sz="4" w:space="0" w:color="auto"/>
            </w:tcBorders>
            <w:vAlign w:val="center"/>
          </w:tcPr>
          <w:p w14:paraId="743C2700" w14:textId="77777777" w:rsidR="00065805" w:rsidRPr="00EC61C3" w:rsidRDefault="00065805" w:rsidP="008053C9">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701"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2"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703"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743C2704"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r>
      <w:tr w:rsidR="00065805" w:rsidRPr="00EC61C3" w14:paraId="0AA1E2B6" w14:textId="77777777" w:rsidTr="00E670E9">
        <w:trPr>
          <w:trHeight w:val="227"/>
          <w:jc w:val="center"/>
        </w:trPr>
        <w:tc>
          <w:tcPr>
            <w:tcW w:w="2157" w:type="dxa"/>
            <w:vMerge/>
            <w:tcBorders>
              <w:left w:val="single" w:sz="4" w:space="0" w:color="auto"/>
              <w:right w:val="single" w:sz="4" w:space="0" w:color="auto"/>
            </w:tcBorders>
            <w:vAlign w:val="center"/>
          </w:tcPr>
          <w:p w14:paraId="79031555" w14:textId="77777777" w:rsidR="00065805" w:rsidRPr="00EC61C3" w:rsidRDefault="00065805" w:rsidP="008053C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6564908" w14:textId="358CF8CC" w:rsidR="00065805" w:rsidRPr="00EC61C3" w:rsidRDefault="00065805" w:rsidP="008053C9">
            <w:pPr>
              <w:keepNext/>
              <w:keepLines/>
              <w:spacing w:after="0"/>
              <w:jc w:val="center"/>
              <w:rPr>
                <w:rFonts w:ascii="Arial" w:hAnsi="Arial" w:cs="Arial"/>
                <w:sz w:val="18"/>
              </w:rPr>
            </w:pPr>
            <w:ins w:id="510" w:author="Rose, Ian" w:date="2021-01-14T14:52:00Z">
              <w:r>
                <w:rPr>
                  <w:rFonts w:ascii="Arial" w:hAnsi="Arial" w:cs="Arial"/>
                  <w:sz w:val="18"/>
                </w:rPr>
                <w:t>3,4</w:t>
              </w:r>
            </w:ins>
          </w:p>
        </w:tc>
        <w:tc>
          <w:tcPr>
            <w:tcW w:w="892" w:type="dxa"/>
            <w:vMerge/>
            <w:tcBorders>
              <w:left w:val="single" w:sz="4" w:space="0" w:color="auto"/>
              <w:right w:val="single" w:sz="4" w:space="0" w:color="auto"/>
            </w:tcBorders>
            <w:vAlign w:val="center"/>
          </w:tcPr>
          <w:p w14:paraId="373C61CB"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28070D4" w14:textId="78A1C184" w:rsidR="00065805" w:rsidRPr="00EC61C3" w:rsidRDefault="003905D1" w:rsidP="008053C9">
            <w:pPr>
              <w:keepNext/>
              <w:keepLines/>
              <w:spacing w:after="0"/>
              <w:jc w:val="center"/>
              <w:rPr>
                <w:rFonts w:ascii="Arial" w:hAnsi="Arial" w:cs="Arial"/>
                <w:sz w:val="16"/>
                <w:szCs w:val="16"/>
              </w:rPr>
            </w:pPr>
            <w:ins w:id="511" w:author="Rose, Ian" w:date="2021-01-14T14:55: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347544D1"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1DDCA90" w14:textId="5520B2B8" w:rsidR="00065805" w:rsidRPr="00EC61C3" w:rsidRDefault="003905D1" w:rsidP="008053C9">
            <w:pPr>
              <w:keepNext/>
              <w:keepLines/>
              <w:spacing w:after="0"/>
              <w:jc w:val="center"/>
              <w:rPr>
                <w:rFonts w:ascii="Arial" w:hAnsi="Arial" w:cs="Arial"/>
                <w:sz w:val="16"/>
                <w:szCs w:val="16"/>
              </w:rPr>
            </w:pPr>
            <w:ins w:id="512" w:author="Rose, Ian" w:date="2021-01-14T14:55: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04B0B87A" w14:textId="77777777" w:rsidR="00065805" w:rsidRPr="00EC61C3" w:rsidRDefault="00065805" w:rsidP="008053C9">
            <w:pPr>
              <w:keepNext/>
              <w:keepLines/>
              <w:spacing w:after="0"/>
              <w:jc w:val="center"/>
              <w:rPr>
                <w:rFonts w:ascii="Arial" w:hAnsi="Arial" w:cs="Arial"/>
                <w:sz w:val="18"/>
              </w:rPr>
            </w:pPr>
          </w:p>
        </w:tc>
      </w:tr>
      <w:tr w:rsidR="00065805" w:rsidRPr="00EC61C3" w14:paraId="743C270D" w14:textId="77777777" w:rsidTr="00E670E9">
        <w:trPr>
          <w:trHeight w:val="227"/>
          <w:jc w:val="center"/>
        </w:trPr>
        <w:tc>
          <w:tcPr>
            <w:tcW w:w="2157" w:type="dxa"/>
            <w:vMerge w:val="restart"/>
            <w:tcBorders>
              <w:left w:val="single" w:sz="4" w:space="0" w:color="auto"/>
              <w:right w:val="single" w:sz="4" w:space="0" w:color="auto"/>
            </w:tcBorders>
            <w:vAlign w:val="center"/>
          </w:tcPr>
          <w:p w14:paraId="743C2706" w14:textId="77777777" w:rsidR="00065805" w:rsidRPr="00EC61C3" w:rsidRDefault="00065805" w:rsidP="008053C9">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707" w14:textId="55894835" w:rsidR="00065805" w:rsidRPr="00EC61C3" w:rsidRDefault="00065805" w:rsidP="008053C9">
            <w:pPr>
              <w:keepNext/>
              <w:keepLines/>
              <w:spacing w:after="0"/>
              <w:jc w:val="center"/>
              <w:rPr>
                <w:rFonts w:ascii="Arial" w:hAnsi="Arial" w:cs="Arial"/>
                <w:sz w:val="18"/>
              </w:rPr>
            </w:pPr>
            <w:r w:rsidRPr="00EC61C3">
              <w:rPr>
                <w:rFonts w:ascii="Arial" w:hAnsi="Arial" w:cs="Arial"/>
                <w:sz w:val="18"/>
              </w:rPr>
              <w:t>1</w:t>
            </w:r>
            <w:ins w:id="513" w:author="Rose, Ian" w:date="2021-01-14T14:53:00Z">
              <w:r>
                <w:rPr>
                  <w:rFonts w:ascii="Arial" w:hAnsi="Arial" w:cs="Arial"/>
                  <w:sz w:val="18"/>
                </w:rPr>
                <w:t>,2</w:t>
              </w:r>
            </w:ins>
            <w:del w:id="514" w:author="Rose, Ian" w:date="2021-01-14T14:53:00Z">
              <w:r w:rsidRPr="00EC61C3" w:rsidDel="00065805">
                <w:rPr>
                  <w:rFonts w:ascii="Arial" w:hAnsi="Arial" w:cs="Arial"/>
                  <w:sz w:val="18"/>
                </w:rPr>
                <w:delText>~4</w:delText>
              </w:r>
            </w:del>
          </w:p>
        </w:tc>
        <w:tc>
          <w:tcPr>
            <w:tcW w:w="892" w:type="dxa"/>
            <w:vMerge w:val="restart"/>
            <w:tcBorders>
              <w:left w:val="single" w:sz="4" w:space="0" w:color="auto"/>
              <w:right w:val="single" w:sz="4" w:space="0" w:color="auto"/>
            </w:tcBorders>
            <w:vAlign w:val="center"/>
          </w:tcPr>
          <w:p w14:paraId="743C2708"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709" w14:textId="77777777" w:rsidR="00065805" w:rsidRPr="00EC61C3" w:rsidRDefault="00065805" w:rsidP="008053C9">
            <w:pPr>
              <w:keepNext/>
              <w:keepLines/>
              <w:spacing w:after="0"/>
              <w:jc w:val="center"/>
              <w:rPr>
                <w:rFonts w:ascii="Arial" w:hAnsi="Arial" w:cs="Arial"/>
                <w:sz w:val="14"/>
                <w:szCs w:val="14"/>
              </w:rPr>
            </w:pPr>
            <w:r w:rsidRPr="00EC61C3">
              <w:rPr>
                <w:rFonts w:ascii="Arial" w:hAnsi="Arial" w:cs="Arial"/>
                <w:sz w:val="14"/>
                <w:szCs w:val="14"/>
              </w:rPr>
              <w:t>CCR.3.1 TDD</w:t>
            </w:r>
          </w:p>
        </w:tc>
        <w:tc>
          <w:tcPr>
            <w:tcW w:w="1108" w:type="dxa"/>
            <w:vMerge w:val="restart"/>
            <w:tcBorders>
              <w:left w:val="single" w:sz="4" w:space="0" w:color="auto"/>
              <w:right w:val="single" w:sz="4" w:space="0" w:color="auto"/>
            </w:tcBorders>
            <w:vAlign w:val="center"/>
          </w:tcPr>
          <w:p w14:paraId="743C270A"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743C270B" w14:textId="77777777" w:rsidR="00065805" w:rsidRPr="00EC61C3" w:rsidRDefault="00065805" w:rsidP="008053C9">
            <w:pPr>
              <w:keepNext/>
              <w:keepLines/>
              <w:spacing w:after="0"/>
              <w:jc w:val="center"/>
              <w:rPr>
                <w:rFonts w:ascii="Arial" w:hAnsi="Arial" w:cs="Arial"/>
                <w:sz w:val="14"/>
                <w:szCs w:val="14"/>
              </w:rPr>
            </w:pPr>
            <w:r w:rsidRPr="00EC61C3">
              <w:rPr>
                <w:rFonts w:ascii="Arial" w:hAnsi="Arial" w:cs="Arial"/>
                <w:sz w:val="14"/>
                <w:szCs w:val="14"/>
              </w:rPr>
              <w:t>CCR.3.1 TDD</w:t>
            </w:r>
          </w:p>
        </w:tc>
        <w:tc>
          <w:tcPr>
            <w:tcW w:w="1108" w:type="dxa"/>
            <w:vMerge w:val="restart"/>
            <w:tcBorders>
              <w:left w:val="single" w:sz="4" w:space="0" w:color="auto"/>
              <w:right w:val="single" w:sz="4" w:space="0" w:color="auto"/>
            </w:tcBorders>
            <w:vAlign w:val="center"/>
          </w:tcPr>
          <w:p w14:paraId="743C270C" w14:textId="77777777" w:rsidR="00065805" w:rsidRPr="00EC61C3" w:rsidRDefault="00065805" w:rsidP="008053C9">
            <w:pPr>
              <w:keepNext/>
              <w:keepLines/>
              <w:spacing w:after="0"/>
              <w:jc w:val="center"/>
              <w:rPr>
                <w:rFonts w:ascii="Arial" w:hAnsi="Arial" w:cs="Arial"/>
                <w:sz w:val="18"/>
              </w:rPr>
            </w:pPr>
            <w:r w:rsidRPr="00EC61C3">
              <w:rPr>
                <w:rFonts w:ascii="Arial" w:hAnsi="Arial" w:cs="Arial"/>
                <w:sz w:val="18"/>
              </w:rPr>
              <w:t>-</w:t>
            </w:r>
          </w:p>
        </w:tc>
      </w:tr>
      <w:tr w:rsidR="00065805" w:rsidRPr="00EC61C3" w14:paraId="5EC95271" w14:textId="77777777" w:rsidTr="008053C9">
        <w:trPr>
          <w:trHeight w:val="227"/>
          <w:jc w:val="center"/>
        </w:trPr>
        <w:tc>
          <w:tcPr>
            <w:tcW w:w="2157" w:type="dxa"/>
            <w:vMerge/>
            <w:tcBorders>
              <w:left w:val="single" w:sz="4" w:space="0" w:color="auto"/>
              <w:right w:val="single" w:sz="4" w:space="0" w:color="auto"/>
            </w:tcBorders>
            <w:vAlign w:val="center"/>
          </w:tcPr>
          <w:p w14:paraId="718AF0DA" w14:textId="77777777" w:rsidR="00065805" w:rsidRPr="00EC61C3" w:rsidRDefault="00065805" w:rsidP="008053C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A46CD4F" w14:textId="7C318675" w:rsidR="00065805" w:rsidRPr="00EC61C3" w:rsidRDefault="00065805" w:rsidP="008053C9">
            <w:pPr>
              <w:keepNext/>
              <w:keepLines/>
              <w:spacing w:after="0"/>
              <w:jc w:val="center"/>
              <w:rPr>
                <w:rFonts w:ascii="Arial" w:hAnsi="Arial" w:cs="Arial"/>
                <w:sz w:val="18"/>
              </w:rPr>
            </w:pPr>
            <w:ins w:id="515" w:author="Rose, Ian" w:date="2021-01-14T14:53:00Z">
              <w:r>
                <w:rPr>
                  <w:rFonts w:ascii="Arial" w:hAnsi="Arial" w:cs="Arial"/>
                  <w:sz w:val="18"/>
                </w:rPr>
                <w:t>3,4</w:t>
              </w:r>
            </w:ins>
          </w:p>
        </w:tc>
        <w:tc>
          <w:tcPr>
            <w:tcW w:w="892" w:type="dxa"/>
            <w:vMerge/>
            <w:tcBorders>
              <w:left w:val="single" w:sz="4" w:space="0" w:color="auto"/>
              <w:bottom w:val="single" w:sz="4" w:space="0" w:color="auto"/>
              <w:right w:val="single" w:sz="4" w:space="0" w:color="auto"/>
            </w:tcBorders>
            <w:vAlign w:val="center"/>
          </w:tcPr>
          <w:p w14:paraId="093F421E"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AD83A76" w14:textId="18DA514C" w:rsidR="00065805" w:rsidRPr="00EC61C3" w:rsidRDefault="00103D24" w:rsidP="008053C9">
            <w:pPr>
              <w:keepNext/>
              <w:keepLines/>
              <w:spacing w:after="0"/>
              <w:jc w:val="center"/>
              <w:rPr>
                <w:rFonts w:ascii="Arial" w:hAnsi="Arial" w:cs="Arial"/>
                <w:sz w:val="14"/>
                <w:szCs w:val="14"/>
              </w:rPr>
            </w:pPr>
            <w:ins w:id="516" w:author="Rose, Ian" w:date="2021-01-14T14:56: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vAlign w:val="center"/>
          </w:tcPr>
          <w:p w14:paraId="3447983C" w14:textId="77777777" w:rsidR="00065805" w:rsidRPr="00EC61C3" w:rsidRDefault="00065805" w:rsidP="008053C9">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9A807B2" w14:textId="46E0CBC3" w:rsidR="00065805" w:rsidRPr="00EC61C3" w:rsidRDefault="00103D24" w:rsidP="008053C9">
            <w:pPr>
              <w:keepNext/>
              <w:keepLines/>
              <w:spacing w:after="0"/>
              <w:jc w:val="center"/>
              <w:rPr>
                <w:rFonts w:ascii="Arial" w:hAnsi="Arial" w:cs="Arial"/>
                <w:sz w:val="14"/>
                <w:szCs w:val="14"/>
              </w:rPr>
            </w:pPr>
            <w:ins w:id="517" w:author="Rose, Ian" w:date="2021-01-14T14:56: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vAlign w:val="center"/>
          </w:tcPr>
          <w:p w14:paraId="7E3BFF97" w14:textId="77777777" w:rsidR="00065805" w:rsidRPr="00EC61C3" w:rsidRDefault="00065805" w:rsidP="008053C9">
            <w:pPr>
              <w:keepNext/>
              <w:keepLines/>
              <w:spacing w:after="0"/>
              <w:jc w:val="center"/>
              <w:rPr>
                <w:rFonts w:ascii="Arial" w:hAnsi="Arial" w:cs="Arial"/>
                <w:sz w:val="18"/>
              </w:rPr>
            </w:pPr>
          </w:p>
        </w:tc>
      </w:tr>
      <w:tr w:rsidR="00AF3357" w:rsidRPr="00EC61C3" w14:paraId="743C2713" w14:textId="77777777" w:rsidTr="008053C9">
        <w:trPr>
          <w:trHeight w:val="127"/>
          <w:jc w:val="center"/>
        </w:trPr>
        <w:tc>
          <w:tcPr>
            <w:tcW w:w="2157" w:type="dxa"/>
            <w:vMerge w:val="restart"/>
            <w:tcBorders>
              <w:left w:val="single" w:sz="4" w:space="0" w:color="auto"/>
              <w:right w:val="single" w:sz="4" w:space="0" w:color="auto"/>
            </w:tcBorders>
            <w:vAlign w:val="center"/>
          </w:tcPr>
          <w:p w14:paraId="743C270E" w14:textId="77777777" w:rsidR="00AF3357" w:rsidRPr="00EC61C3" w:rsidRDefault="00AF3357" w:rsidP="00AF3357">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0F" w14:textId="77777777" w:rsidR="00AF3357" w:rsidRPr="00EC61C3" w:rsidRDefault="00AF3357" w:rsidP="00AF3357">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743C2710" w14:textId="77777777" w:rsidR="00AF3357" w:rsidRPr="00EC61C3" w:rsidRDefault="00AF3357" w:rsidP="00AF3357">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1" w14:textId="307D06D3" w:rsidR="00AF3357" w:rsidRPr="00EC61C3" w:rsidRDefault="00AF3357" w:rsidP="00AF3357">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743C2712" w14:textId="477B8812" w:rsidR="00AF3357" w:rsidRPr="00EC61C3" w:rsidRDefault="00AF3357" w:rsidP="00AF3357">
            <w:pPr>
              <w:keepNext/>
              <w:keepLines/>
              <w:spacing w:after="0"/>
              <w:jc w:val="center"/>
              <w:rPr>
                <w:rFonts w:ascii="Arial" w:hAnsi="Arial" w:cs="Arial"/>
                <w:sz w:val="18"/>
              </w:rPr>
            </w:pPr>
            <w:r w:rsidRPr="00EC61C3">
              <w:rPr>
                <w:rFonts w:ascii="Arial" w:hAnsi="Arial" w:cs="Arial"/>
                <w:sz w:val="18"/>
              </w:rPr>
              <w:t>SSB.3 FR2</w:t>
            </w:r>
          </w:p>
        </w:tc>
      </w:tr>
      <w:tr w:rsidR="00AF3357" w:rsidRPr="00EC61C3" w14:paraId="743C2719"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714" w14:textId="77777777" w:rsidR="00AF3357" w:rsidRPr="00EC61C3" w:rsidRDefault="00AF3357" w:rsidP="00AF3357">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715" w14:textId="77777777" w:rsidR="00AF3357" w:rsidRPr="00EC61C3" w:rsidRDefault="00AF3357" w:rsidP="00AF3357">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743C2716" w14:textId="77777777" w:rsidR="00AF3357" w:rsidRPr="00EC61C3" w:rsidRDefault="00AF3357" w:rsidP="00AF3357">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717" w14:textId="691FF5F3" w:rsidR="00AF3357" w:rsidRPr="00EC61C3" w:rsidRDefault="00AF3357" w:rsidP="00AF3357">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743C2718" w14:textId="0A2B5C33" w:rsidR="00AF3357" w:rsidRPr="00EC61C3" w:rsidRDefault="00AF3357" w:rsidP="00AF3357">
            <w:pPr>
              <w:keepNext/>
              <w:keepLines/>
              <w:spacing w:after="0"/>
              <w:jc w:val="center"/>
              <w:rPr>
                <w:rFonts w:ascii="Arial" w:hAnsi="Arial" w:cs="Arial"/>
                <w:sz w:val="18"/>
              </w:rPr>
            </w:pPr>
            <w:r w:rsidRPr="00EC61C3">
              <w:rPr>
                <w:rFonts w:ascii="Arial" w:hAnsi="Arial" w:cs="Arial"/>
                <w:sz w:val="18"/>
              </w:rPr>
              <w:t>SSB.4 FR2</w:t>
            </w:r>
          </w:p>
        </w:tc>
      </w:tr>
      <w:tr w:rsidR="00B53B5A" w:rsidRPr="00E12128" w14:paraId="366B2AC6" w14:textId="77777777" w:rsidTr="007A749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EAF8DF0" w14:textId="77777777" w:rsidR="00B53B5A" w:rsidRPr="00E12128" w:rsidRDefault="00B53B5A" w:rsidP="007A7497">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0FE508AE" w14:textId="77777777" w:rsidR="00B53B5A" w:rsidRPr="00E12128" w:rsidRDefault="00B53B5A" w:rsidP="007A7497">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608AC28A" w14:textId="77777777" w:rsidR="00B53B5A" w:rsidRPr="00E12128" w:rsidRDefault="00B53B5A" w:rsidP="007A7497">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6562557" w14:textId="77777777" w:rsidR="00B53B5A" w:rsidRPr="00E12128" w:rsidRDefault="00B53B5A" w:rsidP="007A7497">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E34216" w14:textId="77777777" w:rsidR="00B53B5A" w:rsidRPr="00E12128" w:rsidRDefault="00B53B5A" w:rsidP="007A7497">
            <w:pPr>
              <w:keepNext/>
              <w:keepLines/>
              <w:spacing w:after="0"/>
              <w:jc w:val="center"/>
              <w:rPr>
                <w:rFonts w:ascii="Arial" w:hAnsi="Arial" w:cs="Arial"/>
                <w:sz w:val="18"/>
              </w:rPr>
            </w:pPr>
            <w:r>
              <w:rPr>
                <w:rFonts w:ascii="Arial" w:hAnsi="Arial" w:cs="Arial"/>
                <w:sz w:val="18"/>
                <w:lang w:val="en-US"/>
              </w:rPr>
              <w:t>120</w:t>
            </w:r>
          </w:p>
        </w:tc>
      </w:tr>
      <w:tr w:rsidR="008644A7" w:rsidRPr="00EC61C3" w14:paraId="743C271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1A" w14:textId="77777777" w:rsidR="008644A7" w:rsidRPr="00EC61C3" w:rsidRDefault="008644A7" w:rsidP="008644A7">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43C271B" w14:textId="77777777" w:rsidR="008644A7" w:rsidRPr="00EC61C3" w:rsidRDefault="008644A7" w:rsidP="008644A7">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1C" w14:textId="77777777" w:rsidR="008644A7" w:rsidRPr="00EC61C3" w:rsidRDefault="008644A7" w:rsidP="008644A7">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D" w14:textId="23DB7E5E" w:rsidR="008644A7" w:rsidRPr="00EC61C3" w:rsidRDefault="008644A7" w:rsidP="008644A7">
            <w:pPr>
              <w:keepNext/>
              <w:keepLines/>
              <w:spacing w:after="0"/>
              <w:jc w:val="center"/>
              <w:rPr>
                <w:rFonts w:ascii="Arial" w:hAnsi="Arial" w:cs="Arial"/>
                <w:sz w:val="18"/>
              </w:rPr>
            </w:pPr>
            <w:r w:rsidRPr="00EC61C3">
              <w:rPr>
                <w:rFonts w:ascii="Arial" w:hAnsi="Arial" w:cs="Arial"/>
                <w:sz w:val="18"/>
              </w:rPr>
              <w:t>OP.</w:t>
            </w:r>
            <w:ins w:id="518" w:author="Rose, Ian" w:date="2021-01-14T14:56:00Z">
              <w:r w:rsidR="006D060F">
                <w:rPr>
                  <w:rFonts w:ascii="Arial" w:hAnsi="Arial" w:cs="Arial"/>
                  <w:sz w:val="18"/>
                </w:rPr>
                <w:t>5</w:t>
              </w:r>
            </w:ins>
            <w:del w:id="519" w:author="Rose, Ian" w:date="2021-01-14T14:56:00Z">
              <w:r w:rsidRPr="00EC61C3" w:rsidDel="006D060F">
                <w:rPr>
                  <w:rFonts w:ascii="Arial" w:hAnsi="Arial" w:cs="Arial"/>
                  <w:sz w:val="18"/>
                </w:rPr>
                <w:delText>3</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71E" w14:textId="368B9DA3" w:rsidR="008644A7" w:rsidRPr="00EC61C3" w:rsidRDefault="008644A7" w:rsidP="008644A7">
            <w:pPr>
              <w:keepNext/>
              <w:keepLines/>
              <w:spacing w:after="0"/>
              <w:jc w:val="center"/>
              <w:rPr>
                <w:rFonts w:ascii="Arial" w:hAnsi="Arial" w:cs="Arial"/>
                <w:sz w:val="18"/>
              </w:rPr>
            </w:pPr>
            <w:r w:rsidRPr="00EC61C3">
              <w:rPr>
                <w:rFonts w:ascii="Arial" w:hAnsi="Arial" w:cs="Arial"/>
                <w:sz w:val="18"/>
              </w:rPr>
              <w:t>OP.</w:t>
            </w:r>
            <w:ins w:id="520" w:author="Rose, Ian" w:date="2021-01-14T14:56:00Z">
              <w:r w:rsidR="006D060F">
                <w:rPr>
                  <w:rFonts w:ascii="Arial" w:hAnsi="Arial" w:cs="Arial"/>
                  <w:sz w:val="18"/>
                </w:rPr>
                <w:t>5</w:t>
              </w:r>
            </w:ins>
            <w:del w:id="521" w:author="Rose, Ian" w:date="2021-01-14T14:56:00Z">
              <w:r w:rsidRPr="00EC61C3" w:rsidDel="006D060F">
                <w:rPr>
                  <w:rFonts w:ascii="Arial" w:hAnsi="Arial" w:cs="Arial"/>
                  <w:sz w:val="18"/>
                </w:rPr>
                <w:delText>3</w:delText>
              </w:r>
            </w:del>
          </w:p>
        </w:tc>
      </w:tr>
      <w:tr w:rsidR="00147F10" w:rsidRPr="00EC61C3" w14:paraId="743C2727"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DLBWP.0.1</w:t>
            </w:r>
          </w:p>
          <w:p w14:paraId="743C272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ULBWP.0.1</w:t>
            </w:r>
          </w:p>
        </w:tc>
      </w:tr>
      <w:tr w:rsidR="00147F10" w:rsidRPr="00EC61C3" w14:paraId="743C272F"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2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2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2A"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2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DLBWP.1.3</w:t>
            </w:r>
          </w:p>
          <w:p w14:paraId="743C272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ULBWP.1.3</w:t>
            </w:r>
          </w:p>
        </w:tc>
      </w:tr>
      <w:tr w:rsidR="00147F10" w:rsidRPr="00EC61C3" w14:paraId="743C2735"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1"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2"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C273B"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736" w14:textId="77777777" w:rsidR="007C0059" w:rsidRPr="00EC61C3" w:rsidRDefault="007C0059" w:rsidP="008053C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37"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3C2738"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73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TCI.State.2</w:t>
            </w:r>
          </w:p>
        </w:tc>
      </w:tr>
      <w:tr w:rsidR="00147F10" w:rsidRPr="00EC61C3" w14:paraId="743C2741"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3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43C273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3E" w14:textId="77777777" w:rsidR="007C0059" w:rsidRPr="00EC61C3" w:rsidRDefault="007C0059" w:rsidP="008053C9">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743C273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43C274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C2747"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742" w14:textId="77777777" w:rsidR="007C0059" w:rsidRPr="00EC61C3" w:rsidRDefault="007C0059" w:rsidP="008053C9">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743C2743"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43C2744" w14:textId="77777777" w:rsidR="007C0059" w:rsidRPr="00EC61C3" w:rsidRDefault="007C0059" w:rsidP="008053C9">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43C274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43C274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hint="eastAsia"/>
                <w:sz w:val="18"/>
              </w:rPr>
              <w:t>3</w:t>
            </w:r>
          </w:p>
        </w:tc>
      </w:tr>
      <w:tr w:rsidR="00147F10" w:rsidRPr="00EC61C3" w14:paraId="743C274F" w14:textId="77777777" w:rsidTr="008053C9">
        <w:trPr>
          <w:trHeight w:val="218"/>
          <w:jc w:val="center"/>
        </w:trPr>
        <w:tc>
          <w:tcPr>
            <w:tcW w:w="2157" w:type="dxa"/>
            <w:tcBorders>
              <w:top w:val="single" w:sz="4" w:space="0" w:color="auto"/>
              <w:left w:val="single" w:sz="4" w:space="0" w:color="auto"/>
              <w:right w:val="single" w:sz="4" w:space="0" w:color="auto"/>
            </w:tcBorders>
            <w:vAlign w:val="center"/>
          </w:tcPr>
          <w:p w14:paraId="743C274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743C274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43C274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43C274B"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C"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74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C275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3C275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6" w14:textId="77777777" w:rsidR="007C0059" w:rsidRPr="00EC61C3" w:rsidRDefault="007C0059" w:rsidP="008053C9">
            <w:pPr>
              <w:keepNext/>
              <w:keepLines/>
              <w:spacing w:after="0"/>
              <w:jc w:val="center"/>
              <w:rPr>
                <w:rFonts w:ascii="Arial" w:hAnsi="Arial" w:cs="Arial"/>
                <w:sz w:val="18"/>
              </w:rPr>
            </w:pPr>
          </w:p>
        </w:tc>
      </w:tr>
      <w:tr w:rsidR="00147F10" w:rsidRPr="00EC61C3" w14:paraId="743C275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5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743C275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5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5E" w14:textId="77777777" w:rsidR="007C0059" w:rsidRPr="00EC61C3" w:rsidRDefault="007C0059" w:rsidP="008053C9">
            <w:pPr>
              <w:keepNext/>
              <w:keepLines/>
              <w:spacing w:after="0"/>
              <w:jc w:val="center"/>
              <w:rPr>
                <w:rFonts w:ascii="Arial" w:hAnsi="Arial" w:cs="Arial"/>
                <w:sz w:val="18"/>
              </w:rPr>
            </w:pPr>
          </w:p>
        </w:tc>
      </w:tr>
      <w:tr w:rsidR="00147F10" w:rsidRPr="00EC61C3" w14:paraId="743C276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43C276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6" w14:textId="77777777" w:rsidR="007C0059" w:rsidRPr="00EC61C3" w:rsidRDefault="007C0059" w:rsidP="008053C9">
            <w:pPr>
              <w:keepNext/>
              <w:keepLines/>
              <w:spacing w:after="0"/>
              <w:jc w:val="center"/>
              <w:rPr>
                <w:rFonts w:ascii="Arial" w:hAnsi="Arial" w:cs="Arial"/>
                <w:sz w:val="18"/>
              </w:rPr>
            </w:pPr>
          </w:p>
        </w:tc>
      </w:tr>
      <w:tr w:rsidR="00147F10" w:rsidRPr="00EC61C3" w14:paraId="743C276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6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43C276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6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6E" w14:textId="77777777" w:rsidR="007C0059" w:rsidRPr="00EC61C3" w:rsidRDefault="007C0059" w:rsidP="008053C9">
            <w:pPr>
              <w:keepNext/>
              <w:keepLines/>
              <w:spacing w:after="0"/>
              <w:jc w:val="center"/>
              <w:rPr>
                <w:rFonts w:ascii="Arial" w:hAnsi="Arial" w:cs="Arial"/>
                <w:sz w:val="18"/>
              </w:rPr>
            </w:pPr>
          </w:p>
        </w:tc>
      </w:tr>
      <w:tr w:rsidR="00147F10" w:rsidRPr="00EC61C3" w14:paraId="743C277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43C277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6" w14:textId="77777777" w:rsidR="007C0059" w:rsidRPr="00EC61C3" w:rsidRDefault="007C0059" w:rsidP="008053C9">
            <w:pPr>
              <w:keepNext/>
              <w:keepLines/>
              <w:spacing w:after="0"/>
              <w:jc w:val="center"/>
              <w:rPr>
                <w:rFonts w:ascii="Arial" w:hAnsi="Arial" w:cs="Arial"/>
                <w:sz w:val="18"/>
              </w:rPr>
            </w:pPr>
          </w:p>
        </w:tc>
      </w:tr>
      <w:tr w:rsidR="00147F10" w:rsidRPr="00EC61C3" w14:paraId="743C277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7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43C277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7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7E" w14:textId="77777777" w:rsidR="007C0059" w:rsidRPr="00EC61C3" w:rsidRDefault="007C0059" w:rsidP="008053C9">
            <w:pPr>
              <w:keepNext/>
              <w:keepLines/>
              <w:spacing w:after="0"/>
              <w:jc w:val="center"/>
              <w:rPr>
                <w:rFonts w:ascii="Arial" w:hAnsi="Arial" w:cs="Arial"/>
                <w:sz w:val="18"/>
              </w:rPr>
            </w:pPr>
          </w:p>
        </w:tc>
      </w:tr>
      <w:tr w:rsidR="00147F10" w:rsidRPr="00EC61C3" w14:paraId="743C2787"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0"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743C2781"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782"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3"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4"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5"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786" w14:textId="77777777" w:rsidR="007C0059" w:rsidRPr="00EC61C3" w:rsidRDefault="007C0059" w:rsidP="008053C9">
            <w:pPr>
              <w:keepNext/>
              <w:keepLines/>
              <w:spacing w:after="0"/>
              <w:jc w:val="center"/>
              <w:rPr>
                <w:rFonts w:ascii="Arial" w:hAnsi="Arial" w:cs="Arial"/>
                <w:sz w:val="18"/>
              </w:rPr>
            </w:pPr>
          </w:p>
        </w:tc>
      </w:tr>
      <w:tr w:rsidR="00147F10" w:rsidRPr="00EC61C3" w14:paraId="743C278F"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788" w14:textId="77777777" w:rsidR="007C0059" w:rsidRPr="00EC61C3" w:rsidRDefault="007C0059" w:rsidP="008053C9">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43C2789" w14:textId="77777777" w:rsidR="007C0059" w:rsidRPr="00EC61C3" w:rsidRDefault="007C0059" w:rsidP="008053C9">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43C278A"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B"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C"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D" w14:textId="77777777" w:rsidR="007C0059" w:rsidRPr="00EC61C3" w:rsidRDefault="007C0059" w:rsidP="008053C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78E" w14:textId="77777777" w:rsidR="007C0059" w:rsidRPr="00EC61C3" w:rsidRDefault="007C0059" w:rsidP="008053C9">
            <w:pPr>
              <w:keepNext/>
              <w:keepLines/>
              <w:spacing w:after="0"/>
              <w:jc w:val="center"/>
              <w:rPr>
                <w:rFonts w:ascii="Arial" w:hAnsi="Arial" w:cs="Arial"/>
                <w:sz w:val="18"/>
              </w:rPr>
            </w:pPr>
          </w:p>
        </w:tc>
      </w:tr>
      <w:tr w:rsidR="00615442" w:rsidRPr="00EC61C3" w14:paraId="743C2795"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0"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3C2791"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2"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C24D08" w14:textId="58AB5BDF"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3" w14:textId="40F0617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725881B" w14:textId="78239D23"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43C2794" w14:textId="095033C4"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AWGN</w:t>
            </w:r>
          </w:p>
        </w:tc>
      </w:tr>
      <w:tr w:rsidR="00615442" w:rsidRPr="00EC61C3" w14:paraId="743C279B"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796"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797"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798" w14:textId="777777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D9BA2F" w14:textId="4A52FE8A"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9" w14:textId="6CFBC86D"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DA8D074" w14:textId="78067E77"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43C279A" w14:textId="2C2E9A76" w:rsidR="00615442" w:rsidRPr="00EC61C3" w:rsidRDefault="00615442" w:rsidP="00615442">
            <w:pPr>
              <w:keepNext/>
              <w:keepLines/>
              <w:spacing w:after="0"/>
              <w:jc w:val="center"/>
              <w:rPr>
                <w:rFonts w:ascii="Arial" w:hAnsi="Arial" w:cs="Arial"/>
                <w:sz w:val="18"/>
              </w:rPr>
            </w:pPr>
            <w:r w:rsidRPr="00EC61C3">
              <w:rPr>
                <w:rFonts w:ascii="Arial" w:hAnsi="Arial" w:cs="Arial"/>
                <w:sz w:val="18"/>
              </w:rPr>
              <w:t>1x2</w:t>
            </w:r>
          </w:p>
        </w:tc>
      </w:tr>
      <w:tr w:rsidR="007C0059" w:rsidRPr="00EC61C3" w14:paraId="743C279E" w14:textId="77777777" w:rsidTr="008053C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033EAE7" w14:textId="77777777" w:rsidR="00FF0D60" w:rsidRPr="00EC61C3" w:rsidRDefault="00FF0D60" w:rsidP="00FF0D6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w:t>
            </w:r>
            <w:del w:id="522" w:author="Rose, Ian" w:date="2021-01-14T14:58:00Z">
              <w:r w:rsidRPr="00EC61C3" w:rsidDel="007077FC">
                <w:rPr>
                  <w:rFonts w:ascii="Arial" w:hAnsi="Arial"/>
                  <w:sz w:val="18"/>
                </w:rPr>
                <w:delText xml:space="preserve"> both cells are fully allocated and</w:delText>
              </w:r>
            </w:del>
            <w:r w:rsidRPr="00EC61C3">
              <w:rPr>
                <w:rFonts w:ascii="Arial" w:hAnsi="Arial"/>
                <w:sz w:val="18"/>
              </w:rPr>
              <w:t xml:space="preserve"> a constant total transmitted power spectral density is achieved for all OFDM symbols.</w:t>
            </w:r>
          </w:p>
          <w:p w14:paraId="743C279D" w14:textId="26D41C4D" w:rsidR="007C0059" w:rsidRPr="00EC61C3" w:rsidRDefault="00FF0D60" w:rsidP="00FF0D6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743C279F" w14:textId="77777777" w:rsidR="007C0059" w:rsidRPr="00EC61C3" w:rsidRDefault="007C0059" w:rsidP="007C0059">
      <w:pPr>
        <w:rPr>
          <w:lang w:eastAsia="ko-KR"/>
        </w:rPr>
      </w:pPr>
    </w:p>
    <w:p w14:paraId="30D71819" w14:textId="77777777" w:rsidR="00AC265B" w:rsidRPr="00EC61C3" w:rsidRDefault="00AC265B" w:rsidP="00AC265B">
      <w:pPr>
        <w:rPr>
          <w:rFonts w:eastAsia="Malgun Gothic"/>
          <w:lang w:eastAsia="ko-KR"/>
        </w:rPr>
      </w:pPr>
    </w:p>
    <w:p w14:paraId="46C443F5" w14:textId="4E1B28B6" w:rsidR="00AC265B" w:rsidRDefault="00AC265B" w:rsidP="00AC265B">
      <w:pPr>
        <w:keepNext/>
        <w:keepLines/>
        <w:spacing w:before="60"/>
        <w:jc w:val="center"/>
        <w:rPr>
          <w:rFonts w:ascii="Arial" w:hAnsi="Arial"/>
          <w:b/>
          <w:lang w:eastAsia="ko-KR"/>
        </w:rPr>
      </w:pPr>
      <w:r w:rsidRPr="00EC61C3">
        <w:rPr>
          <w:rFonts w:ascii="Arial" w:hAnsi="Arial"/>
          <w:b/>
          <w:lang w:eastAsia="ko-KR"/>
        </w:rPr>
        <w:lastRenderedPageBreak/>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53B5A" w:rsidRPr="00266C77" w14:paraId="66D9B4AF" w14:textId="77777777" w:rsidTr="003E46F6">
        <w:tc>
          <w:tcPr>
            <w:tcW w:w="1543" w:type="dxa"/>
            <w:vMerge w:val="restart"/>
            <w:tcBorders>
              <w:top w:val="single" w:sz="4" w:space="0" w:color="auto"/>
              <w:left w:val="single" w:sz="4" w:space="0" w:color="auto"/>
              <w:right w:val="single" w:sz="4" w:space="0" w:color="auto"/>
            </w:tcBorders>
            <w:vAlign w:val="center"/>
            <w:hideMark/>
          </w:tcPr>
          <w:p w14:paraId="0F4CD8E2"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1228FF04"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9CC022C"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7C3FA5"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3A25D14"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Test 2</w:t>
            </w:r>
          </w:p>
        </w:tc>
      </w:tr>
      <w:tr w:rsidR="00B53B5A" w:rsidRPr="00266C77" w14:paraId="69A4D75C" w14:textId="77777777" w:rsidTr="003E46F6">
        <w:tc>
          <w:tcPr>
            <w:tcW w:w="1543" w:type="dxa"/>
            <w:vMerge/>
            <w:tcBorders>
              <w:left w:val="single" w:sz="4" w:space="0" w:color="auto"/>
              <w:bottom w:val="single" w:sz="4" w:space="0" w:color="auto"/>
              <w:right w:val="single" w:sz="4" w:space="0" w:color="auto"/>
            </w:tcBorders>
            <w:vAlign w:val="center"/>
            <w:hideMark/>
          </w:tcPr>
          <w:p w14:paraId="48F59768" w14:textId="77777777" w:rsidR="00B53B5A" w:rsidRPr="00266C77" w:rsidRDefault="00B53B5A" w:rsidP="007A7497">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10BE57F6" w14:textId="77777777" w:rsidR="00B53B5A" w:rsidRPr="00266C77" w:rsidRDefault="00B53B5A" w:rsidP="007A7497">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1413069" w14:textId="77777777" w:rsidR="00B53B5A" w:rsidRPr="00266C77" w:rsidRDefault="00B53B5A" w:rsidP="007A7497">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CEB2740"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144DACE0"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EDD323"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8C99D4F" w14:textId="77777777" w:rsidR="00B53B5A" w:rsidRPr="00266C77" w:rsidRDefault="00B53B5A" w:rsidP="007A7497">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B53B5A" w:rsidRPr="00266C77" w14:paraId="521F4AC5" w14:textId="77777777" w:rsidTr="003E46F6">
        <w:tc>
          <w:tcPr>
            <w:tcW w:w="1543" w:type="dxa"/>
            <w:vMerge w:val="restart"/>
            <w:tcBorders>
              <w:top w:val="single" w:sz="4" w:space="0" w:color="auto"/>
              <w:left w:val="single" w:sz="4" w:space="0" w:color="auto"/>
              <w:right w:val="single" w:sz="4" w:space="0" w:color="auto"/>
            </w:tcBorders>
            <w:vAlign w:val="center"/>
          </w:tcPr>
          <w:p w14:paraId="73E6D855" w14:textId="77777777" w:rsidR="00B53B5A" w:rsidRPr="00266C77" w:rsidRDefault="00B53B5A" w:rsidP="007A7497">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7A063501" w14:textId="77777777" w:rsidR="00B53B5A" w:rsidRPr="00266C77" w:rsidRDefault="00B53B5A" w:rsidP="007A7497">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5B2C5894" w14:textId="77777777" w:rsidR="00B53B5A" w:rsidRPr="00266C77" w:rsidRDefault="00B53B5A" w:rsidP="007A7497">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4F114A"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7571076"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B53B5A" w:rsidRPr="00266C77" w14:paraId="15084FDD" w14:textId="77777777" w:rsidTr="003E46F6">
        <w:tc>
          <w:tcPr>
            <w:tcW w:w="1543" w:type="dxa"/>
            <w:vMerge/>
            <w:tcBorders>
              <w:left w:val="single" w:sz="4" w:space="0" w:color="auto"/>
              <w:bottom w:val="single" w:sz="4" w:space="0" w:color="auto"/>
              <w:right w:val="single" w:sz="4" w:space="0" w:color="auto"/>
            </w:tcBorders>
            <w:vAlign w:val="center"/>
          </w:tcPr>
          <w:p w14:paraId="1584417C" w14:textId="77777777" w:rsidR="00B53B5A" w:rsidRPr="00266C77" w:rsidRDefault="00B53B5A" w:rsidP="007A7497">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0DD0E454" w14:textId="77777777" w:rsidR="00B53B5A" w:rsidRPr="00266C77" w:rsidRDefault="00B53B5A" w:rsidP="007A7497">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21D4196C" w14:textId="77777777" w:rsidR="00B53B5A" w:rsidRPr="00266C77" w:rsidRDefault="00B53B5A" w:rsidP="007A7497">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0E012D5"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F3F63FA"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DEB2532"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0FEAB8F"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B53B5A" w:rsidRPr="00266C77" w14:paraId="5099D2FC" w14:textId="77777777" w:rsidTr="003E46F6">
        <w:tc>
          <w:tcPr>
            <w:tcW w:w="1543" w:type="dxa"/>
            <w:tcBorders>
              <w:left w:val="single" w:sz="4" w:space="0" w:color="auto"/>
              <w:bottom w:val="single" w:sz="4" w:space="0" w:color="auto"/>
              <w:right w:val="single" w:sz="4" w:space="0" w:color="auto"/>
            </w:tcBorders>
            <w:vAlign w:val="center"/>
          </w:tcPr>
          <w:p w14:paraId="7AEC8CA0" w14:textId="77777777" w:rsidR="00B53B5A" w:rsidRPr="00266C77" w:rsidRDefault="00B53B5A" w:rsidP="007A7497">
            <w:pPr>
              <w:keepNext/>
              <w:keepLines/>
              <w:spacing w:after="0"/>
              <w:rPr>
                <w:rFonts w:ascii="Arial" w:hAnsi="Arial"/>
                <w:sz w:val="18"/>
                <w:lang w:val="da-DK"/>
              </w:rPr>
            </w:pPr>
            <w:r w:rsidRPr="00266C77">
              <w:rPr>
                <w:rFonts w:ascii="Arial" w:hAnsi="Arial" w:cs="Arial"/>
                <w:sz w:val="18"/>
                <w:szCs w:val="18"/>
                <w:lang w:val="en-US"/>
              </w:rPr>
              <w:t>Assumption for UE beams</w:t>
            </w:r>
            <w:r w:rsidRPr="00266C77">
              <w:rPr>
                <w:rFonts w:ascii="Arial"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5FDBD0EE" w14:textId="77777777" w:rsidR="00B53B5A" w:rsidRPr="00266C77" w:rsidRDefault="00B53B5A" w:rsidP="007A7497">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0EEB2F94" w14:textId="77777777" w:rsidR="00B53B5A" w:rsidRPr="00266C77" w:rsidRDefault="00B53B5A" w:rsidP="007A7497">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F8CF091" w14:textId="77777777" w:rsidR="00B53B5A" w:rsidRPr="00266C77" w:rsidRDefault="00B53B5A" w:rsidP="007A7497">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CF5E689" w14:textId="77777777" w:rsidR="00B53B5A" w:rsidRPr="00266C77" w:rsidRDefault="00B53B5A" w:rsidP="007A7497">
            <w:pPr>
              <w:keepNext/>
              <w:keepLines/>
              <w:spacing w:after="0"/>
              <w:jc w:val="center"/>
              <w:rPr>
                <w:rFonts w:ascii="Arial" w:hAnsi="Arial"/>
                <w:sz w:val="18"/>
              </w:rPr>
            </w:pPr>
            <w:r w:rsidRPr="00266C77">
              <w:rPr>
                <w:rFonts w:ascii="Arial" w:hAnsi="Arial"/>
                <w:sz w:val="18"/>
                <w:szCs w:val="18"/>
                <w:lang w:val="en-US"/>
              </w:rPr>
              <w:t>Rough</w:t>
            </w:r>
          </w:p>
        </w:tc>
      </w:tr>
      <w:tr w:rsidR="00B53B5A" w:rsidRPr="00266C77" w14:paraId="57A60EA2" w14:textId="77777777" w:rsidTr="003E46F6">
        <w:trPr>
          <w:trHeight w:val="498"/>
        </w:trPr>
        <w:tc>
          <w:tcPr>
            <w:tcW w:w="1543" w:type="dxa"/>
            <w:vMerge w:val="restart"/>
            <w:tcBorders>
              <w:top w:val="single" w:sz="4" w:space="0" w:color="auto"/>
              <w:left w:val="single" w:sz="4" w:space="0" w:color="auto"/>
              <w:right w:val="single" w:sz="4" w:space="0" w:color="auto"/>
            </w:tcBorders>
            <w:vAlign w:val="center"/>
          </w:tcPr>
          <w:p w14:paraId="383FF6BF" w14:textId="77777777" w:rsidR="00B53B5A" w:rsidRPr="00266C77" w:rsidRDefault="00B53B5A" w:rsidP="007A7497">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23BAE4E1">
                <v:shape id="_x0000_i1270" type="#_x0000_t75" style="width:23.8pt;height:23.8pt" o:ole="" fillcolor="window">
                  <v:imagedata r:id="rId27" o:title=""/>
                </v:shape>
                <o:OLEObject Type="Embed" ProgID="Equation.3" ShapeID="_x0000_i1270" DrawAspect="Content" ObjectID="_1672175518" r:id="rId28"/>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8E9D821"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0E151C32" w14:textId="77777777" w:rsidR="00B53B5A" w:rsidRPr="00266C77" w:rsidRDefault="00B53B5A" w:rsidP="007A7497">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AE75219"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745822A"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409F737A"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401DF0A7"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-3.03dB)</w:t>
            </w:r>
          </w:p>
        </w:tc>
      </w:tr>
      <w:tr w:rsidR="00B53B5A" w:rsidRPr="00266C77" w14:paraId="4588653D" w14:textId="77777777" w:rsidTr="003E46F6">
        <w:tc>
          <w:tcPr>
            <w:tcW w:w="1543" w:type="dxa"/>
            <w:vMerge/>
            <w:tcBorders>
              <w:left w:val="single" w:sz="4" w:space="0" w:color="auto"/>
              <w:bottom w:val="single" w:sz="4" w:space="0" w:color="auto"/>
              <w:right w:val="single" w:sz="4" w:space="0" w:color="auto"/>
            </w:tcBorders>
            <w:vAlign w:val="center"/>
          </w:tcPr>
          <w:p w14:paraId="188C4022" w14:textId="77777777" w:rsidR="00B53B5A" w:rsidRPr="00266C77" w:rsidRDefault="00B53B5A" w:rsidP="007A7497">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8525AD"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2A034912"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B170E9B" w14:textId="558EE884"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w:t>
            </w:r>
            <w:ins w:id="523" w:author="Rose, Ian" w:date="2021-01-14T14:59:00Z">
              <w:r w:rsidR="007077FC">
                <w:rPr>
                  <w:rFonts w:ascii="Arial" w:hAnsi="Arial"/>
                  <w:sz w:val="18"/>
                  <w:lang w:val="en-US"/>
                </w:rPr>
                <w:t>3.7</w:t>
              </w:r>
            </w:ins>
            <w:del w:id="524" w:author="Rose, Ian" w:date="2021-01-14T14:59:00Z">
              <w:r w:rsidRPr="00266C77" w:rsidDel="007077FC">
                <w:rPr>
                  <w:rFonts w:ascii="Arial" w:hAnsi="Arial"/>
                  <w:sz w:val="18"/>
                  <w:lang w:val="en-US"/>
                </w:rPr>
                <w:delText>2.9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E982CB3" w14:textId="23CAF7A2"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w:t>
            </w:r>
            <w:ins w:id="525" w:author="Rose, Ian" w:date="2021-01-14T14:59:00Z">
              <w:r w:rsidR="007077FC">
                <w:rPr>
                  <w:rFonts w:ascii="Arial" w:hAnsi="Arial"/>
                  <w:sz w:val="18"/>
                  <w:lang w:val="en-US"/>
                </w:rPr>
                <w:t>3.7</w:t>
              </w:r>
            </w:ins>
            <w:del w:id="526" w:author="Rose, Ian" w:date="2021-01-14T14:59:00Z">
              <w:r w:rsidRPr="00266C77" w:rsidDel="007077FC">
                <w:rPr>
                  <w:rFonts w:ascii="Arial" w:hAnsi="Arial"/>
                  <w:sz w:val="18"/>
                  <w:lang w:val="en-US"/>
                </w:rPr>
                <w:delText>2.9</w:delText>
              </w:r>
            </w:del>
          </w:p>
        </w:tc>
        <w:tc>
          <w:tcPr>
            <w:tcW w:w="1054" w:type="dxa"/>
            <w:vMerge/>
            <w:tcBorders>
              <w:left w:val="single" w:sz="4" w:space="0" w:color="auto"/>
              <w:bottom w:val="single" w:sz="4" w:space="0" w:color="auto"/>
              <w:right w:val="single" w:sz="4" w:space="0" w:color="auto"/>
            </w:tcBorders>
            <w:vAlign w:val="center"/>
          </w:tcPr>
          <w:p w14:paraId="4EF78114" w14:textId="77777777" w:rsidR="00B53B5A" w:rsidRPr="00266C77" w:rsidRDefault="00B53B5A" w:rsidP="007A7497">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081FC2FF" w14:textId="77777777" w:rsidR="00B53B5A" w:rsidRPr="00266C77" w:rsidRDefault="00B53B5A" w:rsidP="007A7497">
            <w:pPr>
              <w:keepNext/>
              <w:keepLines/>
              <w:spacing w:after="0"/>
              <w:jc w:val="center"/>
              <w:rPr>
                <w:rFonts w:ascii="Arial" w:hAnsi="Arial"/>
                <w:sz w:val="18"/>
                <w:szCs w:val="18"/>
                <w:lang w:val="en-US"/>
              </w:rPr>
            </w:pPr>
          </w:p>
        </w:tc>
      </w:tr>
      <w:tr w:rsidR="00B53B5A" w:rsidRPr="00266C77" w14:paraId="6A171385" w14:textId="77777777" w:rsidTr="003E46F6">
        <w:tc>
          <w:tcPr>
            <w:tcW w:w="1543" w:type="dxa"/>
            <w:vMerge w:val="restart"/>
            <w:tcBorders>
              <w:top w:val="single" w:sz="4" w:space="0" w:color="auto"/>
              <w:left w:val="single" w:sz="4" w:space="0" w:color="auto"/>
              <w:right w:val="single" w:sz="4" w:space="0" w:color="auto"/>
            </w:tcBorders>
            <w:vAlign w:val="center"/>
          </w:tcPr>
          <w:p w14:paraId="1CA09C45" w14:textId="77777777" w:rsidR="00B53B5A" w:rsidRPr="00266C77" w:rsidRDefault="00B53B5A" w:rsidP="007A7497">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53EB49C8">
                <v:shape id="_x0000_i1271" type="#_x0000_t75" style="width:23.8pt;height:23.8pt" o:ole="" fillcolor="window">
                  <v:imagedata r:id="rId27" o:title=""/>
                </v:shape>
                <o:OLEObject Type="Embed" ProgID="Equation.3" ShapeID="_x0000_i1271" DrawAspect="Content" ObjectID="_1672175519" r:id="rId29"/>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897C501"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516D8B35" w14:textId="77777777" w:rsidR="00B53B5A" w:rsidRPr="00266C77" w:rsidRDefault="00B53B5A" w:rsidP="007A7497">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8253E8"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CD9DB74"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CC4A179"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3E735881"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+6.0dB)</w:t>
            </w:r>
          </w:p>
        </w:tc>
      </w:tr>
      <w:tr w:rsidR="00B53B5A" w:rsidRPr="00266C77" w14:paraId="6F7D0329" w14:textId="77777777" w:rsidTr="003E46F6">
        <w:tc>
          <w:tcPr>
            <w:tcW w:w="1543" w:type="dxa"/>
            <w:vMerge/>
            <w:tcBorders>
              <w:left w:val="single" w:sz="4" w:space="0" w:color="auto"/>
              <w:bottom w:val="single" w:sz="4" w:space="0" w:color="auto"/>
              <w:right w:val="single" w:sz="4" w:space="0" w:color="auto"/>
            </w:tcBorders>
            <w:vAlign w:val="center"/>
          </w:tcPr>
          <w:p w14:paraId="1254BA2C" w14:textId="77777777" w:rsidR="00B53B5A" w:rsidRPr="00266C77" w:rsidRDefault="00B53B5A" w:rsidP="007A7497">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776F031"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08E96936"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D75F52F" w14:textId="0A464BAC"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-8</w:t>
            </w:r>
            <w:ins w:id="527" w:author="Rose, Ian" w:date="2021-01-14T15:00:00Z">
              <w:r w:rsidR="007077FC">
                <w:rPr>
                  <w:rFonts w:ascii="Arial" w:hAnsi="Arial"/>
                  <w:sz w:val="18"/>
                  <w:lang w:val="en-US"/>
                </w:rPr>
                <w:t>1.7</w:t>
              </w:r>
            </w:ins>
            <w:del w:id="528" w:author="Rose, Ian" w:date="2021-01-14T15:00:00Z">
              <w:r w:rsidRPr="00266C77" w:rsidDel="007077FC">
                <w:rPr>
                  <w:rFonts w:ascii="Arial" w:hAnsi="Arial"/>
                  <w:sz w:val="18"/>
                  <w:lang w:val="en-US"/>
                </w:rPr>
                <w:delText>0.9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14C1199" w14:textId="0D70BA1F"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-8</w:t>
            </w:r>
            <w:ins w:id="529" w:author="Rose, Ian" w:date="2021-01-14T15:01:00Z">
              <w:r w:rsidR="007077FC">
                <w:rPr>
                  <w:rFonts w:ascii="Arial" w:hAnsi="Arial"/>
                  <w:sz w:val="18"/>
                  <w:lang w:val="en-US"/>
                </w:rPr>
                <w:t>1.7</w:t>
              </w:r>
            </w:ins>
            <w:del w:id="530" w:author="Rose, Ian" w:date="2021-01-14T15:01:00Z">
              <w:r w:rsidRPr="00266C77" w:rsidDel="007077FC">
                <w:rPr>
                  <w:rFonts w:ascii="Arial" w:hAnsi="Arial"/>
                  <w:sz w:val="18"/>
                  <w:lang w:val="en-US"/>
                </w:rPr>
                <w:delText>0.9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E4BE86F" w14:textId="77777777"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120B999" w14:textId="77777777"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+9.0dB)</w:t>
            </w:r>
          </w:p>
        </w:tc>
      </w:tr>
      <w:tr w:rsidR="00B53B5A" w:rsidRPr="00266C77" w14:paraId="6A21BE5A" w14:textId="77777777" w:rsidTr="003E46F6">
        <w:tc>
          <w:tcPr>
            <w:tcW w:w="1543" w:type="dxa"/>
            <w:tcBorders>
              <w:top w:val="single" w:sz="4" w:space="0" w:color="auto"/>
              <w:left w:val="single" w:sz="4" w:space="0" w:color="auto"/>
              <w:bottom w:val="single" w:sz="4" w:space="0" w:color="auto"/>
              <w:right w:val="single" w:sz="4" w:space="0" w:color="auto"/>
            </w:tcBorders>
            <w:vAlign w:val="center"/>
          </w:tcPr>
          <w:p w14:paraId="29EF4145" w14:textId="77777777" w:rsidR="00B53B5A" w:rsidRPr="00266C77" w:rsidRDefault="00B53B5A" w:rsidP="007A7497">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047A576D">
                <v:shape id="_x0000_i1272" type="#_x0000_t75" style="width:42.1pt;height:23.8pt" o:ole="" fillcolor="window">
                  <v:imagedata r:id="rId30" o:title=""/>
                </v:shape>
                <o:OLEObject Type="Embed" ProgID="Equation.3" ShapeID="_x0000_i1272" DrawAspect="Content" ObjectID="_1672175520" r:id="rId31"/>
              </w:object>
            </w:r>
          </w:p>
        </w:tc>
        <w:tc>
          <w:tcPr>
            <w:tcW w:w="1092" w:type="dxa"/>
            <w:tcBorders>
              <w:top w:val="single" w:sz="4" w:space="0" w:color="auto"/>
              <w:left w:val="single" w:sz="4" w:space="0" w:color="auto"/>
              <w:bottom w:val="single" w:sz="4" w:space="0" w:color="auto"/>
              <w:right w:val="single" w:sz="4" w:space="0" w:color="auto"/>
            </w:tcBorders>
            <w:vAlign w:val="center"/>
          </w:tcPr>
          <w:p w14:paraId="5AA7B3D4"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EAABBF5"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6F98E15"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ECC7AA5"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589DC91"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64DF6B3C"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-1.0</w:t>
            </w:r>
          </w:p>
        </w:tc>
      </w:tr>
      <w:tr w:rsidR="00B53B5A" w:rsidRPr="00266C77" w14:paraId="16AA0802"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2B906F91" w14:textId="77777777" w:rsidR="00B53B5A" w:rsidRPr="00266C77" w:rsidRDefault="00B53B5A" w:rsidP="007A7497">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F14E497"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F9269A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6EECA5C7"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7A0A946"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8A9E26"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E1E8B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+5.0dB)</w:t>
            </w:r>
          </w:p>
        </w:tc>
      </w:tr>
      <w:tr w:rsidR="00B53B5A" w:rsidRPr="00266C77" w14:paraId="34963DAB"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401DF70" w14:textId="77777777" w:rsidR="00B53B5A" w:rsidRPr="00266C77" w:rsidRDefault="00B53B5A" w:rsidP="007A7497">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6E593B2"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505FDC7E"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89ABCE5" w14:textId="771EF5B1"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-7</w:t>
            </w:r>
            <w:ins w:id="531" w:author="Rose, Ian" w:date="2021-01-14T15:03:00Z">
              <w:r w:rsidR="007077FC">
                <w:rPr>
                  <w:rFonts w:ascii="Arial" w:hAnsi="Arial"/>
                  <w:sz w:val="18"/>
                  <w:lang w:val="en-US"/>
                </w:rPr>
                <w:t>5.7</w:t>
              </w:r>
            </w:ins>
            <w:del w:id="532" w:author="Rose, Ian" w:date="2021-01-14T15:03:00Z">
              <w:r w:rsidRPr="00266C77" w:rsidDel="007077FC">
                <w:rPr>
                  <w:rFonts w:ascii="Arial" w:hAnsi="Arial"/>
                  <w:sz w:val="18"/>
                  <w:lang w:val="en-US"/>
                </w:rPr>
                <w:delText>4.9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34D5EFB" w14:textId="0621002B"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-7</w:t>
            </w:r>
            <w:ins w:id="533" w:author="Rose, Ian" w:date="2021-01-14T15:03:00Z">
              <w:r w:rsidR="007077FC">
                <w:rPr>
                  <w:rFonts w:ascii="Arial" w:hAnsi="Arial"/>
                  <w:sz w:val="18"/>
                  <w:lang w:val="en-US"/>
                </w:rPr>
                <w:t>5.7</w:t>
              </w:r>
            </w:ins>
            <w:del w:id="534" w:author="Rose, Ian" w:date="2021-01-14T15:03:00Z">
              <w:r w:rsidRPr="00266C77" w:rsidDel="007077FC">
                <w:rPr>
                  <w:rFonts w:ascii="Arial" w:hAnsi="Arial"/>
                  <w:sz w:val="18"/>
                  <w:lang w:val="en-US"/>
                </w:rPr>
                <w:delText>4.9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A418918" w14:textId="77777777" w:rsidR="00B53B5A" w:rsidRPr="00266C77" w:rsidRDefault="00B53B5A" w:rsidP="007A7497">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7F352340" w14:textId="77777777" w:rsidR="00B53B5A" w:rsidRPr="00266C77" w:rsidRDefault="00B53B5A" w:rsidP="007A7497">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+8.0dB)</w:t>
            </w:r>
          </w:p>
        </w:tc>
      </w:tr>
      <w:tr w:rsidR="00B53B5A" w:rsidRPr="00266C77" w14:paraId="7534EE2F" w14:textId="77777777" w:rsidTr="003E46F6">
        <w:trPr>
          <w:trHeight w:val="207"/>
        </w:trPr>
        <w:tc>
          <w:tcPr>
            <w:tcW w:w="1543" w:type="dxa"/>
            <w:tcBorders>
              <w:top w:val="single" w:sz="4" w:space="0" w:color="auto"/>
              <w:left w:val="single" w:sz="4" w:space="0" w:color="auto"/>
              <w:right w:val="single" w:sz="4" w:space="0" w:color="auto"/>
            </w:tcBorders>
            <w:vAlign w:val="center"/>
          </w:tcPr>
          <w:p w14:paraId="02C8A6DC" w14:textId="77777777" w:rsidR="00B53B5A" w:rsidRPr="00266C77" w:rsidRDefault="00B53B5A" w:rsidP="007A7497">
            <w:pPr>
              <w:keepNext/>
              <w:keepLines/>
              <w:spacing w:after="0"/>
              <w:rPr>
                <w:rFonts w:ascii="Arial" w:eastAsia="Calibri" w:hAnsi="Arial"/>
                <w:sz w:val="18"/>
                <w:szCs w:val="22"/>
                <w:lang w:val="en-US"/>
              </w:rPr>
            </w:pPr>
            <w:r w:rsidRPr="00266C77">
              <w:rPr>
                <w:rFonts w:ascii="Arial" w:hAnsi="Arial"/>
                <w:sz w:val="18"/>
                <w:lang w:val="en-US"/>
              </w:rPr>
              <w:t>(SSB_RP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66B60250"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6F83A056"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27AAFBF4"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5908B17"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23.00</w:t>
            </w:r>
          </w:p>
        </w:tc>
      </w:tr>
      <w:tr w:rsidR="00B53B5A" w:rsidRPr="00266C77" w14:paraId="4E9EB29C"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0AA27272" w14:textId="77777777" w:rsidR="00B53B5A" w:rsidRPr="00266C77" w:rsidRDefault="00B53B5A" w:rsidP="007A7497">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647894F0">
                <v:shape id="_x0000_i1273" type="#_x0000_t75" style="width:29.9pt;height:23.8pt" o:ole="" fillcolor="window">
                  <v:imagedata r:id="rId24" o:title=""/>
                </v:shape>
                <o:OLEObject Type="Embed" ProgID="Equation.3" ShapeID="_x0000_i1273" DrawAspect="Content" ObjectID="_1672175521" r:id="rId32"/>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50D2C26"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5637224"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431E9BB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084927CF"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7988DFA0"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2F7FC82"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-3.46</w:t>
            </w:r>
          </w:p>
        </w:tc>
      </w:tr>
      <w:tr w:rsidR="00B53B5A" w:rsidRPr="00266C77" w14:paraId="1755F13F" w14:textId="77777777" w:rsidTr="003E46F6">
        <w:trPr>
          <w:trHeight w:val="207"/>
        </w:trPr>
        <w:tc>
          <w:tcPr>
            <w:tcW w:w="1543" w:type="dxa"/>
            <w:vMerge/>
            <w:tcBorders>
              <w:left w:val="single" w:sz="4" w:space="0" w:color="auto"/>
              <w:right w:val="single" w:sz="4" w:space="0" w:color="auto"/>
            </w:tcBorders>
            <w:vAlign w:val="center"/>
          </w:tcPr>
          <w:p w14:paraId="3936EB08" w14:textId="77777777" w:rsidR="00B53B5A" w:rsidRPr="00266C77" w:rsidRDefault="00B53B5A" w:rsidP="007A7497">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0AE35C04"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4F4DAB37"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71AE4BCC" w14:textId="74B1412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4.</w:t>
            </w:r>
            <w:ins w:id="535" w:author="Rose, Ian" w:date="2021-01-14T15:06:00Z">
              <w:r w:rsidR="007077FC">
                <w:rPr>
                  <w:rFonts w:ascii="Arial" w:hAnsi="Arial"/>
                  <w:sz w:val="18"/>
                  <w:lang w:val="en-US"/>
                </w:rPr>
                <w:t>6</w:t>
              </w:r>
            </w:ins>
            <w:del w:id="536" w:author="Rose, Ian" w:date="2021-01-14T15:06:00Z">
              <w:r w:rsidRPr="00266C77" w:rsidDel="007077FC">
                <w:rPr>
                  <w:rFonts w:ascii="Arial" w:hAnsi="Arial"/>
                  <w:sz w:val="18"/>
                  <w:lang w:val="en-US"/>
                </w:rPr>
                <w:delText>8</w:delText>
              </w:r>
            </w:del>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469EC3C0" w14:textId="7F363879"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5.9</w:t>
            </w:r>
            <w:ins w:id="537" w:author="Rose, Ian" w:date="2021-01-14T15:10:00Z">
              <w:r w:rsidR="002A45A8">
                <w:rPr>
                  <w:rFonts w:ascii="Arial" w:hAnsi="Arial"/>
                  <w:sz w:val="18"/>
                  <w:lang w:val="en-US"/>
                </w:rPr>
                <w:t>1</w:t>
              </w:r>
            </w:ins>
            <w:del w:id="538" w:author="Rose, Ian" w:date="2021-01-14T15:10:00Z">
              <w:r w:rsidRPr="00266C77" w:rsidDel="002A45A8">
                <w:rPr>
                  <w:rFonts w:ascii="Arial" w:hAnsi="Arial"/>
                  <w:sz w:val="18"/>
                  <w:lang w:val="en-US"/>
                </w:rPr>
                <w:delText>3</w:delText>
              </w:r>
            </w:del>
          </w:p>
        </w:tc>
        <w:tc>
          <w:tcPr>
            <w:tcW w:w="1054" w:type="dxa"/>
            <w:vMerge/>
            <w:tcBorders>
              <w:left w:val="single" w:sz="4" w:space="0" w:color="auto"/>
              <w:right w:val="single" w:sz="4" w:space="0" w:color="auto"/>
            </w:tcBorders>
            <w:vAlign w:val="center"/>
          </w:tcPr>
          <w:p w14:paraId="53C8734B" w14:textId="77777777" w:rsidR="00B53B5A" w:rsidRPr="00266C77" w:rsidRDefault="00B53B5A" w:rsidP="007A7497">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4BFBD638" w14:textId="77777777" w:rsidR="00B53B5A" w:rsidRPr="00266C77" w:rsidRDefault="00B53B5A" w:rsidP="007A7497">
            <w:pPr>
              <w:keepNext/>
              <w:keepLines/>
              <w:spacing w:after="0"/>
              <w:jc w:val="center"/>
              <w:rPr>
                <w:rFonts w:ascii="Arial" w:hAnsi="Arial"/>
                <w:sz w:val="18"/>
                <w:lang w:val="en-US"/>
              </w:rPr>
            </w:pPr>
          </w:p>
        </w:tc>
      </w:tr>
      <w:tr w:rsidR="00B53B5A" w:rsidRPr="00266C77" w14:paraId="2041F781" w14:textId="77777777" w:rsidTr="003E46F6">
        <w:trPr>
          <w:trHeight w:val="207"/>
        </w:trPr>
        <w:tc>
          <w:tcPr>
            <w:tcW w:w="1543" w:type="dxa"/>
            <w:vMerge w:val="restart"/>
            <w:tcBorders>
              <w:top w:val="single" w:sz="4" w:space="0" w:color="auto"/>
              <w:left w:val="single" w:sz="4" w:space="0" w:color="auto"/>
              <w:right w:val="single" w:sz="4" w:space="0" w:color="auto"/>
            </w:tcBorders>
            <w:vAlign w:val="center"/>
            <w:hideMark/>
          </w:tcPr>
          <w:p w14:paraId="5714BBA0" w14:textId="77777777" w:rsidR="00B53B5A" w:rsidRPr="00266C77" w:rsidRDefault="00B53B5A" w:rsidP="007A7497">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16EDCBD"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251722E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03A34633"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29C8C82D"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B4424A"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1C5FBF7E"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Rx Beam Peak</w:t>
            </w:r>
            <w:r w:rsidRPr="00266C77">
              <w:rPr>
                <w:rFonts w:ascii="Arial" w:hAnsi="Arial"/>
                <w:sz w:val="18"/>
                <w:vertAlign w:val="superscript"/>
              </w:rPr>
              <w:t>Note 8</w:t>
            </w:r>
            <w:r w:rsidRPr="00266C77">
              <w:rPr>
                <w:rFonts w:ascii="Arial" w:hAnsi="Arial"/>
                <w:sz w:val="18"/>
                <w:szCs w:val="18"/>
                <w:lang w:val="en-US"/>
              </w:rPr>
              <w:t xml:space="preserve"> +33.13dB)</w:t>
            </w:r>
          </w:p>
        </w:tc>
      </w:tr>
      <w:tr w:rsidR="00B53B5A" w:rsidRPr="00266C77" w14:paraId="7EE93AE5" w14:textId="77777777" w:rsidTr="003E46F6">
        <w:trPr>
          <w:trHeight w:val="207"/>
        </w:trPr>
        <w:tc>
          <w:tcPr>
            <w:tcW w:w="1543" w:type="dxa"/>
            <w:vMerge/>
            <w:tcBorders>
              <w:left w:val="single" w:sz="4" w:space="0" w:color="auto"/>
              <w:bottom w:val="single" w:sz="4" w:space="0" w:color="auto"/>
              <w:right w:val="single" w:sz="4" w:space="0" w:color="auto"/>
            </w:tcBorders>
            <w:vAlign w:val="center"/>
          </w:tcPr>
          <w:p w14:paraId="1DC0C238" w14:textId="77777777" w:rsidR="00B53B5A" w:rsidRPr="00266C77" w:rsidRDefault="00B53B5A" w:rsidP="007A7497">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6E79439" w14:textId="77777777" w:rsidR="00B53B5A" w:rsidRPr="00266C77" w:rsidRDefault="00B53B5A" w:rsidP="007A7497">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7D2DF2D2" w14:textId="77777777" w:rsidR="00B53B5A" w:rsidRPr="00266C77" w:rsidRDefault="00B53B5A" w:rsidP="007A7497">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6C95141" w14:textId="5E216AB9"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-50.0</w:t>
            </w:r>
            <w:ins w:id="539" w:author="Rose, Ian" w:date="2021-01-14T15:10:00Z">
              <w:r w:rsidR="002A45A8">
                <w:rPr>
                  <w:rFonts w:ascii="Arial" w:hAnsi="Arial"/>
                  <w:sz w:val="18"/>
                  <w:lang w:val="en-US"/>
                </w:rPr>
                <w:t>9</w:t>
              </w:r>
            </w:ins>
            <w:del w:id="540" w:author="Rose, Ian" w:date="2021-01-14T15:10:00Z">
              <w:r w:rsidRPr="00266C77" w:rsidDel="002A45A8">
                <w:rPr>
                  <w:rFonts w:ascii="Arial" w:hAnsi="Arial"/>
                  <w:sz w:val="18"/>
                  <w:lang w:val="en-US"/>
                </w:rPr>
                <w:delText>8</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43F2B44" w14:textId="43082348"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-50.0</w:t>
            </w:r>
            <w:ins w:id="541" w:author="Rose, Ian" w:date="2021-01-14T15:10:00Z">
              <w:r w:rsidR="002A45A8">
                <w:rPr>
                  <w:rFonts w:ascii="Arial" w:hAnsi="Arial"/>
                  <w:sz w:val="18"/>
                  <w:lang w:val="en-US"/>
                </w:rPr>
                <w:t>9</w:t>
              </w:r>
            </w:ins>
            <w:del w:id="542" w:author="Rose, Ian" w:date="2021-01-14T15:10:00Z">
              <w:r w:rsidRPr="00266C77" w:rsidDel="002A45A8">
                <w:rPr>
                  <w:rFonts w:ascii="Arial" w:hAnsi="Arial"/>
                  <w:sz w:val="18"/>
                  <w:lang w:val="en-US"/>
                </w:rPr>
                <w:delText>8</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66BA4D3" w14:textId="67C8A10A"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ins w:id="543" w:author="Rose, Ian" w:date="2021-01-14T15:33:00Z">
              <w:r w:rsidR="00CF1D3F">
                <w:rPr>
                  <w:rFonts w:ascii="Arial" w:hAnsi="Arial"/>
                  <w:sz w:val="18"/>
                  <w:szCs w:val="18"/>
                  <w:lang w:val="en-US"/>
                </w:rPr>
                <w:t>55.69</w:t>
              </w:r>
            </w:ins>
            <w:del w:id="544" w:author="Rose, Ian" w:date="2021-01-14T15:33:00Z">
              <w:r w:rsidRPr="00266C77" w:rsidDel="00CF1D3F">
                <w:rPr>
                  <w:rFonts w:ascii="Arial" w:hAnsi="Arial"/>
                  <w:sz w:val="18"/>
                  <w:szCs w:val="18"/>
                  <w:lang w:val="en-US"/>
                </w:rPr>
                <w:delText>5</w:delText>
              </w:r>
            </w:del>
            <w:del w:id="545" w:author="Rose, Ian" w:date="2021-01-14T15:32:00Z">
              <w:r w:rsidRPr="00266C77" w:rsidDel="00CF1D3F">
                <w:rPr>
                  <w:rFonts w:ascii="Arial" w:hAnsi="Arial"/>
                  <w:sz w:val="18"/>
                  <w:szCs w:val="18"/>
                  <w:lang w:val="en-US"/>
                </w:rPr>
                <w:delText>4</w:delText>
              </w:r>
            </w:del>
            <w:del w:id="546" w:author="Rose, Ian" w:date="2021-01-14T15:33:00Z">
              <w:r w:rsidRPr="00266C77" w:rsidDel="00CF1D3F">
                <w:rPr>
                  <w:rFonts w:ascii="Arial" w:hAnsi="Arial"/>
                  <w:sz w:val="18"/>
                  <w:szCs w:val="18"/>
                  <w:lang w:val="en-US"/>
                </w:rPr>
                <w:delText>.90</w:delText>
              </w:r>
            </w:del>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A9EF351" w14:textId="0317DFA0"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ins w:id="547" w:author="Rose, Ian" w:date="2021-01-14T15:36:00Z">
              <w:r w:rsidR="00CF1D3F">
                <w:rPr>
                  <w:rFonts w:ascii="Arial" w:hAnsi="Arial"/>
                  <w:sz w:val="18"/>
                  <w:szCs w:val="18"/>
                  <w:lang w:val="en-US"/>
                </w:rPr>
                <w:t>36.14</w:t>
              </w:r>
            </w:ins>
            <w:del w:id="548" w:author="Rose, Ian" w:date="2021-01-14T15:36:00Z">
              <w:r w:rsidRPr="00266C77" w:rsidDel="00CF1D3F">
                <w:rPr>
                  <w:rFonts w:ascii="Arial" w:hAnsi="Arial"/>
                  <w:sz w:val="18"/>
                  <w:szCs w:val="18"/>
                  <w:lang w:val="en-US"/>
                </w:rPr>
                <w:delText>35.35</w:delText>
              </w:r>
            </w:del>
            <w:r w:rsidRPr="00266C77">
              <w:rPr>
                <w:rFonts w:ascii="Arial" w:hAnsi="Arial"/>
                <w:sz w:val="18"/>
                <w:szCs w:val="18"/>
                <w:lang w:val="en-US"/>
              </w:rPr>
              <w:t>dB)</w:t>
            </w:r>
          </w:p>
        </w:tc>
      </w:tr>
      <w:tr w:rsidR="00B53B5A" w:rsidRPr="00266C77" w14:paraId="2CE4F6F3" w14:textId="77777777" w:rsidTr="003E46F6">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5485668A" w14:textId="77777777" w:rsidR="00B53B5A" w:rsidRPr="00266C77" w:rsidRDefault="00B53B5A" w:rsidP="007A7497">
            <w:pPr>
              <w:keepNext/>
              <w:keepLines/>
              <w:spacing w:after="0"/>
              <w:rPr>
                <w:rFonts w:ascii="Arial" w:hAnsi="Arial"/>
                <w:sz w:val="18"/>
                <w:lang w:val="en-US"/>
              </w:rPr>
            </w:pPr>
            <w:r w:rsidRPr="00266C77">
              <w:rPr>
                <w:rFonts w:ascii="Arial" w:hAnsi="Arial"/>
                <w:sz w:val="18"/>
                <w:lang w:val="en-US"/>
              </w:rPr>
              <w:t>(Io</w:t>
            </w:r>
            <w:r w:rsidRPr="00266C77">
              <w:rPr>
                <w:rFonts w:ascii="Arial" w:hAnsi="Arial"/>
                <w:sz w:val="18"/>
                <w:vertAlign w:val="subscript"/>
                <w:lang w:val="en-US"/>
              </w:rPr>
              <w:t>freq 1</w:t>
            </w:r>
            <w:r w:rsidRPr="00266C77">
              <w:rPr>
                <w:rFonts w:ascii="Arial" w:hAnsi="Arial"/>
                <w:sz w:val="18"/>
                <w:lang w:val="en-US"/>
              </w:rPr>
              <w:t xml:space="preserve"> – Io</w:t>
            </w:r>
            <w:r w:rsidRPr="00266C77">
              <w:rPr>
                <w:rFonts w:ascii="Arial" w:hAnsi="Arial"/>
                <w:sz w:val="18"/>
                <w:vertAlign w:val="subscript"/>
                <w:lang w:val="en-US"/>
              </w:rPr>
              <w:t xml:space="preserve"> freq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1CBBA602" w14:textId="77777777" w:rsidR="00B53B5A" w:rsidRPr="00266C77" w:rsidRDefault="00B53B5A" w:rsidP="007A7497">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65DC6773"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379A6FB" w14:textId="77777777" w:rsidR="00B53B5A" w:rsidRPr="00266C77" w:rsidRDefault="00B53B5A" w:rsidP="007A7497">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07BCDA" w14:textId="77777777" w:rsidR="00B53B5A" w:rsidRPr="00266C77" w:rsidRDefault="00B53B5A" w:rsidP="007A7497">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B53B5A" w:rsidRPr="00266C77" w14:paraId="237A8685" w14:textId="77777777" w:rsidTr="003E46F6">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66E29693"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00F698B4">
                <v:shape id="_x0000_i1274" type="#_x0000_t75" style="width:23.8pt;height:23.8pt" o:ole="" fillcolor="window">
                  <v:imagedata r:id="rId27" o:title=""/>
                </v:shape>
                <o:OLEObject Type="Embed" ProgID="Equation.3" ShapeID="_x0000_i1274" DrawAspect="Content" ObjectID="_1672175522" r:id="rId33"/>
              </w:object>
            </w:r>
            <w:r w:rsidRPr="00266C77">
              <w:rPr>
                <w:rFonts w:ascii="Arial" w:hAnsi="Arial"/>
                <w:sz w:val="18"/>
                <w:lang w:val="en-US"/>
              </w:rPr>
              <w:t xml:space="preserve"> to be fulfilled.</w:t>
            </w:r>
          </w:p>
          <w:p w14:paraId="1DB77E7D"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Es/Iot, Io, (SSB_RP</w:t>
            </w:r>
            <w:r w:rsidRPr="00266C77">
              <w:rPr>
                <w:rFonts w:ascii="Arial" w:hAnsi="Arial"/>
                <w:sz w:val="18"/>
                <w:vertAlign w:val="subscript"/>
                <w:lang w:val="en-US"/>
              </w:rPr>
              <w:t xml:space="preserve">Cell </w:t>
            </w:r>
            <w:r>
              <w:rPr>
                <w:rFonts w:ascii="Arial" w:hAnsi="Arial"/>
                <w:sz w:val="18"/>
                <w:vertAlign w:val="subscript"/>
                <w:lang w:val="en-US"/>
              </w:rPr>
              <w:t>3</w:t>
            </w:r>
            <w:r w:rsidRPr="00266C77">
              <w:rPr>
                <w:rFonts w:ascii="Arial" w:hAnsi="Arial"/>
                <w:sz w:val="18"/>
                <w:lang w:val="en-US"/>
              </w:rPr>
              <w:t xml:space="preserve"> – SSB_RP</w:t>
            </w:r>
            <w:r w:rsidRPr="00266C77">
              <w:rPr>
                <w:rFonts w:ascii="Arial" w:hAnsi="Arial"/>
                <w:sz w:val="18"/>
                <w:vertAlign w:val="subscript"/>
                <w:lang w:val="en-US"/>
              </w:rPr>
              <w:t xml:space="preserve">Cell </w:t>
            </w:r>
            <w:r>
              <w:rPr>
                <w:rFonts w:ascii="Arial" w:hAnsi="Arial"/>
                <w:sz w:val="18"/>
                <w:vertAlign w:val="subscript"/>
                <w:lang w:val="en-US"/>
              </w:rPr>
              <w:t>2</w:t>
            </w:r>
            <w:r w:rsidRPr="00266C77">
              <w:rPr>
                <w:rFonts w:ascii="Arial" w:hAnsi="Arial"/>
                <w:sz w:val="18"/>
                <w:lang w:val="en-US"/>
              </w:rPr>
              <w:t>) and (Io</w:t>
            </w:r>
            <w:r w:rsidRPr="00266C77">
              <w:rPr>
                <w:rFonts w:ascii="Arial" w:hAnsi="Arial"/>
                <w:sz w:val="18"/>
                <w:vertAlign w:val="subscript"/>
                <w:lang w:val="en-US"/>
              </w:rPr>
              <w:t>freq 2</w:t>
            </w:r>
            <w:r w:rsidRPr="00266C77">
              <w:rPr>
                <w:rFonts w:ascii="Arial" w:hAnsi="Arial"/>
                <w:sz w:val="18"/>
                <w:lang w:val="en-US"/>
              </w:rPr>
              <w:t xml:space="preserve"> – Io</w:t>
            </w:r>
            <w:r w:rsidRPr="00266C77">
              <w:rPr>
                <w:rFonts w:ascii="Arial" w:hAnsi="Arial"/>
                <w:sz w:val="18"/>
                <w:vertAlign w:val="subscript"/>
                <w:lang w:val="en-US"/>
              </w:rPr>
              <w:t xml:space="preserve"> freq 1</w:t>
            </w:r>
            <w:r w:rsidRPr="00266C77">
              <w:rPr>
                <w:rFonts w:ascii="Arial" w:hAnsi="Arial"/>
                <w:sz w:val="18"/>
                <w:lang w:val="en-US"/>
              </w:rPr>
              <w:t>) levels have been derived from other parameters for information purposes. They are not settable parameters themselves.</w:t>
            </w:r>
          </w:p>
          <w:p w14:paraId="237C4945"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721396F5"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Equivalent power received by an antenna with 0 dBi gain at the centre of the quiet zone</w:t>
            </w:r>
          </w:p>
          <w:p w14:paraId="74932C5D"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4D19D343" w14:textId="77777777" w:rsidR="00B53B5A" w:rsidRPr="00266C77" w:rsidRDefault="00B53B5A" w:rsidP="007A7497">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Es/Iot</w:t>
            </w:r>
            <w:r w:rsidRPr="00266C77">
              <w:rPr>
                <w:rFonts w:ascii="Arial" w:hAnsi="Arial"/>
                <w:sz w:val="18"/>
                <w:vertAlign w:val="subscript"/>
                <w:lang w:val="en-US"/>
              </w:rPr>
              <w:t>BB</w:t>
            </w:r>
            <w:r w:rsidRPr="00266C7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72CA8555" w14:textId="77777777" w:rsidR="00B53B5A" w:rsidRPr="00266C77" w:rsidRDefault="00B53B5A" w:rsidP="007A7497">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5E69FF78" w14:textId="77777777" w:rsidR="00B53B5A" w:rsidRPr="00266C77" w:rsidRDefault="00B53B5A" w:rsidP="007A7497">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∆MB</w:t>
            </w:r>
            <w:r w:rsidRPr="00266C77">
              <w:rPr>
                <w:rFonts w:ascii="Arial" w:eastAsia="SimSun" w:hAnsi="Arial"/>
                <w:sz w:val="18"/>
                <w:vertAlign w:val="subscript"/>
                <w:lang w:val="en-US"/>
              </w:rPr>
              <w:t>P,n</w:t>
            </w:r>
            <w:r w:rsidRPr="00266C77">
              <w:rPr>
                <w:rFonts w:ascii="Arial" w:hAnsi="Arial"/>
                <w:bCs/>
                <w:sz w:val="18"/>
              </w:rPr>
              <w:t xml:space="preserve"> adjustment.</w:t>
            </w:r>
          </w:p>
        </w:tc>
      </w:tr>
    </w:tbl>
    <w:p w14:paraId="0CB614E6" w14:textId="77777777" w:rsidR="00AC265B" w:rsidRPr="00EC61C3" w:rsidRDefault="00AC265B" w:rsidP="00AC265B"/>
    <w:p w14:paraId="743C27E7" w14:textId="2457593A" w:rsidR="007C0059" w:rsidRPr="00EC61C3" w:rsidRDefault="00C93204" w:rsidP="00C93204">
      <w:pPr>
        <w:pStyle w:val="Heading5"/>
        <w:rPr>
          <w:lang w:eastAsia="ko-KR"/>
        </w:rPr>
      </w:pPr>
      <w:r w:rsidRPr="00EC61C3">
        <w:rPr>
          <w:lang w:eastAsia="ko-KR"/>
        </w:rPr>
        <w:t>A.5.7.1.2.3</w:t>
      </w:r>
      <w:r w:rsidR="007C0059" w:rsidRPr="00EC61C3">
        <w:rPr>
          <w:lang w:eastAsia="ko-KR"/>
        </w:rPr>
        <w:tab/>
        <w:t>Test Requirements</w:t>
      </w:r>
    </w:p>
    <w:p w14:paraId="6EEEA607" w14:textId="2B094B75" w:rsidR="006A7F91" w:rsidRPr="00EC61C3" w:rsidRDefault="006A7F91" w:rsidP="006A7F91">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423E0C6C" w14:textId="77777777" w:rsidR="004A7614" w:rsidRPr="00EC61C3" w:rsidRDefault="004A7614" w:rsidP="004A7614">
      <w:r w:rsidRPr="00EC61C3">
        <w:t>Test 1:</w:t>
      </w:r>
    </w:p>
    <w:p w14:paraId="4053AE8A" w14:textId="127488FD"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47826A12" w14:textId="010C121A"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9864958" w14:textId="77777777" w:rsidR="004A7614" w:rsidRPr="00EC61C3" w:rsidRDefault="004A7614" w:rsidP="004A7614">
      <w:r w:rsidRPr="00EC61C3">
        <w:t>Test 2:</w:t>
      </w:r>
    </w:p>
    <w:p w14:paraId="38C88079" w14:textId="10690AF6" w:rsidR="006A7F91" w:rsidRPr="00EC61C3" w:rsidRDefault="006A7F91" w:rsidP="006A7F91">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651DE9F0" w14:textId="43D7F637" w:rsidR="006A7F91" w:rsidRPr="00EC61C3" w:rsidRDefault="006A7F91" w:rsidP="006A7F91">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48535B19" w14:textId="5000E6E5" w:rsidR="004A7614" w:rsidRPr="00EC61C3" w:rsidRDefault="004A7614" w:rsidP="004A7614">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5483074A" w14:textId="77777777" w:rsidTr="00AF3357">
        <w:tc>
          <w:tcPr>
            <w:tcW w:w="2547" w:type="dxa"/>
          </w:tcPr>
          <w:p w14:paraId="33156B0B" w14:textId="77777777" w:rsidR="006A7F91" w:rsidRPr="00EC61C3" w:rsidRDefault="006A7F91" w:rsidP="00AF3357">
            <w:pPr>
              <w:pStyle w:val="TH"/>
            </w:pPr>
          </w:p>
        </w:tc>
        <w:tc>
          <w:tcPr>
            <w:tcW w:w="7082" w:type="dxa"/>
          </w:tcPr>
          <w:p w14:paraId="57B84D87"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469F7F2C" w14:textId="77777777" w:rsidTr="00AF3357">
        <w:tc>
          <w:tcPr>
            <w:tcW w:w="2547" w:type="dxa"/>
          </w:tcPr>
          <w:p w14:paraId="41BB7428" w14:textId="77777777" w:rsidR="006A7F91" w:rsidRPr="00EC61C3" w:rsidRDefault="006A7F91" w:rsidP="00AF3357">
            <w:pPr>
              <w:pStyle w:val="TAC"/>
            </w:pPr>
            <w:r w:rsidRPr="00EC61C3">
              <w:t>Cell 2</w:t>
            </w:r>
          </w:p>
        </w:tc>
        <w:tc>
          <w:tcPr>
            <w:tcW w:w="7082" w:type="dxa"/>
          </w:tcPr>
          <w:p w14:paraId="4F63E6F1" w14:textId="77777777" w:rsidR="006A7F91" w:rsidRPr="00EC61C3" w:rsidRDefault="006A7F91" w:rsidP="00AF3357">
            <w:pPr>
              <w:pStyle w:val="TAC"/>
            </w:pPr>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p>
        </w:tc>
      </w:tr>
      <w:tr w:rsidR="006A7F91" w:rsidRPr="00EC61C3" w14:paraId="672EF5DF" w14:textId="77777777" w:rsidTr="00AF3357">
        <w:tc>
          <w:tcPr>
            <w:tcW w:w="2547" w:type="dxa"/>
          </w:tcPr>
          <w:p w14:paraId="6FDE89BB" w14:textId="77777777" w:rsidR="006A7F91" w:rsidRPr="00EC61C3" w:rsidRDefault="006A7F91" w:rsidP="00AF3357">
            <w:pPr>
              <w:pStyle w:val="TAC"/>
            </w:pPr>
            <w:r w:rsidRPr="00EC61C3">
              <w:t>Cell 3</w:t>
            </w:r>
          </w:p>
        </w:tc>
        <w:tc>
          <w:tcPr>
            <w:tcW w:w="7082" w:type="dxa"/>
          </w:tcPr>
          <w:p w14:paraId="4756C777" w14:textId="77777777" w:rsidR="006A7F91" w:rsidRPr="00EC61C3" w:rsidRDefault="006A7F91" w:rsidP="00AF3357">
            <w:pPr>
              <w:pStyle w:val="TAC"/>
            </w:pPr>
            <w:r w:rsidRPr="00EC61C3">
              <w:t>SSB_RP3 -</w:t>
            </w:r>
            <w:r w:rsidRPr="00EC61C3">
              <w:rPr>
                <w:rFonts w:cs="Arial"/>
              </w:rPr>
              <w:t>δ +G</w:t>
            </w:r>
            <w:r w:rsidRPr="00EC61C3">
              <w:rPr>
                <w:rFonts w:cs="Arial"/>
                <w:vertAlign w:val="subscript"/>
              </w:rPr>
              <w:t>min</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+G</w:t>
            </w:r>
            <w:r w:rsidRPr="00EC61C3">
              <w:rPr>
                <w:rFonts w:cs="Arial"/>
                <w:vertAlign w:val="subscript"/>
              </w:rPr>
              <w:t>max</w:t>
            </w:r>
          </w:p>
        </w:tc>
      </w:tr>
      <w:tr w:rsidR="006A7F91" w:rsidRPr="00EC61C3" w14:paraId="175C0CE9" w14:textId="77777777" w:rsidTr="00AF3357">
        <w:tc>
          <w:tcPr>
            <w:tcW w:w="9629" w:type="dxa"/>
            <w:gridSpan w:val="2"/>
          </w:tcPr>
          <w:p w14:paraId="0F9B5D75"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p>
          <w:p w14:paraId="565D0521"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499AA299"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p>
          <w:p w14:paraId="4C5C98BB"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4F886B30" w14:textId="4DA6C05F" w:rsidR="006A7F91" w:rsidRPr="00EC61C3" w:rsidRDefault="006A7F91" w:rsidP="006A7F91">
      <w:pPr>
        <w:rPr>
          <w:rFonts w:eastAsia="SimSun"/>
        </w:rPr>
      </w:pPr>
    </w:p>
    <w:p w14:paraId="099EC562" w14:textId="112EECE8" w:rsidR="006A7F91" w:rsidRPr="00EC61C3" w:rsidRDefault="006A7F91" w:rsidP="006A7F91">
      <w:pPr>
        <w:keepNext/>
        <w:keepLines/>
        <w:spacing w:before="60"/>
        <w:jc w:val="center"/>
        <w:rPr>
          <w:rFonts w:ascii="Arial" w:eastAsia="SimSun" w:hAnsi="Arial"/>
          <w:b/>
        </w:rPr>
      </w:pPr>
      <w:r w:rsidRPr="00EC61C3">
        <w:rPr>
          <w:rFonts w:ascii="Arial" w:eastAsia="SimSun" w:hAnsi="Arial"/>
          <w:b/>
        </w:rPr>
        <w:lastRenderedPageBreak/>
        <w:t>Table A.5.7.1.2.3-2: SS-RSRP relative accuracy test requirement</w:t>
      </w:r>
    </w:p>
    <w:tbl>
      <w:tblPr>
        <w:tblStyle w:val="TableGrid"/>
        <w:tblW w:w="0" w:type="auto"/>
        <w:tblLook w:val="04A0" w:firstRow="1" w:lastRow="0" w:firstColumn="1" w:lastColumn="0" w:noHBand="0" w:noVBand="1"/>
      </w:tblPr>
      <w:tblGrid>
        <w:gridCol w:w="2475"/>
        <w:gridCol w:w="6875"/>
      </w:tblGrid>
      <w:tr w:rsidR="006A7F91" w:rsidRPr="00EC61C3" w14:paraId="37700D00" w14:textId="77777777" w:rsidTr="00AF3357">
        <w:tc>
          <w:tcPr>
            <w:tcW w:w="2547" w:type="dxa"/>
          </w:tcPr>
          <w:p w14:paraId="2B06F7E6" w14:textId="77777777" w:rsidR="006A7F91" w:rsidRPr="00EC61C3" w:rsidRDefault="006A7F91" w:rsidP="00AF3357">
            <w:pPr>
              <w:pStyle w:val="TH"/>
            </w:pPr>
          </w:p>
        </w:tc>
        <w:tc>
          <w:tcPr>
            <w:tcW w:w="7082" w:type="dxa"/>
          </w:tcPr>
          <w:p w14:paraId="45610E58" w14:textId="77777777" w:rsidR="006A7F91" w:rsidRPr="00EC61C3" w:rsidRDefault="006A7F91" w:rsidP="00AF3357">
            <w:pPr>
              <w:pStyle w:val="TH"/>
            </w:pPr>
            <w:r w:rsidRPr="00EC61C3">
              <w:t>Test requirement</w:t>
            </w:r>
            <w:r w:rsidRPr="00EC61C3">
              <w:rPr>
                <w:b w:val="0"/>
                <w:vertAlign w:val="superscript"/>
              </w:rPr>
              <w:t xml:space="preserve"> Notes1,2,3,4</w:t>
            </w:r>
          </w:p>
        </w:tc>
      </w:tr>
      <w:tr w:rsidR="006A7F91" w:rsidRPr="00EC61C3" w14:paraId="3401EFC0" w14:textId="77777777" w:rsidTr="00AF3357">
        <w:tc>
          <w:tcPr>
            <w:tcW w:w="2547" w:type="dxa"/>
          </w:tcPr>
          <w:p w14:paraId="60AF9A55" w14:textId="77777777" w:rsidR="006A7F91" w:rsidRPr="00EC61C3" w:rsidRDefault="006A7F91" w:rsidP="00AF3357">
            <w:pPr>
              <w:pStyle w:val="TAC"/>
            </w:pPr>
            <w:r w:rsidRPr="00EC61C3">
              <w:t>Cell 3 – Cell 2</w:t>
            </w:r>
          </w:p>
        </w:tc>
        <w:tc>
          <w:tcPr>
            <w:tcW w:w="7082" w:type="dxa"/>
          </w:tcPr>
          <w:p w14:paraId="4BC086D8" w14:textId="77777777" w:rsidR="006A7F91" w:rsidRPr="00EC61C3" w:rsidRDefault="006A7F91" w:rsidP="00AF3357">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6A7F91" w:rsidRPr="00EC61C3" w14:paraId="23471E6E" w14:textId="77777777" w:rsidTr="00AF3357">
        <w:tc>
          <w:tcPr>
            <w:tcW w:w="9629" w:type="dxa"/>
            <w:gridSpan w:val="2"/>
          </w:tcPr>
          <w:p w14:paraId="49576613" w14:textId="77777777" w:rsidR="006A7F91" w:rsidRPr="00EC61C3" w:rsidRDefault="006A7F91" w:rsidP="00AF3357">
            <w:pPr>
              <w:pStyle w:val="TAN"/>
              <w:rPr>
                <w:lang w:val="en-US"/>
              </w:rPr>
            </w:pPr>
            <w:r w:rsidRPr="00EC61C3">
              <w:t>Note 1:</w:t>
            </w:r>
            <w:r w:rsidRPr="00EC61C3">
              <w:rPr>
                <w:rFonts w:cs="Arial"/>
                <w:lang w:val="en-US"/>
              </w:rPr>
              <w:t xml:space="preserve"> </w:t>
            </w:r>
            <w:r w:rsidRPr="00EC61C3">
              <w:rPr>
                <w:rFonts w:cs="Arial"/>
                <w:lang w:val="en-US"/>
              </w:rPr>
              <w:tab/>
            </w:r>
            <w:r w:rsidRPr="00EC61C3">
              <w:t>SSB_RPn is the</w:t>
            </w:r>
            <w:r w:rsidRPr="00EC61C3">
              <w:rPr>
                <w:lang w:val="en-US"/>
              </w:rPr>
              <w:t xml:space="preserve"> equivalent power received by an antenna with 0dBi gain at the centre of the quiet zone configured in the test for the cell n under consideration</w:t>
            </w:r>
          </w:p>
          <w:p w14:paraId="38F3D220" w14:textId="77777777" w:rsidR="006A7F91" w:rsidRPr="00EC61C3" w:rsidRDefault="006A7F91" w:rsidP="00AF3357">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7CD0ECB0" w14:textId="77777777" w:rsidR="006A7F91" w:rsidRPr="00EC61C3" w:rsidRDefault="006A7F91" w:rsidP="00AF3357">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76151EAF" w14:textId="77777777" w:rsidR="006A7F91" w:rsidRPr="00EC61C3" w:rsidRDefault="006A7F91" w:rsidP="00AF335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62AAD8F5" w14:textId="50434570" w:rsidR="006A7F91" w:rsidRPr="00EC61C3" w:rsidRDefault="006A7F91" w:rsidP="006A7F91">
      <w:pPr>
        <w:rPr>
          <w:rFonts w:eastAsia="SimSun"/>
        </w:rPr>
      </w:pPr>
    </w:p>
    <w:bookmarkEnd w:id="488"/>
    <w:p w14:paraId="1D063F42" w14:textId="77777777" w:rsidR="00387CE4" w:rsidRPr="00EC61C3" w:rsidRDefault="00387CE4" w:rsidP="00387CE4">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347E838E" w14:textId="77777777" w:rsidR="00387CE4" w:rsidRPr="00A62BB0" w:rsidRDefault="00387CE4" w:rsidP="00387CE4">
      <w:pPr>
        <w:pStyle w:val="Heading4"/>
      </w:pPr>
      <w:bookmarkStart w:id="549" w:name="_Toc535476696"/>
      <w:r w:rsidRPr="009264FA">
        <w:t>A.7.5.1</w:t>
      </w:r>
      <w:r w:rsidRPr="00A62BB0">
        <w:t>.1</w:t>
      </w:r>
      <w:r w:rsidRPr="00A62BB0">
        <w:tab/>
        <w:t xml:space="preserve">Radio Link Monitoring Out-of-sync Test for FR2 </w:t>
      </w:r>
      <w:proofErr w:type="spellStart"/>
      <w:r w:rsidRPr="00A62BB0">
        <w:t>PCell</w:t>
      </w:r>
      <w:proofErr w:type="spellEnd"/>
      <w:r w:rsidRPr="00A62BB0">
        <w:t xml:space="preserve"> configured with SSB-based RLM RS in non-DRX mode</w:t>
      </w:r>
      <w:bookmarkEnd w:id="549"/>
    </w:p>
    <w:p w14:paraId="7489B307" w14:textId="77777777" w:rsidR="00387CE4" w:rsidRPr="00A62BB0" w:rsidRDefault="00387CE4" w:rsidP="00387CE4">
      <w:pPr>
        <w:pStyle w:val="Heading5"/>
        <w:rPr>
          <w:snapToGrid w:val="0"/>
          <w:lang w:eastAsia="zh-CN"/>
        </w:rPr>
      </w:pPr>
      <w:bookmarkStart w:id="550" w:name="_Toc535476697"/>
      <w:r w:rsidRPr="009264FA">
        <w:rPr>
          <w:snapToGrid w:val="0"/>
          <w:lang w:eastAsia="zh-CN"/>
        </w:rPr>
        <w:t>A.7.5.1.1.1</w:t>
      </w:r>
      <w:r w:rsidRPr="00A62BB0">
        <w:rPr>
          <w:snapToGrid w:val="0"/>
          <w:lang w:eastAsia="zh-CN"/>
        </w:rPr>
        <w:tab/>
        <w:t>Test Purpose and Environment</w:t>
      </w:r>
      <w:bookmarkEnd w:id="550"/>
    </w:p>
    <w:p w14:paraId="61A60894" w14:textId="77777777" w:rsidR="00387CE4" w:rsidRPr="00A62BB0" w:rsidRDefault="00387CE4" w:rsidP="00387CE4">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14:paraId="39A40B7B" w14:textId="77777777" w:rsidR="00387CE4" w:rsidRPr="003B0832" w:rsidRDefault="00387CE4" w:rsidP="00387CE4">
      <w:pPr>
        <w:rPr>
          <w:i/>
        </w:rPr>
      </w:pPr>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Pr>
          <w:rFonts w:eastAsia="SimSun"/>
        </w:rPr>
        <w:t>, and Figure A.7</w:t>
      </w:r>
      <w:r w:rsidRPr="002E2B99">
        <w:rPr>
          <w:rFonts w:eastAsia="SimSun"/>
        </w:rPr>
        <w:t xml:space="preserve">.5.1.1.1-2 shows the </w:t>
      </w:r>
      <w:r w:rsidRPr="002E2B99">
        <w:t>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 xml:space="preserve">. </w:t>
      </w:r>
      <w:r w:rsidRPr="002E2B99">
        <w:rPr>
          <w:rFonts w:eastAsia="SimSun"/>
        </w:rPr>
        <w:t>In addition to RLM-RS radio link monitoring using SSB index 0 and SSB index 1,</w:t>
      </w:r>
      <w:r>
        <w:rPr>
          <w:rFonts w:eastAsia="SimSun"/>
        </w:rPr>
        <w:t xml:space="preserve"> </w:t>
      </w:r>
      <w:r>
        <w:t>t</w:t>
      </w:r>
      <w:r w:rsidRPr="003B0832">
        <w:t>he UE is configured to perform inter-frequency measurements using Gap Pattern ID #0 (40ms) in test 1.</w:t>
      </w:r>
    </w:p>
    <w:p w14:paraId="65592EDF" w14:textId="77777777" w:rsidR="00387CE4" w:rsidRPr="00A62BB0" w:rsidRDefault="00387CE4" w:rsidP="00387CE4">
      <w:pPr>
        <w:keepNext/>
        <w:keepLines/>
        <w:spacing w:before="60"/>
        <w:jc w:val="center"/>
        <w:rPr>
          <w:rFonts w:ascii="Arial" w:hAnsi="Arial"/>
          <w:b/>
        </w:rPr>
      </w:pPr>
      <w:r w:rsidRPr="00A62BB0">
        <w:rPr>
          <w:rFonts w:ascii="Arial" w:hAnsi="Arial"/>
          <w:b/>
        </w:rPr>
        <w:t xml:space="preserve">Table A.7.5.1.1.1-1: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87CE4" w:rsidRPr="00A62BB0" w14:paraId="0F2B3E83" w14:textId="77777777" w:rsidTr="00E670E9">
        <w:trPr>
          <w:trHeight w:val="274"/>
          <w:jc w:val="center"/>
        </w:trPr>
        <w:tc>
          <w:tcPr>
            <w:tcW w:w="1631" w:type="dxa"/>
            <w:shd w:val="clear" w:color="auto" w:fill="auto"/>
          </w:tcPr>
          <w:p w14:paraId="2967FBE7"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15378D0F"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Description</w:t>
            </w:r>
          </w:p>
        </w:tc>
      </w:tr>
      <w:tr w:rsidR="00387CE4" w:rsidRPr="00A62BB0" w14:paraId="5E9AF183" w14:textId="77777777" w:rsidTr="00E670E9">
        <w:trPr>
          <w:trHeight w:val="277"/>
          <w:jc w:val="center"/>
        </w:trPr>
        <w:tc>
          <w:tcPr>
            <w:tcW w:w="1631" w:type="dxa"/>
            <w:shd w:val="clear" w:color="auto" w:fill="auto"/>
          </w:tcPr>
          <w:p w14:paraId="0909D4B3" w14:textId="77777777" w:rsidR="00387CE4" w:rsidRPr="00A62BB0" w:rsidRDefault="00387CE4" w:rsidP="00E670E9">
            <w:pPr>
              <w:keepNext/>
              <w:keepLines/>
              <w:spacing w:after="0"/>
              <w:rPr>
                <w:rFonts w:ascii="Arial" w:hAnsi="Arial"/>
                <w:sz w:val="18"/>
              </w:rPr>
            </w:pPr>
            <w:r w:rsidRPr="00A62BB0">
              <w:rPr>
                <w:rFonts w:ascii="Arial" w:hAnsi="Arial"/>
                <w:sz w:val="18"/>
              </w:rPr>
              <w:t>1</w:t>
            </w:r>
          </w:p>
        </w:tc>
        <w:tc>
          <w:tcPr>
            <w:tcW w:w="4970" w:type="dxa"/>
            <w:shd w:val="clear" w:color="auto" w:fill="auto"/>
          </w:tcPr>
          <w:p w14:paraId="593197D7" w14:textId="77777777" w:rsidR="00387CE4" w:rsidRPr="00A62BB0" w:rsidRDefault="00387CE4" w:rsidP="00E670E9">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793029B2" w14:textId="77777777" w:rsidR="00387CE4" w:rsidRPr="00A62BB0" w:rsidRDefault="00387CE4" w:rsidP="00387CE4">
      <w:pPr>
        <w:rPr>
          <w:lang w:eastAsia="zh-CN"/>
        </w:rPr>
      </w:pPr>
    </w:p>
    <w:p w14:paraId="47BC7C36" w14:textId="77777777" w:rsidR="00387CE4" w:rsidRPr="00A62BB0" w:rsidRDefault="00387CE4" w:rsidP="00387CE4">
      <w:pPr>
        <w:keepNext/>
        <w:keepLines/>
        <w:spacing w:before="60"/>
        <w:jc w:val="center"/>
        <w:rPr>
          <w:rFonts w:ascii="Arial" w:hAnsi="Arial"/>
          <w:b/>
          <w:lang w:val="en-US"/>
        </w:rPr>
      </w:pPr>
      <w:r w:rsidRPr="00A62BB0">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420"/>
        <w:gridCol w:w="1871"/>
        <w:gridCol w:w="1054"/>
        <w:gridCol w:w="3021"/>
      </w:tblGrid>
      <w:tr w:rsidR="00387CE4" w:rsidRPr="00A62BB0" w14:paraId="15BD35B5" w14:textId="77777777" w:rsidTr="00E670E9">
        <w:trPr>
          <w:trHeight w:val="165"/>
          <w:jc w:val="center"/>
        </w:trPr>
        <w:tc>
          <w:tcPr>
            <w:tcW w:w="2696" w:type="pct"/>
            <w:gridSpan w:val="3"/>
            <w:vMerge w:val="restart"/>
            <w:shd w:val="clear" w:color="auto" w:fill="auto"/>
          </w:tcPr>
          <w:p w14:paraId="24F608D9" w14:textId="77777777" w:rsidR="00387CE4" w:rsidRPr="00A62BB0" w:rsidRDefault="00387CE4" w:rsidP="00E670E9">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0DBE2F86" w14:textId="77777777" w:rsidR="00387CE4" w:rsidRPr="00A62BB0" w:rsidRDefault="00387CE4" w:rsidP="00E670E9">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5431CE1E" w14:textId="77777777" w:rsidR="00387CE4" w:rsidRPr="00A62BB0" w:rsidRDefault="00387CE4" w:rsidP="00E670E9">
            <w:pPr>
              <w:keepNext/>
              <w:keepLines/>
              <w:spacing w:after="0"/>
              <w:jc w:val="center"/>
              <w:rPr>
                <w:rFonts w:ascii="Arial" w:hAnsi="Arial"/>
                <w:b/>
                <w:noProof/>
                <w:sz w:val="18"/>
              </w:rPr>
            </w:pPr>
            <w:r w:rsidRPr="00A62BB0">
              <w:rPr>
                <w:rFonts w:ascii="Arial" w:hAnsi="Arial"/>
                <w:b/>
                <w:noProof/>
                <w:sz w:val="18"/>
              </w:rPr>
              <w:t>Value</w:t>
            </w:r>
          </w:p>
        </w:tc>
      </w:tr>
      <w:tr w:rsidR="00387CE4" w:rsidRPr="00A62BB0" w14:paraId="5423BF50" w14:textId="77777777" w:rsidTr="00E670E9">
        <w:trPr>
          <w:trHeight w:val="406"/>
          <w:jc w:val="center"/>
        </w:trPr>
        <w:tc>
          <w:tcPr>
            <w:tcW w:w="2696" w:type="pct"/>
            <w:gridSpan w:val="3"/>
            <w:vMerge/>
            <w:shd w:val="clear" w:color="auto" w:fill="auto"/>
          </w:tcPr>
          <w:p w14:paraId="16C22E4F" w14:textId="77777777" w:rsidR="00387CE4" w:rsidRPr="00A62BB0" w:rsidRDefault="00387CE4" w:rsidP="00E670E9">
            <w:pPr>
              <w:keepNext/>
              <w:keepLines/>
              <w:spacing w:after="0"/>
              <w:jc w:val="center"/>
              <w:rPr>
                <w:rFonts w:ascii="Arial" w:hAnsi="Arial"/>
                <w:b/>
                <w:noProof/>
                <w:sz w:val="18"/>
              </w:rPr>
            </w:pPr>
          </w:p>
        </w:tc>
        <w:tc>
          <w:tcPr>
            <w:tcW w:w="596" w:type="pct"/>
            <w:vMerge/>
            <w:shd w:val="clear" w:color="auto" w:fill="auto"/>
          </w:tcPr>
          <w:p w14:paraId="3277401A" w14:textId="77777777" w:rsidR="00387CE4" w:rsidRPr="00A62BB0" w:rsidRDefault="00387CE4" w:rsidP="00E670E9">
            <w:pPr>
              <w:keepNext/>
              <w:keepLines/>
              <w:spacing w:after="0"/>
              <w:jc w:val="center"/>
              <w:rPr>
                <w:rFonts w:ascii="Arial" w:hAnsi="Arial"/>
                <w:b/>
                <w:noProof/>
                <w:sz w:val="18"/>
              </w:rPr>
            </w:pPr>
          </w:p>
        </w:tc>
        <w:tc>
          <w:tcPr>
            <w:tcW w:w="1708" w:type="pct"/>
          </w:tcPr>
          <w:p w14:paraId="23E2F027" w14:textId="77777777" w:rsidR="00387CE4" w:rsidRPr="00A62BB0" w:rsidRDefault="00387CE4" w:rsidP="00E670E9">
            <w:pPr>
              <w:keepNext/>
              <w:keepLines/>
              <w:spacing w:after="0"/>
              <w:jc w:val="center"/>
              <w:rPr>
                <w:rFonts w:ascii="Arial" w:hAnsi="Arial"/>
                <w:b/>
                <w:noProof/>
                <w:sz w:val="18"/>
              </w:rPr>
            </w:pPr>
            <w:r w:rsidRPr="00A62BB0">
              <w:rPr>
                <w:rFonts w:ascii="Arial" w:hAnsi="Arial"/>
                <w:b/>
                <w:noProof/>
                <w:sz w:val="18"/>
              </w:rPr>
              <w:t>Test 1</w:t>
            </w:r>
          </w:p>
        </w:tc>
      </w:tr>
      <w:tr w:rsidR="00387CE4" w:rsidRPr="00A62BB0" w14:paraId="35EEDC3A" w14:textId="77777777" w:rsidTr="00E670E9">
        <w:trPr>
          <w:trHeight w:val="165"/>
          <w:jc w:val="center"/>
        </w:trPr>
        <w:tc>
          <w:tcPr>
            <w:tcW w:w="2696" w:type="pct"/>
            <w:gridSpan w:val="3"/>
            <w:shd w:val="clear" w:color="auto" w:fill="auto"/>
          </w:tcPr>
          <w:p w14:paraId="7A6F5446"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1C00F712" w14:textId="77777777" w:rsidR="00387CE4" w:rsidRPr="00A62BB0" w:rsidRDefault="00387CE4" w:rsidP="00E670E9">
            <w:pPr>
              <w:keepNext/>
              <w:keepLines/>
              <w:spacing w:after="0"/>
              <w:jc w:val="center"/>
              <w:rPr>
                <w:rFonts w:ascii="Arial" w:hAnsi="Arial"/>
                <w:noProof/>
                <w:sz w:val="18"/>
              </w:rPr>
            </w:pPr>
          </w:p>
        </w:tc>
        <w:tc>
          <w:tcPr>
            <w:tcW w:w="1708" w:type="pct"/>
          </w:tcPr>
          <w:p w14:paraId="6C1327E8"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Cell 1</w:t>
            </w:r>
          </w:p>
        </w:tc>
      </w:tr>
      <w:tr w:rsidR="00387CE4" w:rsidRPr="00A62BB0" w14:paraId="77612194" w14:textId="77777777" w:rsidTr="00E670E9">
        <w:trPr>
          <w:trHeight w:val="62"/>
          <w:jc w:val="center"/>
        </w:trPr>
        <w:tc>
          <w:tcPr>
            <w:tcW w:w="2696" w:type="pct"/>
            <w:gridSpan w:val="3"/>
            <w:shd w:val="clear" w:color="auto" w:fill="auto"/>
          </w:tcPr>
          <w:p w14:paraId="27837B1B"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7A169312"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4F1518B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5EC6AC8B" w14:textId="77777777" w:rsidTr="00E670E9">
        <w:trPr>
          <w:trHeight w:val="62"/>
          <w:jc w:val="center"/>
        </w:trPr>
        <w:tc>
          <w:tcPr>
            <w:tcW w:w="1638" w:type="pct"/>
            <w:gridSpan w:val="2"/>
            <w:shd w:val="clear" w:color="auto" w:fill="auto"/>
          </w:tcPr>
          <w:p w14:paraId="64521E74"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3D67335D"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B2A4DDA"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60F9809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TDD</w:t>
            </w:r>
          </w:p>
        </w:tc>
      </w:tr>
      <w:tr w:rsidR="00387CE4" w:rsidRPr="00A62BB0" w14:paraId="5A062C60" w14:textId="77777777" w:rsidTr="00E670E9">
        <w:trPr>
          <w:trHeight w:val="62"/>
          <w:jc w:val="center"/>
        </w:trPr>
        <w:tc>
          <w:tcPr>
            <w:tcW w:w="1638" w:type="pct"/>
            <w:gridSpan w:val="2"/>
            <w:shd w:val="clear" w:color="auto" w:fill="auto"/>
          </w:tcPr>
          <w:p w14:paraId="06D6373A" w14:textId="77777777" w:rsidR="00387CE4" w:rsidRPr="00A62BB0" w:rsidRDefault="00387CE4" w:rsidP="00E670E9">
            <w:pPr>
              <w:keepNext/>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58" w:type="pct"/>
            <w:shd w:val="clear" w:color="auto" w:fill="auto"/>
          </w:tcPr>
          <w:p w14:paraId="631160AB"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CB66D98"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6D972227" w14:textId="66E9C09D" w:rsidR="00387CE4" w:rsidRPr="00A62BB0" w:rsidRDefault="00387CE4" w:rsidP="00E670E9">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ins w:id="551" w:author="Rose, Ian" w:date="2021-01-14T16:19:00Z">
              <w:r w:rsidR="00DE352F">
                <w:rPr>
                  <w:rFonts w:ascii="Arial" w:hAnsi="Arial" w:cs="Arial"/>
                  <w:sz w:val="18"/>
                  <w:szCs w:val="18"/>
                  <w:lang w:val="de-DE" w:eastAsia="zh-CN"/>
                </w:rPr>
                <w:t>24</w:t>
              </w:r>
            </w:ins>
            <w:del w:id="552" w:author="Rose, Ian" w:date="2021-01-14T16:19:00Z">
              <w:r w:rsidRPr="00A62BB0" w:rsidDel="00DE352F">
                <w:rPr>
                  <w:rFonts w:ascii="Arial" w:hAnsi="Arial" w:cs="Arial"/>
                  <w:sz w:val="18"/>
                  <w:szCs w:val="18"/>
                  <w:lang w:val="de-DE" w:eastAsia="zh-CN"/>
                </w:rPr>
                <w:delText>66</w:delText>
              </w:r>
            </w:del>
          </w:p>
        </w:tc>
      </w:tr>
      <w:tr w:rsidR="00387CE4" w:rsidRPr="00A62BB0" w14:paraId="045449D0" w14:textId="77777777" w:rsidTr="00E670E9">
        <w:trPr>
          <w:trHeight w:val="62"/>
          <w:jc w:val="center"/>
        </w:trPr>
        <w:tc>
          <w:tcPr>
            <w:tcW w:w="1638" w:type="pct"/>
            <w:gridSpan w:val="2"/>
            <w:shd w:val="clear" w:color="auto" w:fill="auto"/>
            <w:vAlign w:val="center"/>
          </w:tcPr>
          <w:p w14:paraId="39E1429B" w14:textId="77777777" w:rsidR="00387CE4" w:rsidRPr="00A62BB0" w:rsidRDefault="00387CE4" w:rsidP="00E670E9">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11C50516"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E60C920"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7210A9F0"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DLBWP.0.1</w:t>
            </w:r>
          </w:p>
        </w:tc>
      </w:tr>
      <w:tr w:rsidR="00387CE4" w:rsidRPr="00A62BB0" w14:paraId="66D6F427" w14:textId="77777777" w:rsidTr="00E670E9">
        <w:trPr>
          <w:trHeight w:val="62"/>
          <w:jc w:val="center"/>
        </w:trPr>
        <w:tc>
          <w:tcPr>
            <w:tcW w:w="1638" w:type="pct"/>
            <w:gridSpan w:val="2"/>
            <w:shd w:val="clear" w:color="auto" w:fill="auto"/>
            <w:vAlign w:val="center"/>
          </w:tcPr>
          <w:p w14:paraId="30A05A26" w14:textId="77777777" w:rsidR="00387CE4" w:rsidRPr="00A62BB0" w:rsidRDefault="00387CE4" w:rsidP="00E670E9">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12AF3661"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6C5E128"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505BA508"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DLBWP.1.1</w:t>
            </w:r>
          </w:p>
        </w:tc>
      </w:tr>
      <w:tr w:rsidR="00387CE4" w:rsidRPr="00A62BB0" w14:paraId="386DAECE" w14:textId="77777777" w:rsidTr="00E670E9">
        <w:trPr>
          <w:trHeight w:val="62"/>
          <w:jc w:val="center"/>
        </w:trPr>
        <w:tc>
          <w:tcPr>
            <w:tcW w:w="1638" w:type="pct"/>
            <w:gridSpan w:val="2"/>
            <w:shd w:val="clear" w:color="auto" w:fill="auto"/>
            <w:vAlign w:val="center"/>
          </w:tcPr>
          <w:p w14:paraId="5F616A9C" w14:textId="77777777" w:rsidR="00387CE4" w:rsidRPr="00A62BB0" w:rsidRDefault="00387CE4" w:rsidP="00E670E9">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3743D8D6"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0E24E60"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44E5A166"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ULBWP.0.1</w:t>
            </w:r>
          </w:p>
        </w:tc>
      </w:tr>
      <w:tr w:rsidR="00387CE4" w:rsidRPr="00A62BB0" w14:paraId="36692A64" w14:textId="77777777" w:rsidTr="00E670E9">
        <w:trPr>
          <w:trHeight w:val="62"/>
          <w:jc w:val="center"/>
        </w:trPr>
        <w:tc>
          <w:tcPr>
            <w:tcW w:w="1638" w:type="pct"/>
            <w:gridSpan w:val="2"/>
            <w:shd w:val="clear" w:color="auto" w:fill="auto"/>
            <w:vAlign w:val="center"/>
          </w:tcPr>
          <w:p w14:paraId="62D7EC20" w14:textId="77777777" w:rsidR="00387CE4" w:rsidRPr="00A62BB0" w:rsidRDefault="00387CE4" w:rsidP="00E670E9">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108A78EB"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B4D9B6D"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5B506615" w14:textId="77777777" w:rsidR="00387CE4" w:rsidRPr="00A62BB0" w:rsidRDefault="00387CE4" w:rsidP="00E670E9">
            <w:pPr>
              <w:keepNext/>
              <w:keepLines/>
              <w:spacing w:after="0"/>
              <w:jc w:val="center"/>
              <w:rPr>
                <w:rFonts w:ascii="Arial" w:hAnsi="Arial"/>
                <w:noProof/>
                <w:sz w:val="18"/>
              </w:rPr>
            </w:pPr>
            <w:r w:rsidRPr="00A62BB0">
              <w:rPr>
                <w:rFonts w:ascii="Arial" w:hAnsi="Arial"/>
                <w:sz w:val="18"/>
                <w:lang w:eastAsia="zh-CN"/>
              </w:rPr>
              <w:t>ULBWP.1.1</w:t>
            </w:r>
          </w:p>
        </w:tc>
      </w:tr>
      <w:tr w:rsidR="00387CE4" w:rsidRPr="00A62BB0" w14:paraId="1A88D8E1" w14:textId="77777777" w:rsidTr="00E670E9">
        <w:trPr>
          <w:trHeight w:val="62"/>
          <w:jc w:val="center"/>
        </w:trPr>
        <w:tc>
          <w:tcPr>
            <w:tcW w:w="1638" w:type="pct"/>
            <w:gridSpan w:val="2"/>
            <w:shd w:val="clear" w:color="auto" w:fill="auto"/>
            <w:vAlign w:val="center"/>
          </w:tcPr>
          <w:p w14:paraId="7B8C1458"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47F561E3"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BB92D4A"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7A0B31F7" w14:textId="77777777" w:rsidR="00387CE4" w:rsidRPr="00A62BB0" w:rsidRDefault="00387CE4" w:rsidP="00E670E9">
            <w:pPr>
              <w:keepNext/>
              <w:keepLines/>
              <w:spacing w:after="0"/>
              <w:jc w:val="center"/>
              <w:rPr>
                <w:rFonts w:ascii="Arial" w:hAnsi="Arial"/>
                <w:sz w:val="18"/>
                <w:lang w:eastAsia="zh-CN"/>
              </w:rPr>
            </w:pPr>
            <w:r w:rsidRPr="00A62BB0">
              <w:rPr>
                <w:rFonts w:ascii="Arial" w:hAnsi="Arial"/>
                <w:sz w:val="18"/>
                <w:lang w:eastAsia="zh-CN"/>
              </w:rPr>
              <w:t>TDDConf.3.1</w:t>
            </w:r>
          </w:p>
        </w:tc>
      </w:tr>
      <w:tr w:rsidR="00387CE4" w:rsidRPr="00A62BB0" w14:paraId="19DF71DF" w14:textId="77777777" w:rsidTr="00E670E9">
        <w:trPr>
          <w:trHeight w:val="62"/>
          <w:jc w:val="center"/>
        </w:trPr>
        <w:tc>
          <w:tcPr>
            <w:tcW w:w="1638" w:type="pct"/>
            <w:gridSpan w:val="2"/>
            <w:shd w:val="clear" w:color="auto" w:fill="auto"/>
            <w:vAlign w:val="center"/>
          </w:tcPr>
          <w:p w14:paraId="0EF4E4DE" w14:textId="108293DE" w:rsidR="00387CE4" w:rsidRPr="00A62BB0" w:rsidRDefault="00DE352F" w:rsidP="00E670E9">
            <w:pPr>
              <w:keepNext/>
              <w:keepLines/>
              <w:spacing w:after="0"/>
              <w:rPr>
                <w:rFonts w:ascii="Arial" w:hAnsi="Arial" w:cs="Arial"/>
                <w:bCs/>
                <w:sz w:val="18"/>
              </w:rPr>
            </w:pPr>
            <w:ins w:id="553" w:author="Rose, Ian" w:date="2021-01-14T16:19:00Z">
              <w:r>
                <w:rPr>
                  <w:rFonts w:ascii="Arial" w:hAnsi="Arial"/>
                  <w:noProof/>
                  <w:sz w:val="18"/>
                </w:rPr>
                <w:t xml:space="preserve">RMSI </w:t>
              </w:r>
            </w:ins>
            <w:r w:rsidR="00387CE4" w:rsidRPr="00A62BB0">
              <w:rPr>
                <w:rFonts w:ascii="Arial" w:hAnsi="Arial"/>
                <w:noProof/>
                <w:sz w:val="18"/>
              </w:rPr>
              <w:t>CORESET Reference Channel</w:t>
            </w:r>
          </w:p>
        </w:tc>
        <w:tc>
          <w:tcPr>
            <w:tcW w:w="1058" w:type="pct"/>
            <w:shd w:val="clear" w:color="auto" w:fill="auto"/>
          </w:tcPr>
          <w:p w14:paraId="63FCC3CE"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2F0A7A6"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155C8823" w14:textId="77777777" w:rsidR="00387CE4" w:rsidRPr="00A62BB0" w:rsidRDefault="00387CE4" w:rsidP="00E670E9">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387CE4" w:rsidRPr="00A62BB0" w14:paraId="73E706CD" w14:textId="77777777" w:rsidTr="00E670E9">
        <w:trPr>
          <w:trHeight w:val="62"/>
          <w:jc w:val="center"/>
        </w:trPr>
        <w:tc>
          <w:tcPr>
            <w:tcW w:w="1638" w:type="pct"/>
            <w:gridSpan w:val="2"/>
            <w:shd w:val="clear" w:color="auto" w:fill="auto"/>
            <w:vAlign w:val="center"/>
          </w:tcPr>
          <w:p w14:paraId="2C20329B"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6A423FCB"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A9646A3"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4220804E"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SSB.1 FR2</w:t>
            </w:r>
          </w:p>
        </w:tc>
      </w:tr>
      <w:tr w:rsidR="00387CE4" w:rsidRPr="00A62BB0" w14:paraId="785CA629" w14:textId="77777777" w:rsidTr="00E670E9">
        <w:trPr>
          <w:trHeight w:val="62"/>
          <w:jc w:val="center"/>
        </w:trPr>
        <w:tc>
          <w:tcPr>
            <w:tcW w:w="1638" w:type="pct"/>
            <w:gridSpan w:val="2"/>
            <w:shd w:val="clear" w:color="auto" w:fill="auto"/>
            <w:vAlign w:val="center"/>
          </w:tcPr>
          <w:p w14:paraId="00FCD7D8"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7EF12633"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4535D3B"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0D2C5244" w14:textId="77777777" w:rsidR="00387CE4" w:rsidRPr="00A62BB0" w:rsidRDefault="00387CE4" w:rsidP="00E670E9">
            <w:pPr>
              <w:keepNext/>
              <w:keepLines/>
              <w:spacing w:after="0"/>
              <w:jc w:val="center"/>
              <w:rPr>
                <w:rFonts w:ascii="Arial" w:hAnsi="Arial"/>
                <w:noProof/>
                <w:sz w:val="18"/>
              </w:rPr>
            </w:pPr>
            <w:r w:rsidRPr="00A62BB0">
              <w:rPr>
                <w:rFonts w:ascii="Arial" w:hAnsi="Arial" w:cs="Arial"/>
                <w:sz w:val="18"/>
                <w:szCs w:val="16"/>
                <w:lang w:eastAsia="zh-CN"/>
              </w:rPr>
              <w:t>SMTC.1</w:t>
            </w:r>
          </w:p>
        </w:tc>
      </w:tr>
      <w:tr w:rsidR="00387CE4" w:rsidRPr="00A62BB0" w14:paraId="2CE556E1" w14:textId="77777777" w:rsidTr="00E670E9">
        <w:trPr>
          <w:trHeight w:val="62"/>
          <w:jc w:val="center"/>
        </w:trPr>
        <w:tc>
          <w:tcPr>
            <w:tcW w:w="1638" w:type="pct"/>
            <w:gridSpan w:val="2"/>
            <w:shd w:val="clear" w:color="auto" w:fill="auto"/>
            <w:vAlign w:val="center"/>
          </w:tcPr>
          <w:p w14:paraId="155F5A39"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061502C5"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F17ECAC"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03DF69A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120 KHz</w:t>
            </w:r>
          </w:p>
        </w:tc>
      </w:tr>
      <w:tr w:rsidR="00387CE4" w:rsidRPr="00A62BB0" w14:paraId="6DDFC4A4" w14:textId="77777777" w:rsidTr="00E670E9">
        <w:trPr>
          <w:trHeight w:val="62"/>
          <w:jc w:val="center"/>
        </w:trPr>
        <w:tc>
          <w:tcPr>
            <w:tcW w:w="1638" w:type="pct"/>
            <w:gridSpan w:val="2"/>
            <w:shd w:val="clear" w:color="auto" w:fill="auto"/>
            <w:vAlign w:val="center"/>
          </w:tcPr>
          <w:p w14:paraId="7542D173"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1F6A0F35"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2D6236B"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2C199E6F"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Table A.3.8.3.4</w:t>
            </w:r>
          </w:p>
        </w:tc>
      </w:tr>
      <w:tr w:rsidR="00387CE4" w:rsidRPr="00A62BB0" w14:paraId="74E034BF" w14:textId="77777777" w:rsidTr="00E670E9">
        <w:trPr>
          <w:trHeight w:val="62"/>
          <w:jc w:val="center"/>
        </w:trPr>
        <w:tc>
          <w:tcPr>
            <w:tcW w:w="1638" w:type="pct"/>
            <w:gridSpan w:val="2"/>
            <w:shd w:val="clear" w:color="auto" w:fill="auto"/>
            <w:vAlign w:val="center"/>
          </w:tcPr>
          <w:p w14:paraId="3C87A9E2"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3B8D28EE"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1680688"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7ECF6199"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0,1</w:t>
            </w:r>
          </w:p>
        </w:tc>
      </w:tr>
      <w:tr w:rsidR="00387CE4" w:rsidRPr="00A62BB0" w14:paraId="320469C4" w14:textId="77777777" w:rsidTr="00E670E9">
        <w:trPr>
          <w:trHeight w:val="62"/>
          <w:jc w:val="center"/>
        </w:trPr>
        <w:tc>
          <w:tcPr>
            <w:tcW w:w="2696" w:type="pct"/>
            <w:gridSpan w:val="3"/>
            <w:shd w:val="clear" w:color="auto" w:fill="auto"/>
            <w:vAlign w:val="center"/>
          </w:tcPr>
          <w:p w14:paraId="5854817D"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3CF88D39"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264EA45E" w14:textId="5A36B031" w:rsidR="00387CE4" w:rsidRPr="00A62BB0" w:rsidRDefault="00387CE4" w:rsidP="00E670E9">
            <w:pPr>
              <w:keepNext/>
              <w:keepLines/>
              <w:spacing w:after="0"/>
              <w:jc w:val="center"/>
              <w:rPr>
                <w:rFonts w:ascii="Arial" w:hAnsi="Arial"/>
                <w:noProof/>
                <w:sz w:val="18"/>
              </w:rPr>
            </w:pPr>
            <w:r w:rsidRPr="00A62BB0">
              <w:rPr>
                <w:rFonts w:ascii="Arial" w:hAnsi="Arial"/>
                <w:noProof/>
                <w:sz w:val="18"/>
              </w:rPr>
              <w:t>OP.</w:t>
            </w:r>
            <w:ins w:id="554" w:author="Rose, Ian" w:date="2021-01-14T16:19:00Z">
              <w:r w:rsidR="00381CDC">
                <w:rPr>
                  <w:rFonts w:ascii="Arial" w:hAnsi="Arial"/>
                  <w:noProof/>
                  <w:sz w:val="18"/>
                </w:rPr>
                <w:t>5</w:t>
              </w:r>
            </w:ins>
            <w:del w:id="555" w:author="Rose, Ian" w:date="2021-01-14T16:19:00Z">
              <w:r w:rsidRPr="00A62BB0" w:rsidDel="00381CDC">
                <w:rPr>
                  <w:rFonts w:ascii="Arial" w:hAnsi="Arial"/>
                  <w:noProof/>
                  <w:sz w:val="18"/>
                </w:rPr>
                <w:delText>2</w:delText>
              </w:r>
            </w:del>
          </w:p>
        </w:tc>
      </w:tr>
      <w:tr w:rsidR="00387CE4" w:rsidRPr="00A62BB0" w14:paraId="6D5B47F8" w14:textId="77777777" w:rsidTr="00E670E9">
        <w:trPr>
          <w:trHeight w:val="62"/>
          <w:jc w:val="center"/>
        </w:trPr>
        <w:tc>
          <w:tcPr>
            <w:tcW w:w="2696" w:type="pct"/>
            <w:gridSpan w:val="3"/>
            <w:shd w:val="clear" w:color="auto" w:fill="auto"/>
            <w:vAlign w:val="center"/>
          </w:tcPr>
          <w:p w14:paraId="6E5A3FD8"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175031CA"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7A92D0A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Normal</w:t>
            </w:r>
          </w:p>
        </w:tc>
      </w:tr>
      <w:tr w:rsidR="00387CE4" w:rsidRPr="00A62BB0" w14:paraId="4C712FE9" w14:textId="77777777" w:rsidTr="00E670E9">
        <w:trPr>
          <w:trHeight w:val="165"/>
          <w:jc w:val="center"/>
        </w:trPr>
        <w:tc>
          <w:tcPr>
            <w:tcW w:w="835" w:type="pct"/>
            <w:vMerge w:val="restart"/>
            <w:shd w:val="clear" w:color="auto" w:fill="auto"/>
          </w:tcPr>
          <w:p w14:paraId="61E4E303"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24E5D5EA"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204C3419" w14:textId="77777777" w:rsidR="00387CE4" w:rsidRPr="00A62BB0" w:rsidRDefault="00387CE4" w:rsidP="00E670E9">
            <w:pPr>
              <w:keepNext/>
              <w:keepLines/>
              <w:spacing w:after="0"/>
              <w:jc w:val="center"/>
              <w:rPr>
                <w:rFonts w:ascii="Arial" w:hAnsi="Arial"/>
                <w:noProof/>
                <w:sz w:val="18"/>
              </w:rPr>
            </w:pPr>
          </w:p>
        </w:tc>
        <w:tc>
          <w:tcPr>
            <w:tcW w:w="1708" w:type="pct"/>
          </w:tcPr>
          <w:p w14:paraId="26775E8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1-0</w:t>
            </w:r>
          </w:p>
        </w:tc>
      </w:tr>
      <w:tr w:rsidR="00387CE4" w:rsidRPr="00A62BB0" w14:paraId="46B13C95" w14:textId="77777777" w:rsidTr="00E670E9">
        <w:trPr>
          <w:trHeight w:val="50"/>
          <w:jc w:val="center"/>
        </w:trPr>
        <w:tc>
          <w:tcPr>
            <w:tcW w:w="835" w:type="pct"/>
            <w:vMerge/>
            <w:shd w:val="clear" w:color="auto" w:fill="auto"/>
          </w:tcPr>
          <w:p w14:paraId="2D47EE90"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tcPr>
          <w:p w14:paraId="3B97D9E3"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4B8EAF8F" w14:textId="77777777" w:rsidR="00387CE4" w:rsidRPr="00A62BB0" w:rsidRDefault="00387CE4" w:rsidP="00E670E9">
            <w:pPr>
              <w:keepNext/>
              <w:keepLines/>
              <w:spacing w:after="0"/>
              <w:jc w:val="center"/>
              <w:rPr>
                <w:rFonts w:ascii="Arial" w:hAnsi="Arial"/>
                <w:noProof/>
                <w:sz w:val="18"/>
              </w:rPr>
            </w:pPr>
          </w:p>
        </w:tc>
        <w:tc>
          <w:tcPr>
            <w:tcW w:w="1708" w:type="pct"/>
          </w:tcPr>
          <w:p w14:paraId="3BF1CF7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2</w:t>
            </w:r>
          </w:p>
        </w:tc>
      </w:tr>
      <w:tr w:rsidR="00387CE4" w:rsidRPr="00A62BB0" w14:paraId="11EA2EA7" w14:textId="77777777" w:rsidTr="00E670E9">
        <w:trPr>
          <w:trHeight w:val="177"/>
          <w:jc w:val="center"/>
        </w:trPr>
        <w:tc>
          <w:tcPr>
            <w:tcW w:w="835" w:type="pct"/>
            <w:vMerge/>
            <w:shd w:val="clear" w:color="auto" w:fill="auto"/>
          </w:tcPr>
          <w:p w14:paraId="186E01FD"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tcPr>
          <w:p w14:paraId="4F4F02ED"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25302AE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CCE</w:t>
            </w:r>
          </w:p>
        </w:tc>
        <w:tc>
          <w:tcPr>
            <w:tcW w:w="1708" w:type="pct"/>
          </w:tcPr>
          <w:p w14:paraId="43EA6324"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8</w:t>
            </w:r>
          </w:p>
        </w:tc>
      </w:tr>
      <w:tr w:rsidR="00387CE4" w:rsidRPr="00A62BB0" w14:paraId="54C319A3" w14:textId="77777777" w:rsidTr="00E670E9">
        <w:trPr>
          <w:trHeight w:val="72"/>
          <w:jc w:val="center"/>
        </w:trPr>
        <w:tc>
          <w:tcPr>
            <w:tcW w:w="835" w:type="pct"/>
            <w:vMerge/>
            <w:shd w:val="clear" w:color="auto" w:fill="auto"/>
          </w:tcPr>
          <w:p w14:paraId="600C7696"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tcPr>
          <w:p w14:paraId="592E41FD" w14:textId="77777777" w:rsidR="00387CE4" w:rsidRPr="00A62BB0" w:rsidRDefault="00387CE4" w:rsidP="00E670E9">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5EA67D8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dB</w:t>
            </w:r>
          </w:p>
        </w:tc>
        <w:tc>
          <w:tcPr>
            <w:tcW w:w="1708" w:type="pct"/>
          </w:tcPr>
          <w:p w14:paraId="342A45C3"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4</w:t>
            </w:r>
          </w:p>
        </w:tc>
      </w:tr>
      <w:tr w:rsidR="00387CE4" w:rsidRPr="00A62BB0" w14:paraId="2CF4BFA1" w14:textId="77777777" w:rsidTr="00E670E9">
        <w:trPr>
          <w:trHeight w:val="206"/>
          <w:jc w:val="center"/>
        </w:trPr>
        <w:tc>
          <w:tcPr>
            <w:tcW w:w="835" w:type="pct"/>
            <w:vMerge/>
            <w:shd w:val="clear" w:color="auto" w:fill="auto"/>
          </w:tcPr>
          <w:p w14:paraId="5BBB6D36"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tcPr>
          <w:p w14:paraId="40599924" w14:textId="77777777" w:rsidR="00387CE4" w:rsidRPr="00A62BB0" w:rsidRDefault="00387CE4" w:rsidP="00E670E9">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4854E2D4"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dB</w:t>
            </w:r>
          </w:p>
        </w:tc>
        <w:tc>
          <w:tcPr>
            <w:tcW w:w="1708" w:type="pct"/>
          </w:tcPr>
          <w:p w14:paraId="7B8EB64E"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4</w:t>
            </w:r>
          </w:p>
        </w:tc>
      </w:tr>
      <w:tr w:rsidR="00387CE4" w:rsidRPr="00A62BB0" w14:paraId="67FD6040" w14:textId="77777777" w:rsidTr="00E670E9">
        <w:trPr>
          <w:trHeight w:val="50"/>
          <w:jc w:val="center"/>
        </w:trPr>
        <w:tc>
          <w:tcPr>
            <w:tcW w:w="835" w:type="pct"/>
            <w:vMerge/>
            <w:shd w:val="clear" w:color="auto" w:fill="auto"/>
          </w:tcPr>
          <w:p w14:paraId="44684F8A"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vAlign w:val="center"/>
          </w:tcPr>
          <w:p w14:paraId="70C048FB" w14:textId="77777777" w:rsidR="00387CE4" w:rsidRPr="00A62BB0" w:rsidRDefault="00387CE4" w:rsidP="00E670E9">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1BBCBBF3" w14:textId="77777777" w:rsidR="00387CE4" w:rsidRPr="00A62BB0" w:rsidRDefault="00387CE4" w:rsidP="00E670E9">
            <w:pPr>
              <w:keepNext/>
              <w:keepLines/>
              <w:spacing w:after="0"/>
              <w:jc w:val="center"/>
              <w:rPr>
                <w:rFonts w:ascii="Arial" w:eastAsia="?? ??" w:hAnsi="Arial"/>
                <w:sz w:val="18"/>
              </w:rPr>
            </w:pPr>
          </w:p>
        </w:tc>
        <w:tc>
          <w:tcPr>
            <w:tcW w:w="1708" w:type="pct"/>
          </w:tcPr>
          <w:p w14:paraId="32830902" w14:textId="77777777" w:rsidR="00387CE4" w:rsidRPr="00A62BB0" w:rsidRDefault="00387CE4" w:rsidP="00E670E9">
            <w:pPr>
              <w:keepNext/>
              <w:keepLines/>
              <w:spacing w:after="0"/>
              <w:jc w:val="center"/>
              <w:rPr>
                <w:rFonts w:ascii="Arial" w:hAnsi="Arial"/>
                <w:noProof/>
                <w:sz w:val="18"/>
              </w:rPr>
            </w:pPr>
            <w:r w:rsidRPr="00A62BB0">
              <w:rPr>
                <w:rFonts w:ascii="Arial" w:eastAsia="?? ??" w:hAnsi="Arial"/>
                <w:sz w:val="18"/>
              </w:rPr>
              <w:t>REG bundle size</w:t>
            </w:r>
          </w:p>
        </w:tc>
      </w:tr>
      <w:tr w:rsidR="00387CE4" w:rsidRPr="00A62BB0" w14:paraId="53C06327" w14:textId="77777777" w:rsidTr="00E670E9">
        <w:trPr>
          <w:trHeight w:val="189"/>
          <w:jc w:val="center"/>
        </w:trPr>
        <w:tc>
          <w:tcPr>
            <w:tcW w:w="835" w:type="pct"/>
            <w:vMerge/>
            <w:shd w:val="clear" w:color="auto" w:fill="auto"/>
          </w:tcPr>
          <w:p w14:paraId="7E625EDF" w14:textId="77777777" w:rsidR="00387CE4" w:rsidRPr="00A62BB0" w:rsidRDefault="00387CE4" w:rsidP="00E670E9">
            <w:pPr>
              <w:keepNext/>
              <w:keepLines/>
              <w:spacing w:after="0"/>
              <w:rPr>
                <w:rFonts w:ascii="Arial" w:hAnsi="Arial"/>
                <w:noProof/>
                <w:sz w:val="18"/>
              </w:rPr>
            </w:pPr>
          </w:p>
        </w:tc>
        <w:tc>
          <w:tcPr>
            <w:tcW w:w="1861" w:type="pct"/>
            <w:gridSpan w:val="2"/>
            <w:shd w:val="clear" w:color="auto" w:fill="auto"/>
            <w:vAlign w:val="center"/>
          </w:tcPr>
          <w:p w14:paraId="1EDE993C" w14:textId="77777777" w:rsidR="00387CE4" w:rsidRPr="00A62BB0" w:rsidRDefault="00387CE4" w:rsidP="00E670E9">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5CA94EF6" w14:textId="77777777" w:rsidR="00387CE4" w:rsidRPr="00A62BB0" w:rsidRDefault="00387CE4" w:rsidP="00E670E9">
            <w:pPr>
              <w:keepNext/>
              <w:keepLines/>
              <w:spacing w:after="0"/>
              <w:jc w:val="center"/>
              <w:rPr>
                <w:rFonts w:ascii="Arial" w:eastAsia="?? ??" w:hAnsi="Arial"/>
                <w:sz w:val="18"/>
              </w:rPr>
            </w:pPr>
          </w:p>
        </w:tc>
        <w:tc>
          <w:tcPr>
            <w:tcW w:w="1708" w:type="pct"/>
          </w:tcPr>
          <w:p w14:paraId="66472E19"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6</w:t>
            </w:r>
          </w:p>
        </w:tc>
      </w:tr>
      <w:tr w:rsidR="00387CE4" w:rsidRPr="00A62BB0" w14:paraId="5138D6FF" w14:textId="77777777" w:rsidTr="00E670E9">
        <w:trPr>
          <w:trHeight w:val="177"/>
          <w:jc w:val="center"/>
        </w:trPr>
        <w:tc>
          <w:tcPr>
            <w:tcW w:w="2696" w:type="pct"/>
            <w:gridSpan w:val="3"/>
            <w:shd w:val="clear" w:color="auto" w:fill="auto"/>
          </w:tcPr>
          <w:p w14:paraId="16A8A27E"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5E6E6EA6" w14:textId="77777777" w:rsidR="00387CE4" w:rsidRPr="00A62BB0" w:rsidRDefault="00387CE4" w:rsidP="00E670E9">
            <w:pPr>
              <w:keepNext/>
              <w:keepLines/>
              <w:spacing w:after="0"/>
              <w:jc w:val="center"/>
              <w:rPr>
                <w:rFonts w:ascii="Arial" w:hAnsi="Arial"/>
                <w:noProof/>
                <w:sz w:val="18"/>
              </w:rPr>
            </w:pPr>
          </w:p>
        </w:tc>
        <w:tc>
          <w:tcPr>
            <w:tcW w:w="1708" w:type="pct"/>
          </w:tcPr>
          <w:p w14:paraId="4D97BCF5" w14:textId="77777777" w:rsidR="00387CE4" w:rsidRPr="00A62BB0" w:rsidRDefault="00387CE4" w:rsidP="00E670E9">
            <w:pPr>
              <w:keepNext/>
              <w:keepLines/>
              <w:spacing w:after="0"/>
              <w:jc w:val="center"/>
              <w:rPr>
                <w:rFonts w:ascii="Arial" w:hAnsi="Arial"/>
                <w:i/>
                <w:iCs/>
                <w:sz w:val="18"/>
              </w:rPr>
            </w:pPr>
            <w:r w:rsidRPr="00A62BB0">
              <w:rPr>
                <w:rFonts w:ascii="Arial" w:hAnsi="Arial"/>
                <w:i/>
                <w:iCs/>
                <w:sz w:val="18"/>
              </w:rPr>
              <w:t>OFF</w:t>
            </w:r>
          </w:p>
        </w:tc>
      </w:tr>
      <w:tr w:rsidR="00387CE4" w:rsidRPr="00A62BB0" w14:paraId="1299E46A" w14:textId="77777777" w:rsidTr="00E670E9">
        <w:trPr>
          <w:trHeight w:val="165"/>
          <w:jc w:val="center"/>
        </w:trPr>
        <w:tc>
          <w:tcPr>
            <w:tcW w:w="2696" w:type="pct"/>
            <w:gridSpan w:val="3"/>
            <w:shd w:val="clear" w:color="auto" w:fill="auto"/>
          </w:tcPr>
          <w:p w14:paraId="0C9CE63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7A3926FE" w14:textId="77777777" w:rsidR="00387CE4" w:rsidRPr="00A62BB0" w:rsidRDefault="00387CE4" w:rsidP="00E670E9">
            <w:pPr>
              <w:keepNext/>
              <w:keepLines/>
              <w:spacing w:after="0"/>
              <w:jc w:val="center"/>
              <w:rPr>
                <w:rFonts w:ascii="Arial" w:hAnsi="Arial"/>
                <w:noProof/>
                <w:sz w:val="18"/>
              </w:rPr>
            </w:pPr>
          </w:p>
        </w:tc>
        <w:tc>
          <w:tcPr>
            <w:tcW w:w="1708" w:type="pct"/>
          </w:tcPr>
          <w:p w14:paraId="7D99DC00" w14:textId="77777777" w:rsidR="00387CE4" w:rsidRPr="00A62BB0" w:rsidRDefault="00387CE4" w:rsidP="00E670E9">
            <w:pPr>
              <w:keepNext/>
              <w:keepLines/>
              <w:spacing w:after="0"/>
              <w:jc w:val="center"/>
              <w:rPr>
                <w:rFonts w:ascii="Arial" w:hAnsi="Arial"/>
                <w:iCs/>
                <w:sz w:val="18"/>
              </w:rPr>
            </w:pPr>
            <w:r w:rsidRPr="00A62BB0">
              <w:rPr>
                <w:rFonts w:ascii="Arial" w:hAnsi="Arial"/>
                <w:i/>
                <w:iCs/>
                <w:sz w:val="18"/>
              </w:rPr>
              <w:t>gp0</w:t>
            </w:r>
          </w:p>
        </w:tc>
      </w:tr>
      <w:tr w:rsidR="00387CE4" w:rsidRPr="00A62BB0" w14:paraId="107BE2FB" w14:textId="77777777" w:rsidTr="00E670E9">
        <w:trPr>
          <w:trHeight w:val="343"/>
          <w:jc w:val="center"/>
        </w:trPr>
        <w:tc>
          <w:tcPr>
            <w:tcW w:w="2696" w:type="pct"/>
            <w:gridSpan w:val="3"/>
            <w:shd w:val="clear" w:color="auto" w:fill="auto"/>
          </w:tcPr>
          <w:p w14:paraId="34DC6617"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064540F3" w14:textId="77777777" w:rsidR="00387CE4" w:rsidRPr="00A62BB0" w:rsidRDefault="00387CE4" w:rsidP="00E670E9">
            <w:pPr>
              <w:keepNext/>
              <w:keepLines/>
              <w:spacing w:after="0"/>
              <w:jc w:val="center"/>
              <w:rPr>
                <w:rFonts w:ascii="Arial" w:hAnsi="Arial"/>
                <w:noProof/>
                <w:sz w:val="18"/>
              </w:rPr>
            </w:pPr>
          </w:p>
        </w:tc>
        <w:tc>
          <w:tcPr>
            <w:tcW w:w="1708" w:type="pct"/>
          </w:tcPr>
          <w:p w14:paraId="29D94D6C" w14:textId="77777777" w:rsidR="00387CE4" w:rsidRPr="00A62BB0" w:rsidRDefault="00387CE4" w:rsidP="00E670E9">
            <w:pPr>
              <w:keepNext/>
              <w:keepLines/>
              <w:spacing w:after="0"/>
              <w:jc w:val="center"/>
              <w:rPr>
                <w:rFonts w:ascii="Arial" w:hAnsi="Arial"/>
                <w:noProof/>
                <w:sz w:val="18"/>
              </w:rPr>
            </w:pPr>
            <w:r w:rsidRPr="00A62BB0">
              <w:rPr>
                <w:rFonts w:ascii="Arial" w:hAnsi="Arial"/>
                <w:i/>
                <w:iCs/>
                <w:sz w:val="18"/>
              </w:rPr>
              <w:t>Enabled</w:t>
            </w:r>
          </w:p>
        </w:tc>
      </w:tr>
      <w:tr w:rsidR="00387CE4" w:rsidRPr="00A62BB0" w14:paraId="4F9042E4" w14:textId="77777777" w:rsidTr="00E670E9">
        <w:trPr>
          <w:trHeight w:val="165"/>
          <w:jc w:val="center"/>
        </w:trPr>
        <w:tc>
          <w:tcPr>
            <w:tcW w:w="2696" w:type="pct"/>
            <w:gridSpan w:val="3"/>
            <w:shd w:val="clear" w:color="auto" w:fill="auto"/>
          </w:tcPr>
          <w:p w14:paraId="7BBF7A3E"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7BC18C2A" w14:textId="77777777" w:rsidR="00387CE4" w:rsidRPr="00A62BB0" w:rsidRDefault="00387CE4" w:rsidP="00E670E9">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708" w:type="pct"/>
          </w:tcPr>
          <w:p w14:paraId="4B2B19F9" w14:textId="77777777" w:rsidR="00387CE4" w:rsidRPr="00A62BB0" w:rsidRDefault="00387CE4" w:rsidP="00E670E9">
            <w:pPr>
              <w:keepNext/>
              <w:keepLines/>
              <w:spacing w:after="0"/>
              <w:jc w:val="center"/>
              <w:rPr>
                <w:rFonts w:ascii="Arial" w:hAnsi="Arial"/>
                <w:i/>
                <w:iCs/>
                <w:sz w:val="18"/>
              </w:rPr>
            </w:pPr>
            <w:r w:rsidRPr="00A62BB0">
              <w:rPr>
                <w:rFonts w:ascii="Arial" w:hAnsi="Arial"/>
                <w:i/>
                <w:iCs/>
                <w:sz w:val="18"/>
              </w:rPr>
              <w:t>0</w:t>
            </w:r>
          </w:p>
        </w:tc>
      </w:tr>
      <w:tr w:rsidR="00387CE4" w:rsidRPr="00A62BB0" w14:paraId="0C3AD155" w14:textId="77777777" w:rsidTr="00E670E9">
        <w:trPr>
          <w:trHeight w:val="165"/>
          <w:jc w:val="center"/>
        </w:trPr>
        <w:tc>
          <w:tcPr>
            <w:tcW w:w="2696" w:type="pct"/>
            <w:gridSpan w:val="3"/>
            <w:shd w:val="clear" w:color="auto" w:fill="auto"/>
          </w:tcPr>
          <w:p w14:paraId="6C631212"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2FB9364D" w14:textId="77777777" w:rsidR="00387CE4" w:rsidRPr="00A62BB0" w:rsidRDefault="00387CE4" w:rsidP="00E670E9">
            <w:pPr>
              <w:keepNext/>
              <w:keepLines/>
              <w:spacing w:after="0"/>
              <w:jc w:val="center"/>
              <w:rPr>
                <w:rFonts w:ascii="Arial" w:hAnsi="Arial"/>
                <w:iCs/>
                <w:sz w:val="18"/>
              </w:rPr>
            </w:pPr>
            <w:r w:rsidRPr="00A62BB0">
              <w:rPr>
                <w:rFonts w:ascii="Arial" w:hAnsi="Arial"/>
                <w:noProof/>
                <w:sz w:val="18"/>
              </w:rPr>
              <w:t>ms</w:t>
            </w:r>
          </w:p>
        </w:tc>
        <w:tc>
          <w:tcPr>
            <w:tcW w:w="1708" w:type="pct"/>
          </w:tcPr>
          <w:p w14:paraId="6F64E1E4" w14:textId="77777777" w:rsidR="00387CE4" w:rsidRPr="00A62BB0" w:rsidRDefault="00387CE4" w:rsidP="00E670E9">
            <w:pPr>
              <w:keepNext/>
              <w:keepLines/>
              <w:spacing w:after="0"/>
              <w:jc w:val="center"/>
              <w:rPr>
                <w:rFonts w:ascii="Arial" w:hAnsi="Arial"/>
                <w:i/>
                <w:iCs/>
                <w:sz w:val="18"/>
              </w:rPr>
            </w:pPr>
            <w:r w:rsidRPr="00A62BB0">
              <w:rPr>
                <w:rFonts w:ascii="Arial" w:hAnsi="Arial"/>
                <w:noProof/>
                <w:sz w:val="18"/>
              </w:rPr>
              <w:t>1000</w:t>
            </w:r>
          </w:p>
        </w:tc>
      </w:tr>
      <w:tr w:rsidR="00387CE4" w:rsidRPr="00A62BB0" w14:paraId="3C680C6D" w14:textId="77777777" w:rsidTr="00E670E9">
        <w:trPr>
          <w:trHeight w:val="165"/>
          <w:jc w:val="center"/>
        </w:trPr>
        <w:tc>
          <w:tcPr>
            <w:tcW w:w="2696" w:type="pct"/>
            <w:gridSpan w:val="3"/>
            <w:shd w:val="clear" w:color="auto" w:fill="auto"/>
          </w:tcPr>
          <w:p w14:paraId="477D53C4"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2E034E49" w14:textId="77777777" w:rsidR="00387CE4" w:rsidRPr="00A62BB0" w:rsidRDefault="00387CE4" w:rsidP="00E670E9">
            <w:pPr>
              <w:keepNext/>
              <w:keepLines/>
              <w:spacing w:after="0"/>
              <w:jc w:val="center"/>
              <w:rPr>
                <w:rFonts w:ascii="Arial" w:hAnsi="Arial"/>
                <w:noProof/>
                <w:sz w:val="18"/>
              </w:rPr>
            </w:pPr>
          </w:p>
        </w:tc>
        <w:tc>
          <w:tcPr>
            <w:tcW w:w="1708" w:type="pct"/>
          </w:tcPr>
          <w:p w14:paraId="4FDF165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1FB73488" w14:textId="77777777" w:rsidTr="00E670E9">
        <w:trPr>
          <w:trHeight w:val="165"/>
          <w:jc w:val="center"/>
        </w:trPr>
        <w:tc>
          <w:tcPr>
            <w:tcW w:w="2696" w:type="pct"/>
            <w:gridSpan w:val="3"/>
            <w:shd w:val="clear" w:color="auto" w:fill="auto"/>
          </w:tcPr>
          <w:p w14:paraId="7EB173C1"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78B2C239" w14:textId="77777777" w:rsidR="00387CE4" w:rsidRPr="00A62BB0" w:rsidRDefault="00387CE4" w:rsidP="00E670E9">
            <w:pPr>
              <w:keepNext/>
              <w:keepLines/>
              <w:spacing w:after="0"/>
              <w:jc w:val="center"/>
              <w:rPr>
                <w:rFonts w:ascii="Arial" w:hAnsi="Arial"/>
                <w:noProof/>
                <w:sz w:val="18"/>
              </w:rPr>
            </w:pPr>
          </w:p>
        </w:tc>
        <w:tc>
          <w:tcPr>
            <w:tcW w:w="1708" w:type="pct"/>
          </w:tcPr>
          <w:p w14:paraId="7CD20282"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25CEE856" w14:textId="77777777" w:rsidTr="00E670E9">
        <w:trPr>
          <w:trHeight w:val="62"/>
          <w:jc w:val="center"/>
        </w:trPr>
        <w:tc>
          <w:tcPr>
            <w:tcW w:w="1638" w:type="pct"/>
            <w:gridSpan w:val="2"/>
            <w:shd w:val="clear" w:color="auto" w:fill="auto"/>
            <w:vAlign w:val="center"/>
          </w:tcPr>
          <w:p w14:paraId="52671042" w14:textId="77777777" w:rsidR="00387CE4" w:rsidRPr="00A62BB0" w:rsidRDefault="00387CE4" w:rsidP="00E670E9">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56E79F6C" w14:textId="77777777" w:rsidR="00387CE4" w:rsidRPr="00A62BB0" w:rsidRDefault="00387CE4" w:rsidP="00E670E9">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EDBDE36" w14:textId="77777777" w:rsidR="00387CE4" w:rsidRPr="00A62BB0" w:rsidRDefault="00387CE4" w:rsidP="00E670E9">
            <w:pPr>
              <w:keepNext/>
              <w:keepLines/>
              <w:spacing w:after="0"/>
              <w:jc w:val="center"/>
              <w:rPr>
                <w:rFonts w:ascii="Arial" w:hAnsi="Arial"/>
                <w:noProof/>
                <w:sz w:val="18"/>
                <w:lang w:val="it-IT"/>
              </w:rPr>
            </w:pPr>
          </w:p>
        </w:tc>
        <w:tc>
          <w:tcPr>
            <w:tcW w:w="1708" w:type="pct"/>
          </w:tcPr>
          <w:p w14:paraId="23E86748" w14:textId="77777777" w:rsidR="00387CE4" w:rsidRPr="00A62BB0" w:rsidRDefault="00387CE4" w:rsidP="00E670E9">
            <w:pPr>
              <w:keepNext/>
              <w:keepLines/>
              <w:spacing w:after="0"/>
              <w:jc w:val="center"/>
              <w:rPr>
                <w:rFonts w:ascii="Arial" w:hAnsi="Arial"/>
                <w:noProof/>
                <w:sz w:val="18"/>
              </w:rPr>
            </w:pPr>
            <w:r w:rsidRPr="00A62BB0">
              <w:rPr>
                <w:rFonts w:ascii="Arial" w:hAnsi="Arial"/>
                <w:sz w:val="18"/>
                <w:szCs w:val="18"/>
              </w:rPr>
              <w:t>CSI-RS.3.1 TDD</w:t>
            </w:r>
          </w:p>
        </w:tc>
      </w:tr>
      <w:tr w:rsidR="00387CE4" w:rsidRPr="00A62BB0" w14:paraId="38960B7B" w14:textId="77777777" w:rsidTr="00E670E9">
        <w:trPr>
          <w:trHeight w:val="62"/>
          <w:jc w:val="center"/>
        </w:trPr>
        <w:tc>
          <w:tcPr>
            <w:tcW w:w="2696" w:type="pct"/>
            <w:gridSpan w:val="3"/>
            <w:shd w:val="clear" w:color="auto" w:fill="auto"/>
            <w:vAlign w:val="center"/>
          </w:tcPr>
          <w:p w14:paraId="0DB3E10B" w14:textId="77777777" w:rsidR="00387CE4" w:rsidRPr="00A62BB0" w:rsidRDefault="00387CE4" w:rsidP="00E670E9">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14:paraId="48CD2682" w14:textId="77777777" w:rsidR="00387CE4" w:rsidRPr="00A62BB0" w:rsidRDefault="00387CE4" w:rsidP="00E670E9">
            <w:pPr>
              <w:keepNext/>
              <w:keepLines/>
              <w:spacing w:after="0"/>
              <w:jc w:val="center"/>
              <w:rPr>
                <w:rFonts w:ascii="Arial" w:hAnsi="Arial"/>
                <w:sz w:val="18"/>
                <w:szCs w:val="18"/>
              </w:rPr>
            </w:pPr>
          </w:p>
        </w:tc>
        <w:tc>
          <w:tcPr>
            <w:tcW w:w="1708" w:type="pct"/>
          </w:tcPr>
          <w:p w14:paraId="014B15F5" w14:textId="77777777" w:rsidR="00387CE4" w:rsidRPr="00A62BB0" w:rsidRDefault="00387CE4" w:rsidP="00E670E9">
            <w:pPr>
              <w:keepNext/>
              <w:keepLines/>
              <w:spacing w:after="0"/>
              <w:jc w:val="center"/>
              <w:rPr>
                <w:rFonts w:ascii="Arial" w:hAnsi="Arial"/>
                <w:sz w:val="18"/>
                <w:szCs w:val="18"/>
              </w:rPr>
            </w:pPr>
            <w:r w:rsidRPr="00A62BB0">
              <w:rPr>
                <w:rFonts w:ascii="Arial" w:hAnsi="Arial"/>
                <w:sz w:val="18"/>
                <w:szCs w:val="18"/>
              </w:rPr>
              <w:t>TCI.State.2</w:t>
            </w:r>
          </w:p>
        </w:tc>
      </w:tr>
      <w:tr w:rsidR="00387CE4" w:rsidRPr="00A62BB0" w14:paraId="4E75C3AF" w14:textId="77777777" w:rsidTr="00E670E9">
        <w:trPr>
          <w:trHeight w:val="62"/>
          <w:jc w:val="center"/>
        </w:trPr>
        <w:tc>
          <w:tcPr>
            <w:tcW w:w="1638" w:type="pct"/>
            <w:gridSpan w:val="2"/>
            <w:shd w:val="clear" w:color="auto" w:fill="auto"/>
            <w:vAlign w:val="center"/>
          </w:tcPr>
          <w:p w14:paraId="6F433F5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14:paraId="01E26AE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662C595D" w14:textId="77777777" w:rsidR="00387CE4" w:rsidRPr="00A62BB0" w:rsidRDefault="00387CE4" w:rsidP="00E670E9">
            <w:pPr>
              <w:keepNext/>
              <w:keepLines/>
              <w:spacing w:after="0"/>
              <w:jc w:val="center"/>
              <w:rPr>
                <w:rFonts w:ascii="Arial" w:hAnsi="Arial"/>
                <w:noProof/>
                <w:sz w:val="18"/>
              </w:rPr>
            </w:pPr>
          </w:p>
        </w:tc>
        <w:tc>
          <w:tcPr>
            <w:tcW w:w="1708" w:type="pct"/>
          </w:tcPr>
          <w:p w14:paraId="4E6D342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TRS.2.1 TDD</w:t>
            </w:r>
          </w:p>
        </w:tc>
      </w:tr>
      <w:tr w:rsidR="00387CE4" w:rsidRPr="00A62BB0" w14:paraId="29261790" w14:textId="77777777" w:rsidTr="00E670E9">
        <w:trPr>
          <w:trHeight w:val="165"/>
          <w:jc w:val="center"/>
        </w:trPr>
        <w:tc>
          <w:tcPr>
            <w:tcW w:w="2696" w:type="pct"/>
            <w:gridSpan w:val="3"/>
            <w:shd w:val="clear" w:color="auto" w:fill="auto"/>
          </w:tcPr>
          <w:p w14:paraId="16E0E76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4D1ABB5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w:t>
            </w:r>
          </w:p>
        </w:tc>
        <w:tc>
          <w:tcPr>
            <w:tcW w:w="1708" w:type="pct"/>
          </w:tcPr>
          <w:p w14:paraId="1592507A" w14:textId="77777777" w:rsidR="00387CE4" w:rsidRPr="00A62BB0" w:rsidRDefault="00387CE4" w:rsidP="00E670E9">
            <w:pPr>
              <w:keepNext/>
              <w:keepLines/>
              <w:spacing w:after="0"/>
              <w:jc w:val="center"/>
              <w:rPr>
                <w:rFonts w:ascii="Arial" w:hAnsi="Arial"/>
                <w:noProof/>
                <w:sz w:val="18"/>
              </w:rPr>
            </w:pPr>
            <w:r w:rsidRPr="00A62BB0">
              <w:rPr>
                <w:rFonts w:ascii="Arial" w:hAnsi="Arial" w:cs="Arial"/>
                <w:noProof/>
                <w:sz w:val="18"/>
                <w:szCs w:val="18"/>
              </w:rPr>
              <w:t>0.2</w:t>
            </w:r>
          </w:p>
        </w:tc>
      </w:tr>
      <w:tr w:rsidR="00387CE4" w:rsidRPr="00A62BB0" w14:paraId="1747192E" w14:textId="77777777" w:rsidTr="00E670E9">
        <w:trPr>
          <w:trHeight w:val="177"/>
          <w:jc w:val="center"/>
        </w:trPr>
        <w:tc>
          <w:tcPr>
            <w:tcW w:w="2696" w:type="pct"/>
            <w:gridSpan w:val="3"/>
            <w:shd w:val="clear" w:color="auto" w:fill="auto"/>
          </w:tcPr>
          <w:p w14:paraId="3562AE7A"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5CC5CE2"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w:t>
            </w:r>
          </w:p>
        </w:tc>
        <w:tc>
          <w:tcPr>
            <w:tcW w:w="1708" w:type="pct"/>
          </w:tcPr>
          <w:p w14:paraId="2C14066C" w14:textId="77777777" w:rsidR="00387CE4" w:rsidRPr="00A62BB0" w:rsidRDefault="00387CE4" w:rsidP="00E670E9">
            <w:pPr>
              <w:keepNext/>
              <w:keepLines/>
              <w:spacing w:after="0"/>
              <w:jc w:val="center"/>
              <w:rPr>
                <w:rFonts w:ascii="Arial" w:hAnsi="Arial"/>
                <w:noProof/>
                <w:sz w:val="18"/>
              </w:rPr>
            </w:pPr>
            <w:r w:rsidRPr="00A62BB0">
              <w:rPr>
                <w:rFonts w:ascii="Arial" w:hAnsi="Arial" w:cs="Arial"/>
                <w:noProof/>
                <w:sz w:val="18"/>
                <w:szCs w:val="18"/>
              </w:rPr>
              <w:t>9.68</w:t>
            </w:r>
          </w:p>
        </w:tc>
      </w:tr>
      <w:tr w:rsidR="00387CE4" w:rsidRPr="00A62BB0" w14:paraId="27D13DFB" w14:textId="77777777" w:rsidTr="00E670E9">
        <w:trPr>
          <w:trHeight w:val="165"/>
          <w:jc w:val="center"/>
        </w:trPr>
        <w:tc>
          <w:tcPr>
            <w:tcW w:w="2696" w:type="pct"/>
            <w:gridSpan w:val="3"/>
            <w:shd w:val="clear" w:color="auto" w:fill="auto"/>
          </w:tcPr>
          <w:p w14:paraId="1D9DB92D"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46D5C76B"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w:t>
            </w:r>
          </w:p>
        </w:tc>
        <w:tc>
          <w:tcPr>
            <w:tcW w:w="1708" w:type="pct"/>
          </w:tcPr>
          <w:p w14:paraId="12502612"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9.68</w:t>
            </w:r>
          </w:p>
        </w:tc>
      </w:tr>
      <w:tr w:rsidR="00387CE4" w:rsidRPr="00A62BB0" w14:paraId="221D460B" w14:textId="77777777" w:rsidTr="00E670E9">
        <w:trPr>
          <w:trHeight w:val="165"/>
          <w:jc w:val="center"/>
        </w:trPr>
        <w:tc>
          <w:tcPr>
            <w:tcW w:w="2696" w:type="pct"/>
            <w:gridSpan w:val="3"/>
            <w:shd w:val="clear" w:color="auto" w:fill="auto"/>
          </w:tcPr>
          <w:p w14:paraId="21439DED"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3A0E5B79"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s</w:t>
            </w:r>
          </w:p>
        </w:tc>
        <w:tc>
          <w:tcPr>
            <w:tcW w:w="1708" w:type="pct"/>
          </w:tcPr>
          <w:p w14:paraId="53D80AA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9.64</w:t>
            </w:r>
          </w:p>
        </w:tc>
      </w:tr>
      <w:tr w:rsidR="00387CE4" w:rsidRPr="00A62BB0" w14:paraId="524B8482" w14:textId="77777777" w:rsidTr="00E670E9">
        <w:trPr>
          <w:trHeight w:val="689"/>
          <w:jc w:val="center"/>
        </w:trPr>
        <w:tc>
          <w:tcPr>
            <w:tcW w:w="5000" w:type="pct"/>
            <w:gridSpan w:val="5"/>
          </w:tcPr>
          <w:p w14:paraId="5814CF43" w14:textId="77777777" w:rsidR="00387CE4" w:rsidRPr="00A62BB0" w:rsidRDefault="00387CE4" w:rsidP="00E670E9">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3160312E" w14:textId="77777777" w:rsidR="00387CE4" w:rsidRPr="00A62BB0" w:rsidRDefault="00387CE4" w:rsidP="00E670E9">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36273E0D" w14:textId="77777777" w:rsidR="00387CE4" w:rsidRPr="00A62BB0" w:rsidRDefault="00387CE4" w:rsidP="00387CE4"/>
    <w:p w14:paraId="1A8455DC" w14:textId="77777777" w:rsidR="00387CE4" w:rsidRPr="003B0832" w:rsidRDefault="00387CE4" w:rsidP="00387CE4">
      <w:pPr>
        <w:pStyle w:val="TH"/>
        <w:rPr>
          <w:lang w:val="en-US"/>
        </w:rPr>
      </w:pPr>
      <w:r w:rsidRPr="003B0832">
        <w:rPr>
          <w:lang w:val="en-US"/>
        </w:rPr>
        <w:t>Table A.7.5.1.1.1-3: OTA related cell specific test parameters for FR2 (Cell 1) for out-of-sync radio link monitoring tests in non-DRX mode</w:t>
      </w:r>
    </w:p>
    <w:p w14:paraId="61DEAA4B" w14:textId="77777777" w:rsidR="00387CE4" w:rsidRPr="003B0832" w:rsidRDefault="00387CE4" w:rsidP="00387CE4"/>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387CE4" w:rsidRPr="00B429E2" w14:paraId="35F1A434" w14:textId="77777777" w:rsidTr="00E670E9">
        <w:trPr>
          <w:cantSplit/>
          <w:trHeight w:val="207"/>
          <w:jc w:val="center"/>
        </w:trPr>
        <w:tc>
          <w:tcPr>
            <w:tcW w:w="3694" w:type="dxa"/>
            <w:gridSpan w:val="2"/>
            <w:vMerge w:val="restart"/>
            <w:tcBorders>
              <w:top w:val="single" w:sz="4" w:space="0" w:color="auto"/>
              <w:left w:val="single" w:sz="4" w:space="0" w:color="auto"/>
            </w:tcBorders>
          </w:tcPr>
          <w:p w14:paraId="3637E320" w14:textId="77777777" w:rsidR="00387CE4" w:rsidRPr="00B429E2" w:rsidRDefault="00387CE4" w:rsidP="00E670E9">
            <w:pPr>
              <w:pStyle w:val="TAH"/>
            </w:pPr>
            <w:r w:rsidRPr="00B429E2">
              <w:lastRenderedPageBreak/>
              <w:t>Parameter</w:t>
            </w:r>
          </w:p>
        </w:tc>
        <w:tc>
          <w:tcPr>
            <w:tcW w:w="740" w:type="dxa"/>
            <w:vMerge w:val="restart"/>
            <w:tcBorders>
              <w:top w:val="single" w:sz="4" w:space="0" w:color="auto"/>
            </w:tcBorders>
          </w:tcPr>
          <w:p w14:paraId="19112156" w14:textId="77777777" w:rsidR="00387CE4" w:rsidRPr="00B429E2" w:rsidRDefault="00387CE4" w:rsidP="00E670E9">
            <w:pPr>
              <w:pStyle w:val="TAH"/>
            </w:pPr>
            <w:r w:rsidRPr="00B429E2">
              <w:t>Unit</w:t>
            </w:r>
          </w:p>
        </w:tc>
        <w:tc>
          <w:tcPr>
            <w:tcW w:w="4440" w:type="dxa"/>
            <w:gridSpan w:val="6"/>
            <w:tcBorders>
              <w:top w:val="single" w:sz="4" w:space="0" w:color="auto"/>
            </w:tcBorders>
          </w:tcPr>
          <w:p w14:paraId="4138AA7F" w14:textId="77777777" w:rsidR="00387CE4" w:rsidRPr="00B429E2" w:rsidRDefault="00387CE4" w:rsidP="00E670E9">
            <w:pPr>
              <w:pStyle w:val="TAH"/>
            </w:pPr>
            <w:r w:rsidRPr="00B429E2">
              <w:t>Test 1</w:t>
            </w:r>
          </w:p>
        </w:tc>
      </w:tr>
      <w:tr w:rsidR="00387CE4" w:rsidRPr="00B429E2" w14:paraId="1B493B2D" w14:textId="77777777" w:rsidTr="00E670E9">
        <w:trPr>
          <w:cantSplit/>
          <w:trHeight w:val="207"/>
          <w:jc w:val="center"/>
        </w:trPr>
        <w:tc>
          <w:tcPr>
            <w:tcW w:w="3694" w:type="dxa"/>
            <w:gridSpan w:val="2"/>
            <w:vMerge/>
            <w:tcBorders>
              <w:left w:val="single" w:sz="4" w:space="0" w:color="auto"/>
              <w:bottom w:val="single" w:sz="4" w:space="0" w:color="auto"/>
            </w:tcBorders>
          </w:tcPr>
          <w:p w14:paraId="12351F1B" w14:textId="77777777" w:rsidR="00387CE4" w:rsidRPr="00B429E2" w:rsidRDefault="00387CE4" w:rsidP="00E670E9">
            <w:pPr>
              <w:pStyle w:val="TAH"/>
            </w:pPr>
          </w:p>
        </w:tc>
        <w:tc>
          <w:tcPr>
            <w:tcW w:w="740" w:type="dxa"/>
            <w:vMerge/>
            <w:tcBorders>
              <w:bottom w:val="single" w:sz="4" w:space="0" w:color="auto"/>
            </w:tcBorders>
          </w:tcPr>
          <w:p w14:paraId="1AF71BD6" w14:textId="77777777" w:rsidR="00387CE4" w:rsidRPr="00B429E2" w:rsidRDefault="00387CE4" w:rsidP="00E670E9">
            <w:pPr>
              <w:pStyle w:val="TAH"/>
            </w:pPr>
          </w:p>
        </w:tc>
        <w:tc>
          <w:tcPr>
            <w:tcW w:w="740" w:type="dxa"/>
            <w:tcBorders>
              <w:bottom w:val="single" w:sz="4" w:space="0" w:color="auto"/>
            </w:tcBorders>
          </w:tcPr>
          <w:p w14:paraId="14F3B018" w14:textId="77777777" w:rsidR="00387CE4" w:rsidRPr="00B429E2" w:rsidRDefault="00387CE4" w:rsidP="00E670E9">
            <w:pPr>
              <w:pStyle w:val="TAH"/>
            </w:pPr>
            <w:r w:rsidRPr="00B429E2">
              <w:t>T1</w:t>
            </w:r>
          </w:p>
        </w:tc>
        <w:tc>
          <w:tcPr>
            <w:tcW w:w="740" w:type="dxa"/>
            <w:tcBorders>
              <w:bottom w:val="single" w:sz="4" w:space="0" w:color="auto"/>
            </w:tcBorders>
          </w:tcPr>
          <w:p w14:paraId="63B749E8" w14:textId="77777777" w:rsidR="00387CE4" w:rsidRPr="00B429E2" w:rsidRDefault="00387CE4" w:rsidP="00E670E9">
            <w:pPr>
              <w:pStyle w:val="TAH"/>
            </w:pPr>
            <w:r w:rsidRPr="00B429E2">
              <w:t>T2</w:t>
            </w:r>
          </w:p>
        </w:tc>
        <w:tc>
          <w:tcPr>
            <w:tcW w:w="740" w:type="dxa"/>
            <w:tcBorders>
              <w:bottom w:val="single" w:sz="4" w:space="0" w:color="auto"/>
            </w:tcBorders>
          </w:tcPr>
          <w:p w14:paraId="099B242C" w14:textId="77777777" w:rsidR="00387CE4" w:rsidRPr="00B429E2" w:rsidRDefault="00387CE4" w:rsidP="00E670E9">
            <w:pPr>
              <w:pStyle w:val="TAH"/>
            </w:pPr>
            <w:r w:rsidRPr="00B429E2">
              <w:t>T3</w:t>
            </w:r>
          </w:p>
        </w:tc>
        <w:tc>
          <w:tcPr>
            <w:tcW w:w="740" w:type="dxa"/>
            <w:tcBorders>
              <w:bottom w:val="single" w:sz="4" w:space="0" w:color="auto"/>
            </w:tcBorders>
          </w:tcPr>
          <w:p w14:paraId="1FC76C20" w14:textId="77777777" w:rsidR="00387CE4" w:rsidRPr="00B429E2" w:rsidRDefault="00387CE4" w:rsidP="00E670E9">
            <w:pPr>
              <w:pStyle w:val="TAH"/>
            </w:pPr>
            <w:r w:rsidRPr="00B429E2">
              <w:t>T1</w:t>
            </w:r>
          </w:p>
        </w:tc>
        <w:tc>
          <w:tcPr>
            <w:tcW w:w="740" w:type="dxa"/>
            <w:tcBorders>
              <w:bottom w:val="single" w:sz="4" w:space="0" w:color="auto"/>
            </w:tcBorders>
          </w:tcPr>
          <w:p w14:paraId="408BCDAF" w14:textId="77777777" w:rsidR="00387CE4" w:rsidRPr="00B429E2" w:rsidRDefault="00387CE4" w:rsidP="00E670E9">
            <w:pPr>
              <w:pStyle w:val="TAH"/>
            </w:pPr>
            <w:r w:rsidRPr="00B429E2">
              <w:t>T2</w:t>
            </w:r>
          </w:p>
        </w:tc>
        <w:tc>
          <w:tcPr>
            <w:tcW w:w="740" w:type="dxa"/>
            <w:tcBorders>
              <w:bottom w:val="single" w:sz="4" w:space="0" w:color="auto"/>
            </w:tcBorders>
          </w:tcPr>
          <w:p w14:paraId="4E5E860B" w14:textId="77777777" w:rsidR="00387CE4" w:rsidRPr="00B429E2" w:rsidRDefault="00387CE4" w:rsidP="00E670E9">
            <w:pPr>
              <w:pStyle w:val="TAH"/>
            </w:pPr>
            <w:r w:rsidRPr="00B429E2">
              <w:t>T3</w:t>
            </w:r>
          </w:p>
        </w:tc>
      </w:tr>
      <w:tr w:rsidR="00387CE4" w:rsidRPr="00B429E2" w14:paraId="2A199417" w14:textId="77777777" w:rsidTr="00E670E9">
        <w:trPr>
          <w:cantSplit/>
          <w:trHeight w:val="199"/>
          <w:jc w:val="center"/>
        </w:trPr>
        <w:tc>
          <w:tcPr>
            <w:tcW w:w="3694" w:type="dxa"/>
            <w:gridSpan w:val="2"/>
            <w:vMerge w:val="restart"/>
          </w:tcPr>
          <w:p w14:paraId="636FE564" w14:textId="77777777" w:rsidR="00387CE4" w:rsidRPr="0041253C" w:rsidRDefault="00387CE4" w:rsidP="00E670E9">
            <w:pPr>
              <w:pStyle w:val="TAL"/>
              <w:rPr>
                <w:rFonts w:eastAsia="?? ??"/>
              </w:rPr>
            </w:pPr>
            <w:proofErr w:type="spellStart"/>
            <w:r w:rsidRPr="00B429E2">
              <w:t>AoA</w:t>
            </w:r>
            <w:proofErr w:type="spellEnd"/>
            <w:r w:rsidRPr="00B429E2">
              <w:t xml:space="preserve"> setup</w:t>
            </w:r>
          </w:p>
        </w:tc>
        <w:tc>
          <w:tcPr>
            <w:tcW w:w="740" w:type="dxa"/>
            <w:vMerge w:val="restart"/>
          </w:tcPr>
          <w:p w14:paraId="56C0286F" w14:textId="77777777" w:rsidR="00387CE4" w:rsidRPr="00B429E2" w:rsidRDefault="00387CE4" w:rsidP="00E670E9">
            <w:pPr>
              <w:pStyle w:val="TAC"/>
            </w:pPr>
          </w:p>
        </w:tc>
        <w:tc>
          <w:tcPr>
            <w:tcW w:w="4440" w:type="dxa"/>
            <w:gridSpan w:val="6"/>
          </w:tcPr>
          <w:p w14:paraId="24DC14E0" w14:textId="77777777" w:rsidR="00387CE4" w:rsidRPr="00B429E2" w:rsidRDefault="00387CE4" w:rsidP="00E670E9">
            <w:pPr>
              <w:pStyle w:val="TAC"/>
            </w:pPr>
            <w:r w:rsidRPr="00B429E2">
              <w:rPr>
                <w:rFonts w:eastAsia="MS Mincho"/>
              </w:rPr>
              <w:t>Setup 3 defined in A.3.15</w:t>
            </w:r>
          </w:p>
        </w:tc>
      </w:tr>
      <w:tr w:rsidR="00387CE4" w:rsidRPr="00B429E2" w14:paraId="6196F2CA" w14:textId="77777777" w:rsidTr="00E670E9">
        <w:trPr>
          <w:cantSplit/>
          <w:trHeight w:val="199"/>
          <w:jc w:val="center"/>
        </w:trPr>
        <w:tc>
          <w:tcPr>
            <w:tcW w:w="3694" w:type="dxa"/>
            <w:gridSpan w:val="2"/>
            <w:vMerge/>
          </w:tcPr>
          <w:p w14:paraId="32531178" w14:textId="77777777" w:rsidR="00387CE4" w:rsidRPr="00B429E2" w:rsidRDefault="00387CE4" w:rsidP="00E670E9">
            <w:pPr>
              <w:pStyle w:val="TAL"/>
            </w:pPr>
          </w:p>
        </w:tc>
        <w:tc>
          <w:tcPr>
            <w:tcW w:w="740" w:type="dxa"/>
            <w:vMerge/>
          </w:tcPr>
          <w:p w14:paraId="37D1FDA3" w14:textId="77777777" w:rsidR="00387CE4" w:rsidRPr="00B429E2" w:rsidRDefault="00387CE4" w:rsidP="00E670E9">
            <w:pPr>
              <w:pStyle w:val="TAC"/>
            </w:pPr>
          </w:p>
        </w:tc>
        <w:tc>
          <w:tcPr>
            <w:tcW w:w="2220" w:type="dxa"/>
            <w:gridSpan w:val="3"/>
          </w:tcPr>
          <w:p w14:paraId="0DFC3647" w14:textId="77777777" w:rsidR="00387CE4" w:rsidRPr="0041253C" w:rsidRDefault="00387CE4" w:rsidP="00E670E9">
            <w:pPr>
              <w:pStyle w:val="TAC"/>
              <w:rPr>
                <w:bCs/>
              </w:rPr>
            </w:pPr>
            <w:r w:rsidRPr="0041253C">
              <w:rPr>
                <w:bCs/>
              </w:rPr>
              <w:t>AoA1</w:t>
            </w:r>
          </w:p>
        </w:tc>
        <w:tc>
          <w:tcPr>
            <w:tcW w:w="2220" w:type="dxa"/>
            <w:gridSpan w:val="3"/>
          </w:tcPr>
          <w:p w14:paraId="1FBAF007" w14:textId="77777777" w:rsidR="00387CE4" w:rsidRPr="0041253C" w:rsidRDefault="00387CE4" w:rsidP="00E670E9">
            <w:pPr>
              <w:pStyle w:val="TAC"/>
              <w:rPr>
                <w:bCs/>
              </w:rPr>
            </w:pPr>
            <w:r w:rsidRPr="0041253C">
              <w:rPr>
                <w:bCs/>
              </w:rPr>
              <w:t>AoA2</w:t>
            </w:r>
          </w:p>
        </w:tc>
      </w:tr>
      <w:tr w:rsidR="00387CE4" w:rsidRPr="00B429E2" w14:paraId="4A166074" w14:textId="77777777" w:rsidTr="00E670E9">
        <w:trPr>
          <w:cantSplit/>
          <w:trHeight w:val="199"/>
          <w:jc w:val="center"/>
        </w:trPr>
        <w:tc>
          <w:tcPr>
            <w:tcW w:w="3694" w:type="dxa"/>
            <w:gridSpan w:val="2"/>
          </w:tcPr>
          <w:p w14:paraId="76ED1CB3" w14:textId="77777777" w:rsidR="00387CE4" w:rsidRPr="00B429E2" w:rsidRDefault="00387CE4" w:rsidP="00E670E9">
            <w:pPr>
              <w:pStyle w:val="TAL"/>
            </w:pPr>
            <w:r>
              <w:rPr>
                <w:lang w:eastAsia="ja-JP"/>
              </w:rPr>
              <w:t xml:space="preserve">Assumption for UE beams </w:t>
            </w:r>
            <w:r w:rsidRPr="00DE57A6">
              <w:rPr>
                <w:vertAlign w:val="superscript"/>
                <w:lang w:eastAsia="ja-JP"/>
              </w:rPr>
              <w:t>Note 5</w:t>
            </w:r>
          </w:p>
        </w:tc>
        <w:tc>
          <w:tcPr>
            <w:tcW w:w="740" w:type="dxa"/>
          </w:tcPr>
          <w:p w14:paraId="0172FFC2" w14:textId="77777777" w:rsidR="00387CE4" w:rsidRPr="00B429E2" w:rsidRDefault="00387CE4" w:rsidP="00E670E9">
            <w:pPr>
              <w:pStyle w:val="TAC"/>
            </w:pPr>
          </w:p>
        </w:tc>
        <w:tc>
          <w:tcPr>
            <w:tcW w:w="2220" w:type="dxa"/>
            <w:gridSpan w:val="3"/>
          </w:tcPr>
          <w:p w14:paraId="33CA6B5A" w14:textId="77777777" w:rsidR="00387CE4" w:rsidRPr="0041253C" w:rsidRDefault="00387CE4" w:rsidP="00E670E9">
            <w:pPr>
              <w:pStyle w:val="TAC"/>
              <w:rPr>
                <w:bCs/>
              </w:rPr>
            </w:pPr>
            <w:r>
              <w:t>Rough</w:t>
            </w:r>
          </w:p>
        </w:tc>
        <w:tc>
          <w:tcPr>
            <w:tcW w:w="2220" w:type="dxa"/>
            <w:gridSpan w:val="3"/>
          </w:tcPr>
          <w:p w14:paraId="7785262C" w14:textId="77777777" w:rsidR="00387CE4" w:rsidRPr="0041253C" w:rsidRDefault="00387CE4" w:rsidP="00E670E9">
            <w:pPr>
              <w:pStyle w:val="TAC"/>
              <w:rPr>
                <w:bCs/>
              </w:rPr>
            </w:pPr>
            <w:r>
              <w:t>Rough</w:t>
            </w:r>
          </w:p>
        </w:tc>
      </w:tr>
      <w:tr w:rsidR="00387CE4" w:rsidRPr="00B429E2" w14:paraId="73261426" w14:textId="77777777" w:rsidTr="00E670E9">
        <w:trPr>
          <w:cantSplit/>
          <w:trHeight w:val="136"/>
          <w:jc w:val="center"/>
        </w:trPr>
        <w:tc>
          <w:tcPr>
            <w:tcW w:w="3694" w:type="dxa"/>
            <w:gridSpan w:val="2"/>
            <w:tcBorders>
              <w:left w:val="single" w:sz="4" w:space="0" w:color="auto"/>
              <w:bottom w:val="single" w:sz="4" w:space="0" w:color="auto"/>
            </w:tcBorders>
          </w:tcPr>
          <w:p w14:paraId="577F2B1D" w14:textId="77777777" w:rsidR="00387CE4" w:rsidRPr="00B429E2" w:rsidRDefault="00387CE4" w:rsidP="00E670E9">
            <w:pPr>
              <w:pStyle w:val="TAL"/>
              <w:rPr>
                <w:lang w:val="en-US"/>
              </w:rPr>
            </w:pPr>
            <w:r w:rsidRPr="00B429E2">
              <w:rPr>
                <w:lang w:eastAsia="ja-JP"/>
              </w:rPr>
              <w:t>EPRE ratio of PDCCH DMRS to SSS</w:t>
            </w:r>
          </w:p>
        </w:tc>
        <w:tc>
          <w:tcPr>
            <w:tcW w:w="740" w:type="dxa"/>
            <w:tcBorders>
              <w:bottom w:val="single" w:sz="4" w:space="0" w:color="auto"/>
            </w:tcBorders>
          </w:tcPr>
          <w:p w14:paraId="44A5E3BB" w14:textId="77777777" w:rsidR="00387CE4" w:rsidRPr="00B429E2" w:rsidRDefault="00387CE4" w:rsidP="00E670E9">
            <w:pPr>
              <w:pStyle w:val="TAC"/>
            </w:pPr>
            <w:r w:rsidRPr="00B429E2">
              <w:t>dB</w:t>
            </w:r>
          </w:p>
        </w:tc>
        <w:tc>
          <w:tcPr>
            <w:tcW w:w="2220" w:type="dxa"/>
            <w:gridSpan w:val="3"/>
            <w:tcBorders>
              <w:bottom w:val="single" w:sz="4" w:space="0" w:color="auto"/>
            </w:tcBorders>
          </w:tcPr>
          <w:p w14:paraId="2B1E61DD" w14:textId="77777777" w:rsidR="00387CE4" w:rsidRPr="00B429E2" w:rsidRDefault="00387CE4" w:rsidP="00E670E9">
            <w:pPr>
              <w:pStyle w:val="TAC"/>
            </w:pPr>
            <w:r w:rsidRPr="00B429E2">
              <w:t>4</w:t>
            </w:r>
          </w:p>
        </w:tc>
        <w:tc>
          <w:tcPr>
            <w:tcW w:w="2220" w:type="dxa"/>
            <w:gridSpan w:val="3"/>
            <w:vMerge w:val="restart"/>
          </w:tcPr>
          <w:p w14:paraId="479D2876" w14:textId="77777777" w:rsidR="00387CE4" w:rsidRPr="00B429E2" w:rsidRDefault="00387CE4" w:rsidP="00E670E9">
            <w:pPr>
              <w:pStyle w:val="TAC"/>
            </w:pPr>
            <w:r w:rsidRPr="00B429E2">
              <w:t>Not sent</w:t>
            </w:r>
          </w:p>
        </w:tc>
      </w:tr>
      <w:tr w:rsidR="00387CE4" w:rsidRPr="00B429E2" w14:paraId="3E445E45" w14:textId="77777777" w:rsidTr="00E670E9">
        <w:trPr>
          <w:cantSplit/>
          <w:trHeight w:val="145"/>
          <w:jc w:val="center"/>
        </w:trPr>
        <w:tc>
          <w:tcPr>
            <w:tcW w:w="3694" w:type="dxa"/>
            <w:gridSpan w:val="2"/>
            <w:tcBorders>
              <w:left w:val="single" w:sz="4" w:space="0" w:color="auto"/>
              <w:bottom w:val="single" w:sz="4" w:space="0" w:color="auto"/>
            </w:tcBorders>
          </w:tcPr>
          <w:p w14:paraId="16DFFB7B" w14:textId="77777777" w:rsidR="00387CE4" w:rsidRPr="00B429E2" w:rsidRDefault="00387CE4" w:rsidP="00E670E9">
            <w:pPr>
              <w:pStyle w:val="TAL"/>
              <w:rPr>
                <w:lang w:val="en-US"/>
              </w:rPr>
            </w:pPr>
            <w:r w:rsidRPr="00B429E2">
              <w:rPr>
                <w:lang w:eastAsia="ja-JP"/>
              </w:rPr>
              <w:t>EPRE ratio of PDCCH to PDCCH DMRS</w:t>
            </w:r>
          </w:p>
        </w:tc>
        <w:tc>
          <w:tcPr>
            <w:tcW w:w="740" w:type="dxa"/>
            <w:tcBorders>
              <w:bottom w:val="single" w:sz="4" w:space="0" w:color="auto"/>
            </w:tcBorders>
          </w:tcPr>
          <w:p w14:paraId="29BF52F6" w14:textId="77777777" w:rsidR="00387CE4" w:rsidRPr="00B429E2" w:rsidRDefault="00387CE4" w:rsidP="00E670E9">
            <w:pPr>
              <w:pStyle w:val="TAC"/>
            </w:pPr>
            <w:r w:rsidRPr="00B429E2">
              <w:t>dB</w:t>
            </w:r>
          </w:p>
        </w:tc>
        <w:tc>
          <w:tcPr>
            <w:tcW w:w="2220" w:type="dxa"/>
            <w:gridSpan w:val="3"/>
            <w:vMerge w:val="restart"/>
          </w:tcPr>
          <w:p w14:paraId="2BDE6077" w14:textId="77777777" w:rsidR="00387CE4" w:rsidRPr="00B429E2" w:rsidRDefault="00387CE4" w:rsidP="00E670E9">
            <w:pPr>
              <w:pStyle w:val="TAC"/>
            </w:pPr>
            <w:r w:rsidRPr="00B429E2">
              <w:t>0</w:t>
            </w:r>
          </w:p>
        </w:tc>
        <w:tc>
          <w:tcPr>
            <w:tcW w:w="2220" w:type="dxa"/>
            <w:gridSpan w:val="3"/>
            <w:vMerge/>
          </w:tcPr>
          <w:p w14:paraId="0D277872" w14:textId="77777777" w:rsidR="00387CE4" w:rsidRPr="00B429E2" w:rsidRDefault="00387CE4" w:rsidP="00E670E9">
            <w:pPr>
              <w:pStyle w:val="TAC"/>
            </w:pPr>
          </w:p>
        </w:tc>
      </w:tr>
      <w:tr w:rsidR="00387CE4" w:rsidRPr="00B429E2" w14:paraId="12CDF25C" w14:textId="77777777" w:rsidTr="00E670E9">
        <w:trPr>
          <w:cantSplit/>
          <w:trHeight w:val="136"/>
          <w:jc w:val="center"/>
        </w:trPr>
        <w:tc>
          <w:tcPr>
            <w:tcW w:w="3694" w:type="dxa"/>
            <w:gridSpan w:val="2"/>
            <w:tcBorders>
              <w:left w:val="single" w:sz="4" w:space="0" w:color="auto"/>
              <w:bottom w:val="single" w:sz="4" w:space="0" w:color="auto"/>
            </w:tcBorders>
          </w:tcPr>
          <w:p w14:paraId="5FE14106" w14:textId="77777777" w:rsidR="00387CE4" w:rsidRPr="00B429E2" w:rsidRDefault="00387CE4" w:rsidP="00E670E9">
            <w:pPr>
              <w:pStyle w:val="TAL"/>
              <w:rPr>
                <w:lang w:val="en-US"/>
              </w:rPr>
            </w:pPr>
            <w:r w:rsidRPr="00B429E2">
              <w:rPr>
                <w:lang w:eastAsia="ja-JP"/>
              </w:rPr>
              <w:t>EPRE ratio of PBCH DMRS to SSS</w:t>
            </w:r>
          </w:p>
        </w:tc>
        <w:tc>
          <w:tcPr>
            <w:tcW w:w="740" w:type="dxa"/>
            <w:tcBorders>
              <w:bottom w:val="single" w:sz="4" w:space="0" w:color="auto"/>
            </w:tcBorders>
          </w:tcPr>
          <w:p w14:paraId="5F8879B7" w14:textId="77777777" w:rsidR="00387CE4" w:rsidRPr="00B429E2" w:rsidRDefault="00387CE4" w:rsidP="00E670E9">
            <w:pPr>
              <w:pStyle w:val="TAC"/>
            </w:pPr>
            <w:r w:rsidRPr="00B429E2">
              <w:t>dB</w:t>
            </w:r>
          </w:p>
        </w:tc>
        <w:tc>
          <w:tcPr>
            <w:tcW w:w="2220" w:type="dxa"/>
            <w:gridSpan w:val="3"/>
            <w:vMerge/>
          </w:tcPr>
          <w:p w14:paraId="11B248F6" w14:textId="77777777" w:rsidR="00387CE4" w:rsidRPr="00B429E2" w:rsidRDefault="00387CE4" w:rsidP="00E670E9">
            <w:pPr>
              <w:pStyle w:val="TAC"/>
            </w:pPr>
          </w:p>
        </w:tc>
        <w:tc>
          <w:tcPr>
            <w:tcW w:w="2220" w:type="dxa"/>
            <w:gridSpan w:val="3"/>
            <w:vMerge/>
          </w:tcPr>
          <w:p w14:paraId="7FA5B2EC" w14:textId="77777777" w:rsidR="00387CE4" w:rsidRPr="00B429E2" w:rsidRDefault="00387CE4" w:rsidP="00E670E9">
            <w:pPr>
              <w:pStyle w:val="TAC"/>
            </w:pPr>
          </w:p>
        </w:tc>
      </w:tr>
      <w:tr w:rsidR="00387CE4" w:rsidRPr="00B429E2" w14:paraId="001598CF" w14:textId="77777777" w:rsidTr="00E670E9">
        <w:trPr>
          <w:cantSplit/>
          <w:trHeight w:val="136"/>
          <w:jc w:val="center"/>
        </w:trPr>
        <w:tc>
          <w:tcPr>
            <w:tcW w:w="3694" w:type="dxa"/>
            <w:gridSpan w:val="2"/>
            <w:tcBorders>
              <w:left w:val="single" w:sz="4" w:space="0" w:color="auto"/>
              <w:bottom w:val="single" w:sz="4" w:space="0" w:color="auto"/>
            </w:tcBorders>
          </w:tcPr>
          <w:p w14:paraId="01D7792F" w14:textId="77777777" w:rsidR="00387CE4" w:rsidRPr="00B429E2" w:rsidRDefault="00387CE4" w:rsidP="00E670E9">
            <w:pPr>
              <w:pStyle w:val="TAL"/>
              <w:rPr>
                <w:lang w:val="en-US"/>
              </w:rPr>
            </w:pPr>
            <w:r w:rsidRPr="00B429E2">
              <w:rPr>
                <w:lang w:eastAsia="ja-JP"/>
              </w:rPr>
              <w:t>EPRE ratio of PBCH to PBCH DMRS</w:t>
            </w:r>
          </w:p>
        </w:tc>
        <w:tc>
          <w:tcPr>
            <w:tcW w:w="740" w:type="dxa"/>
            <w:tcBorders>
              <w:bottom w:val="single" w:sz="4" w:space="0" w:color="auto"/>
            </w:tcBorders>
          </w:tcPr>
          <w:p w14:paraId="4250B7AC" w14:textId="77777777" w:rsidR="00387CE4" w:rsidRPr="00B429E2" w:rsidRDefault="00387CE4" w:rsidP="00E670E9">
            <w:pPr>
              <w:pStyle w:val="TAC"/>
            </w:pPr>
            <w:r w:rsidRPr="00B429E2">
              <w:t>dB</w:t>
            </w:r>
          </w:p>
        </w:tc>
        <w:tc>
          <w:tcPr>
            <w:tcW w:w="2220" w:type="dxa"/>
            <w:gridSpan w:val="3"/>
            <w:vMerge/>
          </w:tcPr>
          <w:p w14:paraId="2DA312C9" w14:textId="77777777" w:rsidR="00387CE4" w:rsidRPr="00B429E2" w:rsidRDefault="00387CE4" w:rsidP="00E670E9">
            <w:pPr>
              <w:pStyle w:val="TAC"/>
            </w:pPr>
          </w:p>
        </w:tc>
        <w:tc>
          <w:tcPr>
            <w:tcW w:w="2220" w:type="dxa"/>
            <w:gridSpan w:val="3"/>
            <w:vMerge/>
          </w:tcPr>
          <w:p w14:paraId="64147692" w14:textId="77777777" w:rsidR="00387CE4" w:rsidRPr="00B429E2" w:rsidRDefault="00387CE4" w:rsidP="00E670E9">
            <w:pPr>
              <w:pStyle w:val="TAC"/>
            </w:pPr>
          </w:p>
        </w:tc>
      </w:tr>
      <w:tr w:rsidR="00387CE4" w:rsidRPr="00B429E2" w14:paraId="7536BE7F" w14:textId="77777777" w:rsidTr="00E670E9">
        <w:trPr>
          <w:cantSplit/>
          <w:trHeight w:val="145"/>
          <w:jc w:val="center"/>
        </w:trPr>
        <w:tc>
          <w:tcPr>
            <w:tcW w:w="3694" w:type="dxa"/>
            <w:gridSpan w:val="2"/>
            <w:tcBorders>
              <w:left w:val="single" w:sz="4" w:space="0" w:color="auto"/>
              <w:bottom w:val="single" w:sz="4" w:space="0" w:color="auto"/>
            </w:tcBorders>
          </w:tcPr>
          <w:p w14:paraId="5793E18A" w14:textId="77777777" w:rsidR="00387CE4" w:rsidRPr="00B429E2" w:rsidRDefault="00387CE4" w:rsidP="00E670E9">
            <w:pPr>
              <w:pStyle w:val="TAL"/>
              <w:rPr>
                <w:lang w:val="en-US"/>
              </w:rPr>
            </w:pPr>
            <w:r w:rsidRPr="00B429E2">
              <w:rPr>
                <w:lang w:eastAsia="ja-JP"/>
              </w:rPr>
              <w:t>EPRE ratio of PSS to SSS</w:t>
            </w:r>
          </w:p>
        </w:tc>
        <w:tc>
          <w:tcPr>
            <w:tcW w:w="740" w:type="dxa"/>
            <w:tcBorders>
              <w:bottom w:val="single" w:sz="4" w:space="0" w:color="auto"/>
            </w:tcBorders>
          </w:tcPr>
          <w:p w14:paraId="5F4048A5" w14:textId="77777777" w:rsidR="00387CE4" w:rsidRPr="00B429E2" w:rsidRDefault="00387CE4" w:rsidP="00E670E9">
            <w:pPr>
              <w:pStyle w:val="TAC"/>
            </w:pPr>
            <w:r w:rsidRPr="00B429E2">
              <w:t>dB</w:t>
            </w:r>
          </w:p>
        </w:tc>
        <w:tc>
          <w:tcPr>
            <w:tcW w:w="2220" w:type="dxa"/>
            <w:gridSpan w:val="3"/>
            <w:vMerge/>
          </w:tcPr>
          <w:p w14:paraId="402FBD6E" w14:textId="77777777" w:rsidR="00387CE4" w:rsidRPr="00B429E2" w:rsidRDefault="00387CE4" w:rsidP="00E670E9">
            <w:pPr>
              <w:pStyle w:val="TAC"/>
            </w:pPr>
          </w:p>
        </w:tc>
        <w:tc>
          <w:tcPr>
            <w:tcW w:w="2220" w:type="dxa"/>
            <w:gridSpan w:val="3"/>
            <w:vMerge/>
          </w:tcPr>
          <w:p w14:paraId="0282F67D" w14:textId="77777777" w:rsidR="00387CE4" w:rsidRPr="00B429E2" w:rsidRDefault="00387CE4" w:rsidP="00E670E9">
            <w:pPr>
              <w:pStyle w:val="TAC"/>
            </w:pPr>
          </w:p>
        </w:tc>
      </w:tr>
      <w:tr w:rsidR="00387CE4" w:rsidRPr="00B429E2" w14:paraId="2FF6A7A6" w14:textId="77777777" w:rsidTr="00E670E9">
        <w:trPr>
          <w:cantSplit/>
          <w:trHeight w:val="136"/>
          <w:jc w:val="center"/>
        </w:trPr>
        <w:tc>
          <w:tcPr>
            <w:tcW w:w="3694" w:type="dxa"/>
            <w:gridSpan w:val="2"/>
            <w:tcBorders>
              <w:left w:val="single" w:sz="4" w:space="0" w:color="auto"/>
              <w:bottom w:val="single" w:sz="4" w:space="0" w:color="auto"/>
            </w:tcBorders>
          </w:tcPr>
          <w:p w14:paraId="50370AF8" w14:textId="77777777" w:rsidR="00387CE4" w:rsidRPr="00B429E2" w:rsidRDefault="00387CE4" w:rsidP="00E670E9">
            <w:pPr>
              <w:pStyle w:val="TAL"/>
              <w:rPr>
                <w:lang w:val="en-US"/>
              </w:rPr>
            </w:pPr>
            <w:r w:rsidRPr="00B429E2">
              <w:rPr>
                <w:lang w:eastAsia="ja-JP"/>
              </w:rPr>
              <w:t xml:space="preserve">EPRE ratio of PDSCH DMRS to SSS </w:t>
            </w:r>
          </w:p>
        </w:tc>
        <w:tc>
          <w:tcPr>
            <w:tcW w:w="740" w:type="dxa"/>
            <w:tcBorders>
              <w:bottom w:val="single" w:sz="4" w:space="0" w:color="auto"/>
            </w:tcBorders>
          </w:tcPr>
          <w:p w14:paraId="6AACAE2C" w14:textId="77777777" w:rsidR="00387CE4" w:rsidRPr="00B429E2" w:rsidRDefault="00387CE4" w:rsidP="00E670E9">
            <w:pPr>
              <w:pStyle w:val="TAC"/>
            </w:pPr>
            <w:r w:rsidRPr="00B429E2">
              <w:t>dB</w:t>
            </w:r>
          </w:p>
        </w:tc>
        <w:tc>
          <w:tcPr>
            <w:tcW w:w="2220" w:type="dxa"/>
            <w:gridSpan w:val="3"/>
            <w:vMerge/>
          </w:tcPr>
          <w:p w14:paraId="7DA2C544" w14:textId="77777777" w:rsidR="00387CE4" w:rsidRPr="00B429E2" w:rsidRDefault="00387CE4" w:rsidP="00E670E9">
            <w:pPr>
              <w:pStyle w:val="TAC"/>
            </w:pPr>
          </w:p>
        </w:tc>
        <w:tc>
          <w:tcPr>
            <w:tcW w:w="2220" w:type="dxa"/>
            <w:gridSpan w:val="3"/>
            <w:vMerge/>
          </w:tcPr>
          <w:p w14:paraId="6876C87F" w14:textId="77777777" w:rsidR="00387CE4" w:rsidRPr="00B429E2" w:rsidRDefault="00387CE4" w:rsidP="00E670E9">
            <w:pPr>
              <w:pStyle w:val="TAC"/>
            </w:pPr>
          </w:p>
        </w:tc>
      </w:tr>
      <w:tr w:rsidR="00387CE4" w:rsidRPr="00B429E2" w14:paraId="1208C87B" w14:textId="77777777" w:rsidTr="00E670E9">
        <w:trPr>
          <w:cantSplit/>
          <w:trHeight w:val="136"/>
          <w:jc w:val="center"/>
        </w:trPr>
        <w:tc>
          <w:tcPr>
            <w:tcW w:w="3694" w:type="dxa"/>
            <w:gridSpan w:val="2"/>
            <w:tcBorders>
              <w:left w:val="single" w:sz="4" w:space="0" w:color="auto"/>
              <w:bottom w:val="single" w:sz="4" w:space="0" w:color="auto"/>
            </w:tcBorders>
          </w:tcPr>
          <w:p w14:paraId="248A5A48" w14:textId="77777777" w:rsidR="00387CE4" w:rsidRPr="00B429E2" w:rsidRDefault="00387CE4" w:rsidP="00E670E9">
            <w:pPr>
              <w:pStyle w:val="TAL"/>
              <w:rPr>
                <w:lang w:val="en-US"/>
              </w:rPr>
            </w:pPr>
            <w:r w:rsidRPr="00B429E2">
              <w:rPr>
                <w:lang w:eastAsia="ja-JP"/>
              </w:rPr>
              <w:t>EPRE ratio of PDSCH to PDSCH DMRS</w:t>
            </w:r>
          </w:p>
        </w:tc>
        <w:tc>
          <w:tcPr>
            <w:tcW w:w="740" w:type="dxa"/>
            <w:tcBorders>
              <w:bottom w:val="single" w:sz="4" w:space="0" w:color="auto"/>
            </w:tcBorders>
          </w:tcPr>
          <w:p w14:paraId="6AB640DD" w14:textId="77777777" w:rsidR="00387CE4" w:rsidRPr="00B429E2" w:rsidRDefault="00387CE4" w:rsidP="00E670E9">
            <w:pPr>
              <w:pStyle w:val="TAC"/>
            </w:pPr>
            <w:r w:rsidRPr="00B429E2">
              <w:t>dB</w:t>
            </w:r>
          </w:p>
        </w:tc>
        <w:tc>
          <w:tcPr>
            <w:tcW w:w="2220" w:type="dxa"/>
            <w:gridSpan w:val="3"/>
            <w:vMerge/>
          </w:tcPr>
          <w:p w14:paraId="6CE34DC7" w14:textId="77777777" w:rsidR="00387CE4" w:rsidRPr="00B429E2" w:rsidRDefault="00387CE4" w:rsidP="00E670E9">
            <w:pPr>
              <w:pStyle w:val="TAC"/>
            </w:pPr>
          </w:p>
        </w:tc>
        <w:tc>
          <w:tcPr>
            <w:tcW w:w="2220" w:type="dxa"/>
            <w:gridSpan w:val="3"/>
            <w:vMerge/>
          </w:tcPr>
          <w:p w14:paraId="672BAFEB" w14:textId="77777777" w:rsidR="00387CE4" w:rsidRPr="00B429E2" w:rsidRDefault="00387CE4" w:rsidP="00E670E9">
            <w:pPr>
              <w:pStyle w:val="TAC"/>
            </w:pPr>
          </w:p>
        </w:tc>
      </w:tr>
      <w:tr w:rsidR="00387CE4" w:rsidRPr="00B429E2" w14:paraId="0A476B7B" w14:textId="77777777" w:rsidTr="00E670E9">
        <w:trPr>
          <w:cantSplit/>
          <w:trHeight w:val="136"/>
          <w:jc w:val="center"/>
        </w:trPr>
        <w:tc>
          <w:tcPr>
            <w:tcW w:w="3694" w:type="dxa"/>
            <w:gridSpan w:val="2"/>
            <w:tcBorders>
              <w:left w:val="single" w:sz="4" w:space="0" w:color="auto"/>
              <w:bottom w:val="single" w:sz="4" w:space="0" w:color="auto"/>
            </w:tcBorders>
          </w:tcPr>
          <w:p w14:paraId="75FFBEB1" w14:textId="77777777" w:rsidR="00387CE4" w:rsidRPr="00B429E2" w:rsidRDefault="00387CE4" w:rsidP="00E670E9">
            <w:pPr>
              <w:pStyle w:val="TAL"/>
              <w:rPr>
                <w:lang w:val="en-US"/>
              </w:rPr>
            </w:pPr>
            <w:r w:rsidRPr="00B429E2">
              <w:rPr>
                <w:lang w:eastAsia="ja-JP"/>
              </w:rPr>
              <w:t>EPRE ratio of OCNG DMRS to SSS</w:t>
            </w:r>
          </w:p>
        </w:tc>
        <w:tc>
          <w:tcPr>
            <w:tcW w:w="740" w:type="dxa"/>
            <w:tcBorders>
              <w:bottom w:val="single" w:sz="4" w:space="0" w:color="auto"/>
            </w:tcBorders>
          </w:tcPr>
          <w:p w14:paraId="6F438C5A" w14:textId="77777777" w:rsidR="00387CE4" w:rsidRPr="00B429E2" w:rsidRDefault="00387CE4" w:rsidP="00E670E9">
            <w:pPr>
              <w:pStyle w:val="TAC"/>
            </w:pPr>
            <w:r w:rsidRPr="00B429E2">
              <w:t>dB</w:t>
            </w:r>
          </w:p>
        </w:tc>
        <w:tc>
          <w:tcPr>
            <w:tcW w:w="2220" w:type="dxa"/>
            <w:gridSpan w:val="3"/>
            <w:vMerge/>
          </w:tcPr>
          <w:p w14:paraId="0D6C42DF" w14:textId="77777777" w:rsidR="00387CE4" w:rsidRPr="00B429E2" w:rsidRDefault="00387CE4" w:rsidP="00E670E9">
            <w:pPr>
              <w:pStyle w:val="TAC"/>
            </w:pPr>
          </w:p>
        </w:tc>
        <w:tc>
          <w:tcPr>
            <w:tcW w:w="2220" w:type="dxa"/>
            <w:gridSpan w:val="3"/>
            <w:vMerge/>
          </w:tcPr>
          <w:p w14:paraId="0D4E2754" w14:textId="77777777" w:rsidR="00387CE4" w:rsidRPr="00B429E2" w:rsidRDefault="00387CE4" w:rsidP="00E670E9">
            <w:pPr>
              <w:pStyle w:val="TAC"/>
            </w:pPr>
          </w:p>
        </w:tc>
      </w:tr>
      <w:tr w:rsidR="00387CE4" w:rsidRPr="00B429E2" w14:paraId="4FE36ED1" w14:textId="77777777" w:rsidTr="00E670E9">
        <w:trPr>
          <w:cantSplit/>
          <w:trHeight w:val="136"/>
          <w:jc w:val="center"/>
        </w:trPr>
        <w:tc>
          <w:tcPr>
            <w:tcW w:w="3694" w:type="dxa"/>
            <w:gridSpan w:val="2"/>
            <w:tcBorders>
              <w:left w:val="single" w:sz="4" w:space="0" w:color="auto"/>
              <w:bottom w:val="single" w:sz="4" w:space="0" w:color="auto"/>
            </w:tcBorders>
          </w:tcPr>
          <w:p w14:paraId="70F2F65E" w14:textId="77777777" w:rsidR="00387CE4" w:rsidRPr="00B429E2" w:rsidRDefault="00387CE4" w:rsidP="00E670E9">
            <w:pPr>
              <w:pStyle w:val="TAL"/>
              <w:rPr>
                <w:lang w:val="en-US"/>
              </w:rPr>
            </w:pPr>
            <w:r w:rsidRPr="00B429E2">
              <w:rPr>
                <w:lang w:eastAsia="ja-JP"/>
              </w:rPr>
              <w:t>EPRE ratio of OCNG to OCNG DMRS</w:t>
            </w:r>
          </w:p>
        </w:tc>
        <w:tc>
          <w:tcPr>
            <w:tcW w:w="740" w:type="dxa"/>
            <w:tcBorders>
              <w:bottom w:val="single" w:sz="4" w:space="0" w:color="auto"/>
            </w:tcBorders>
          </w:tcPr>
          <w:p w14:paraId="33E26631" w14:textId="77777777" w:rsidR="00387CE4" w:rsidRPr="00B429E2" w:rsidRDefault="00387CE4" w:rsidP="00E670E9">
            <w:pPr>
              <w:pStyle w:val="TAC"/>
            </w:pPr>
            <w:r w:rsidRPr="00B429E2">
              <w:t>dB</w:t>
            </w:r>
          </w:p>
        </w:tc>
        <w:tc>
          <w:tcPr>
            <w:tcW w:w="2220" w:type="dxa"/>
            <w:gridSpan w:val="3"/>
            <w:vMerge/>
            <w:tcBorders>
              <w:bottom w:val="single" w:sz="4" w:space="0" w:color="auto"/>
            </w:tcBorders>
          </w:tcPr>
          <w:p w14:paraId="0F772AF6" w14:textId="77777777" w:rsidR="00387CE4" w:rsidRPr="00B429E2" w:rsidRDefault="00387CE4" w:rsidP="00E670E9">
            <w:pPr>
              <w:pStyle w:val="TAC"/>
            </w:pPr>
          </w:p>
        </w:tc>
        <w:tc>
          <w:tcPr>
            <w:tcW w:w="2220" w:type="dxa"/>
            <w:gridSpan w:val="3"/>
            <w:vMerge/>
          </w:tcPr>
          <w:p w14:paraId="69B7EBF1" w14:textId="77777777" w:rsidR="00387CE4" w:rsidRPr="00B429E2" w:rsidRDefault="00387CE4" w:rsidP="00E670E9">
            <w:pPr>
              <w:pStyle w:val="TAC"/>
            </w:pPr>
          </w:p>
        </w:tc>
      </w:tr>
      <w:tr w:rsidR="00387CE4" w:rsidRPr="00B429E2" w14:paraId="27F91B8F" w14:textId="77777777" w:rsidTr="00E670E9">
        <w:trPr>
          <w:cantSplit/>
          <w:trHeight w:val="149"/>
          <w:jc w:val="center"/>
        </w:trPr>
        <w:tc>
          <w:tcPr>
            <w:tcW w:w="1918" w:type="dxa"/>
          </w:tcPr>
          <w:p w14:paraId="631F21D7" w14:textId="77777777" w:rsidR="00387CE4" w:rsidRPr="00B429E2" w:rsidRDefault="00387CE4" w:rsidP="00E670E9">
            <w:pPr>
              <w:pStyle w:val="TAL"/>
            </w:pPr>
            <w:proofErr w:type="spellStart"/>
            <w:r w:rsidRPr="00B429E2">
              <w:rPr>
                <w:rFonts w:eastAsia="?? ??"/>
              </w:rPr>
              <w:t>ssb</w:t>
            </w:r>
            <w:proofErr w:type="spellEnd"/>
            <w:r w:rsidRPr="00B429E2">
              <w:rPr>
                <w:rFonts w:eastAsia="?? ??"/>
              </w:rPr>
              <w:t>-Index 0 SNR</w:t>
            </w:r>
          </w:p>
        </w:tc>
        <w:tc>
          <w:tcPr>
            <w:tcW w:w="1776" w:type="dxa"/>
          </w:tcPr>
          <w:p w14:paraId="3C620DBF" w14:textId="77777777" w:rsidR="00387CE4" w:rsidRPr="00B429E2" w:rsidRDefault="00387CE4" w:rsidP="00E670E9">
            <w:pPr>
              <w:pStyle w:val="TAL"/>
              <w:rPr>
                <w:noProof/>
                <w:lang w:val="it-IT"/>
              </w:rPr>
            </w:pPr>
            <w:r>
              <w:rPr>
                <w:noProof/>
                <w:lang w:val="it-IT"/>
              </w:rPr>
              <w:t>Config 1</w:t>
            </w:r>
          </w:p>
        </w:tc>
        <w:tc>
          <w:tcPr>
            <w:tcW w:w="740" w:type="dxa"/>
          </w:tcPr>
          <w:p w14:paraId="18B62DA8" w14:textId="77777777" w:rsidR="00387CE4" w:rsidRPr="00B429E2" w:rsidRDefault="00387CE4" w:rsidP="00E670E9">
            <w:pPr>
              <w:pStyle w:val="TAC"/>
            </w:pPr>
            <w:r w:rsidRPr="00B429E2">
              <w:t>dB</w:t>
            </w:r>
          </w:p>
        </w:tc>
        <w:tc>
          <w:tcPr>
            <w:tcW w:w="740" w:type="dxa"/>
          </w:tcPr>
          <w:p w14:paraId="200254A2" w14:textId="77777777" w:rsidR="00387CE4" w:rsidRPr="00B429E2" w:rsidRDefault="00387CE4" w:rsidP="00E670E9">
            <w:pPr>
              <w:pStyle w:val="TAC"/>
            </w:pPr>
            <w:r w:rsidRPr="001161D9">
              <w:t>2</w:t>
            </w:r>
            <w:r>
              <w:rPr>
                <w:vertAlign w:val="superscript"/>
              </w:rPr>
              <w:t>Note 6</w:t>
            </w:r>
          </w:p>
        </w:tc>
        <w:tc>
          <w:tcPr>
            <w:tcW w:w="740" w:type="dxa"/>
          </w:tcPr>
          <w:p w14:paraId="14759316" w14:textId="77777777" w:rsidR="00387CE4" w:rsidRPr="00B429E2" w:rsidRDefault="00387CE4" w:rsidP="00E670E9">
            <w:pPr>
              <w:pStyle w:val="TAC"/>
            </w:pPr>
            <w:r w:rsidRPr="001161D9">
              <w:t>-6</w:t>
            </w:r>
            <w:r>
              <w:rPr>
                <w:vertAlign w:val="superscript"/>
              </w:rPr>
              <w:t>Note 6</w:t>
            </w:r>
          </w:p>
        </w:tc>
        <w:tc>
          <w:tcPr>
            <w:tcW w:w="740" w:type="dxa"/>
          </w:tcPr>
          <w:p w14:paraId="7D986A5C" w14:textId="77777777" w:rsidR="00387CE4" w:rsidRPr="00B429E2" w:rsidRDefault="00387CE4" w:rsidP="00E670E9">
            <w:pPr>
              <w:pStyle w:val="TAC"/>
            </w:pPr>
            <w:r w:rsidRPr="00B429E2">
              <w:t>-15</w:t>
            </w:r>
          </w:p>
        </w:tc>
        <w:tc>
          <w:tcPr>
            <w:tcW w:w="2220" w:type="dxa"/>
            <w:gridSpan w:val="3"/>
            <w:vMerge/>
          </w:tcPr>
          <w:p w14:paraId="5B35548A" w14:textId="77777777" w:rsidR="00387CE4" w:rsidRPr="00B429E2" w:rsidRDefault="00387CE4" w:rsidP="00E670E9">
            <w:pPr>
              <w:pStyle w:val="TAC"/>
            </w:pPr>
          </w:p>
        </w:tc>
      </w:tr>
      <w:tr w:rsidR="00387CE4" w:rsidRPr="00B429E2" w14:paraId="4FD3F9D7" w14:textId="77777777" w:rsidTr="00E670E9">
        <w:trPr>
          <w:cantSplit/>
          <w:trHeight w:val="199"/>
          <w:jc w:val="center"/>
        </w:trPr>
        <w:tc>
          <w:tcPr>
            <w:tcW w:w="1918" w:type="dxa"/>
          </w:tcPr>
          <w:p w14:paraId="1AA3063B" w14:textId="77777777" w:rsidR="00387CE4" w:rsidRPr="00B429E2" w:rsidRDefault="00387CE4" w:rsidP="00E670E9">
            <w:pPr>
              <w:pStyle w:val="TAL"/>
              <w:rPr>
                <w:rFonts w:eastAsia="?? ??"/>
              </w:rPr>
            </w:pPr>
            <w:proofErr w:type="spellStart"/>
            <w:r w:rsidRPr="00B429E2">
              <w:rPr>
                <w:rFonts w:eastAsia="?? ??"/>
              </w:rPr>
              <w:t>ssb</w:t>
            </w:r>
            <w:proofErr w:type="spellEnd"/>
            <w:r w:rsidRPr="00B429E2">
              <w:rPr>
                <w:rFonts w:eastAsia="?? ??"/>
              </w:rPr>
              <w:t>-Index 1 SNR</w:t>
            </w:r>
          </w:p>
        </w:tc>
        <w:tc>
          <w:tcPr>
            <w:tcW w:w="1776" w:type="dxa"/>
          </w:tcPr>
          <w:p w14:paraId="7B32D1A2" w14:textId="77777777" w:rsidR="00387CE4" w:rsidRPr="00B429E2" w:rsidRDefault="00387CE4" w:rsidP="00E670E9">
            <w:pPr>
              <w:pStyle w:val="TAL"/>
              <w:rPr>
                <w:noProof/>
                <w:lang w:val="it-IT"/>
              </w:rPr>
            </w:pPr>
            <w:r>
              <w:rPr>
                <w:noProof/>
                <w:lang w:val="it-IT"/>
              </w:rPr>
              <w:t>Config 1</w:t>
            </w:r>
          </w:p>
        </w:tc>
        <w:tc>
          <w:tcPr>
            <w:tcW w:w="740" w:type="dxa"/>
          </w:tcPr>
          <w:p w14:paraId="67A129A3" w14:textId="77777777" w:rsidR="00387CE4" w:rsidRPr="00B429E2" w:rsidRDefault="00387CE4" w:rsidP="00E670E9">
            <w:pPr>
              <w:pStyle w:val="TAC"/>
            </w:pPr>
          </w:p>
        </w:tc>
        <w:tc>
          <w:tcPr>
            <w:tcW w:w="2220" w:type="dxa"/>
            <w:gridSpan w:val="3"/>
          </w:tcPr>
          <w:p w14:paraId="2CC740BC" w14:textId="77777777" w:rsidR="00387CE4" w:rsidRPr="00B429E2" w:rsidRDefault="00387CE4" w:rsidP="00E670E9">
            <w:pPr>
              <w:pStyle w:val="TAC"/>
            </w:pPr>
            <w:r w:rsidRPr="00B429E2">
              <w:t>Not sent</w:t>
            </w:r>
          </w:p>
        </w:tc>
        <w:tc>
          <w:tcPr>
            <w:tcW w:w="740" w:type="dxa"/>
          </w:tcPr>
          <w:p w14:paraId="730B4310" w14:textId="77777777" w:rsidR="00387CE4" w:rsidRPr="00B429E2" w:rsidRDefault="00387CE4" w:rsidP="00E670E9">
            <w:pPr>
              <w:pStyle w:val="TAC"/>
            </w:pPr>
            <w:r w:rsidRPr="001161D9">
              <w:t>2</w:t>
            </w:r>
            <w:r>
              <w:rPr>
                <w:vertAlign w:val="superscript"/>
              </w:rPr>
              <w:t>Note 6</w:t>
            </w:r>
          </w:p>
        </w:tc>
        <w:tc>
          <w:tcPr>
            <w:tcW w:w="740" w:type="dxa"/>
          </w:tcPr>
          <w:p w14:paraId="1218A3B1" w14:textId="77777777" w:rsidR="00387CE4" w:rsidRPr="00B429E2" w:rsidRDefault="00387CE4" w:rsidP="00E670E9">
            <w:pPr>
              <w:pStyle w:val="TAC"/>
            </w:pPr>
            <w:r w:rsidRPr="00B429E2">
              <w:t>-15</w:t>
            </w:r>
          </w:p>
        </w:tc>
        <w:tc>
          <w:tcPr>
            <w:tcW w:w="740" w:type="dxa"/>
          </w:tcPr>
          <w:p w14:paraId="564C7FE9" w14:textId="77777777" w:rsidR="00387CE4" w:rsidRPr="00B429E2" w:rsidRDefault="00387CE4" w:rsidP="00E670E9">
            <w:pPr>
              <w:pStyle w:val="TAC"/>
            </w:pPr>
            <w:r w:rsidRPr="00B429E2">
              <w:t>-15</w:t>
            </w:r>
          </w:p>
        </w:tc>
      </w:tr>
      <w:tr w:rsidR="00387CE4" w:rsidRPr="00B429E2" w14:paraId="01E14933" w14:textId="77777777" w:rsidTr="00E670E9">
        <w:trPr>
          <w:cantSplit/>
          <w:trHeight w:val="199"/>
          <w:jc w:val="center"/>
        </w:trPr>
        <w:tc>
          <w:tcPr>
            <w:tcW w:w="1918" w:type="dxa"/>
          </w:tcPr>
          <w:p w14:paraId="12249209" w14:textId="77777777" w:rsidR="00387CE4" w:rsidRPr="00B429E2" w:rsidRDefault="00387CE4" w:rsidP="00E670E9">
            <w:pPr>
              <w:pStyle w:val="TAL"/>
              <w:rPr>
                <w:lang w:eastAsia="zh-CN"/>
              </w:rPr>
            </w:pPr>
            <w:r w:rsidRPr="00B429E2">
              <w:rPr>
                <w:rFonts w:hint="eastAsia"/>
                <w:lang w:eastAsia="zh-CN"/>
              </w:rPr>
              <w:t>S</w:t>
            </w:r>
            <w:r w:rsidRPr="00B429E2">
              <w:rPr>
                <w:lang w:eastAsia="zh-CN"/>
              </w:rPr>
              <w:t>NR on other channels and signals</w:t>
            </w:r>
          </w:p>
        </w:tc>
        <w:tc>
          <w:tcPr>
            <w:tcW w:w="1776" w:type="dxa"/>
          </w:tcPr>
          <w:p w14:paraId="20033073" w14:textId="77777777" w:rsidR="00387CE4" w:rsidRPr="00B429E2" w:rsidRDefault="00387CE4" w:rsidP="00E670E9">
            <w:pPr>
              <w:pStyle w:val="TAL"/>
              <w:rPr>
                <w:noProof/>
                <w:lang w:val="it-IT" w:eastAsia="zh-CN"/>
              </w:rPr>
            </w:pPr>
            <w:r w:rsidRPr="00B429E2">
              <w:rPr>
                <w:rFonts w:hint="eastAsia"/>
                <w:noProof/>
                <w:lang w:val="it-IT" w:eastAsia="zh-CN"/>
              </w:rPr>
              <w:t>C</w:t>
            </w:r>
            <w:r>
              <w:rPr>
                <w:noProof/>
                <w:lang w:val="it-IT" w:eastAsia="zh-CN"/>
              </w:rPr>
              <w:t>onfig 1</w:t>
            </w:r>
          </w:p>
        </w:tc>
        <w:tc>
          <w:tcPr>
            <w:tcW w:w="740" w:type="dxa"/>
          </w:tcPr>
          <w:p w14:paraId="356662B3" w14:textId="77777777" w:rsidR="00387CE4" w:rsidRPr="00B429E2" w:rsidRDefault="00387CE4" w:rsidP="00E670E9">
            <w:pPr>
              <w:pStyle w:val="TAC"/>
              <w:rPr>
                <w:lang w:eastAsia="zh-CN"/>
              </w:rPr>
            </w:pPr>
            <w:r w:rsidRPr="00B429E2">
              <w:rPr>
                <w:rFonts w:hint="eastAsia"/>
                <w:lang w:eastAsia="zh-CN"/>
              </w:rPr>
              <w:t>d</w:t>
            </w:r>
            <w:r w:rsidRPr="00B429E2">
              <w:rPr>
                <w:lang w:eastAsia="zh-CN"/>
              </w:rPr>
              <w:t>B</w:t>
            </w:r>
          </w:p>
        </w:tc>
        <w:tc>
          <w:tcPr>
            <w:tcW w:w="2220" w:type="dxa"/>
            <w:gridSpan w:val="3"/>
          </w:tcPr>
          <w:p w14:paraId="33E54C56" w14:textId="77777777" w:rsidR="00387CE4" w:rsidRPr="00B429E2" w:rsidRDefault="00387CE4" w:rsidP="00E670E9">
            <w:pPr>
              <w:pStyle w:val="TAC"/>
              <w:rPr>
                <w:lang w:eastAsia="zh-CN"/>
              </w:rPr>
            </w:pPr>
            <w:r w:rsidRPr="001161D9">
              <w:rPr>
                <w:lang w:eastAsia="zh-CN"/>
              </w:rPr>
              <w:t>2</w:t>
            </w:r>
            <w:r>
              <w:rPr>
                <w:vertAlign w:val="superscript"/>
              </w:rPr>
              <w:t>Note 6</w:t>
            </w:r>
          </w:p>
        </w:tc>
        <w:tc>
          <w:tcPr>
            <w:tcW w:w="2220" w:type="dxa"/>
            <w:gridSpan w:val="3"/>
          </w:tcPr>
          <w:p w14:paraId="7EAE5AE0" w14:textId="77777777" w:rsidR="00387CE4" w:rsidRPr="00B429E2" w:rsidRDefault="00387CE4" w:rsidP="00E670E9">
            <w:pPr>
              <w:pStyle w:val="TAC"/>
              <w:rPr>
                <w:lang w:eastAsia="zh-CN"/>
              </w:rPr>
            </w:pPr>
            <w:r w:rsidRPr="00B429E2">
              <w:rPr>
                <w:lang w:eastAsia="zh-CN"/>
              </w:rPr>
              <w:t>N/A</w:t>
            </w:r>
          </w:p>
        </w:tc>
      </w:tr>
      <w:tr w:rsidR="00387CE4" w:rsidRPr="00B429E2" w14:paraId="0203E159" w14:textId="77777777" w:rsidTr="00E670E9">
        <w:trPr>
          <w:cantSplit/>
          <w:trHeight w:val="153"/>
          <w:jc w:val="center"/>
        </w:trPr>
        <w:tc>
          <w:tcPr>
            <w:tcW w:w="1918" w:type="dxa"/>
          </w:tcPr>
          <w:p w14:paraId="3AC1ECE3" w14:textId="77777777" w:rsidR="00387CE4" w:rsidRPr="00B429E2" w:rsidRDefault="00387CE4" w:rsidP="00E670E9">
            <w:pPr>
              <w:pStyle w:val="TAL"/>
            </w:pPr>
            <w:r w:rsidRPr="00B429E2">
              <w:rPr>
                <w:position w:val="-12"/>
              </w:rPr>
              <w:object w:dxaOrig="420" w:dyaOrig="360" w14:anchorId="019818AD">
                <v:shape id="_x0000_i1834" type="#_x0000_t75" style="width:17.7pt;height:18.3pt" o:ole="" fillcolor="window">
                  <v:imagedata r:id="rId12" o:title=""/>
                </v:shape>
                <o:OLEObject Type="Embed" ProgID="Equation.3" ShapeID="_x0000_i1834" DrawAspect="Content" ObjectID="_1672175523" r:id="rId34"/>
              </w:object>
            </w:r>
          </w:p>
        </w:tc>
        <w:tc>
          <w:tcPr>
            <w:tcW w:w="1776" w:type="dxa"/>
          </w:tcPr>
          <w:p w14:paraId="3CA9A59F" w14:textId="77777777" w:rsidR="00387CE4" w:rsidRPr="00B429E2" w:rsidRDefault="00387CE4" w:rsidP="00E670E9">
            <w:pPr>
              <w:pStyle w:val="TAL"/>
              <w:rPr>
                <w:noProof/>
                <w:lang w:val="it-IT"/>
              </w:rPr>
            </w:pPr>
            <w:r>
              <w:rPr>
                <w:noProof/>
                <w:lang w:val="it-IT"/>
              </w:rPr>
              <w:t>Config 1</w:t>
            </w:r>
          </w:p>
        </w:tc>
        <w:tc>
          <w:tcPr>
            <w:tcW w:w="740" w:type="dxa"/>
          </w:tcPr>
          <w:p w14:paraId="5343977B" w14:textId="77777777" w:rsidR="00387CE4" w:rsidRPr="00B429E2" w:rsidRDefault="00387CE4" w:rsidP="00E670E9">
            <w:pPr>
              <w:pStyle w:val="TAC"/>
            </w:pPr>
            <w:r w:rsidRPr="00B429E2">
              <w:t>dBm/</w:t>
            </w:r>
            <w:r w:rsidRPr="00B429E2">
              <w:br/>
              <w:t>15kHz</w:t>
            </w:r>
          </w:p>
        </w:tc>
        <w:tc>
          <w:tcPr>
            <w:tcW w:w="2220" w:type="dxa"/>
            <w:gridSpan w:val="3"/>
          </w:tcPr>
          <w:p w14:paraId="631737E7" w14:textId="77777777" w:rsidR="00387CE4" w:rsidRPr="00B429E2" w:rsidRDefault="00387CE4" w:rsidP="00E670E9">
            <w:pPr>
              <w:pStyle w:val="TAC"/>
            </w:pPr>
            <w:r>
              <w:t>-92.1</w:t>
            </w:r>
          </w:p>
        </w:tc>
        <w:tc>
          <w:tcPr>
            <w:tcW w:w="2220" w:type="dxa"/>
            <w:gridSpan w:val="3"/>
          </w:tcPr>
          <w:p w14:paraId="0CC87A2E" w14:textId="77777777" w:rsidR="00387CE4" w:rsidRPr="00B429E2" w:rsidRDefault="00387CE4" w:rsidP="00E670E9">
            <w:pPr>
              <w:pStyle w:val="TAC"/>
            </w:pPr>
            <w:r>
              <w:t>-92.1</w:t>
            </w:r>
          </w:p>
        </w:tc>
      </w:tr>
      <w:tr w:rsidR="00387CE4" w:rsidRPr="00B429E2" w14:paraId="2C0F02A4" w14:textId="77777777" w:rsidTr="00E670E9">
        <w:trPr>
          <w:cantSplit/>
          <w:trHeight w:val="168"/>
          <w:jc w:val="center"/>
        </w:trPr>
        <w:tc>
          <w:tcPr>
            <w:tcW w:w="3694" w:type="dxa"/>
            <w:gridSpan w:val="2"/>
          </w:tcPr>
          <w:p w14:paraId="69E8D45E" w14:textId="77777777" w:rsidR="00387CE4" w:rsidRPr="00B429E2" w:rsidRDefault="00387CE4" w:rsidP="00E670E9">
            <w:pPr>
              <w:pStyle w:val="TAL"/>
              <w:rPr>
                <w:rFonts w:eastAsia="?? ??"/>
              </w:rPr>
            </w:pPr>
            <w:r w:rsidRPr="002E2B99">
              <w:rPr>
                <w:rFonts w:eastAsia="?? ??"/>
              </w:rPr>
              <w:t xml:space="preserve">Time multiplexing of the downlink transmissions from each </w:t>
            </w:r>
            <w:proofErr w:type="spellStart"/>
            <w:r w:rsidRPr="002E2B99">
              <w:rPr>
                <w:rFonts w:eastAsia="?? ??"/>
              </w:rPr>
              <w:t>AoA</w:t>
            </w:r>
            <w:proofErr w:type="spellEnd"/>
          </w:p>
        </w:tc>
        <w:tc>
          <w:tcPr>
            <w:tcW w:w="740" w:type="dxa"/>
          </w:tcPr>
          <w:p w14:paraId="24280D78" w14:textId="77777777" w:rsidR="00387CE4" w:rsidRPr="00B429E2" w:rsidRDefault="00387CE4" w:rsidP="00E670E9">
            <w:pPr>
              <w:pStyle w:val="TAC"/>
            </w:pPr>
          </w:p>
        </w:tc>
        <w:tc>
          <w:tcPr>
            <w:tcW w:w="4440" w:type="dxa"/>
            <w:gridSpan w:val="6"/>
          </w:tcPr>
          <w:p w14:paraId="2F996D9E" w14:textId="77777777" w:rsidR="00387CE4" w:rsidRPr="00B429E2" w:rsidRDefault="00387CE4" w:rsidP="00E670E9">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387CE4" w:rsidRPr="00B429E2" w14:paraId="73B65D6E" w14:textId="77777777" w:rsidTr="00E670E9">
        <w:trPr>
          <w:cantSplit/>
          <w:trHeight w:val="168"/>
          <w:jc w:val="center"/>
        </w:trPr>
        <w:tc>
          <w:tcPr>
            <w:tcW w:w="3694" w:type="dxa"/>
            <w:gridSpan w:val="2"/>
          </w:tcPr>
          <w:p w14:paraId="56E528EA" w14:textId="77777777" w:rsidR="00387CE4" w:rsidRPr="00B429E2" w:rsidRDefault="00387CE4" w:rsidP="00E670E9">
            <w:pPr>
              <w:pStyle w:val="TAL"/>
            </w:pPr>
            <w:r w:rsidRPr="00B429E2">
              <w:rPr>
                <w:rFonts w:eastAsia="?? ??"/>
              </w:rPr>
              <w:t>Propagation condition</w:t>
            </w:r>
          </w:p>
        </w:tc>
        <w:tc>
          <w:tcPr>
            <w:tcW w:w="740" w:type="dxa"/>
          </w:tcPr>
          <w:p w14:paraId="305F82F5" w14:textId="77777777" w:rsidR="00387CE4" w:rsidRPr="00B429E2" w:rsidRDefault="00387CE4" w:rsidP="00E670E9">
            <w:pPr>
              <w:pStyle w:val="TAC"/>
            </w:pPr>
          </w:p>
        </w:tc>
        <w:tc>
          <w:tcPr>
            <w:tcW w:w="2220" w:type="dxa"/>
            <w:gridSpan w:val="3"/>
          </w:tcPr>
          <w:p w14:paraId="5B2FC4B3" w14:textId="77777777" w:rsidR="00387CE4" w:rsidRPr="00B429E2" w:rsidRDefault="00387CE4" w:rsidP="00E670E9">
            <w:pPr>
              <w:pStyle w:val="TAC"/>
            </w:pPr>
            <w:r w:rsidRPr="00B429E2">
              <w:t>TDL-A 30ns 75Hz</w:t>
            </w:r>
          </w:p>
        </w:tc>
        <w:tc>
          <w:tcPr>
            <w:tcW w:w="2220" w:type="dxa"/>
            <w:gridSpan w:val="3"/>
          </w:tcPr>
          <w:p w14:paraId="5299DCBF" w14:textId="77777777" w:rsidR="00387CE4" w:rsidRPr="00B429E2" w:rsidRDefault="00387CE4" w:rsidP="00E670E9">
            <w:pPr>
              <w:pStyle w:val="TAC"/>
            </w:pPr>
            <w:r w:rsidRPr="00B429E2">
              <w:t>TDL-A 30ns 75Hz</w:t>
            </w:r>
          </w:p>
        </w:tc>
      </w:tr>
      <w:tr w:rsidR="00387CE4" w:rsidRPr="00B429E2" w14:paraId="1A91A6FA" w14:textId="77777777" w:rsidTr="00E670E9">
        <w:trPr>
          <w:cantSplit/>
          <w:trHeight w:val="168"/>
          <w:jc w:val="center"/>
        </w:trPr>
        <w:tc>
          <w:tcPr>
            <w:tcW w:w="8874" w:type="dxa"/>
            <w:gridSpan w:val="9"/>
          </w:tcPr>
          <w:p w14:paraId="362B4131" w14:textId="77777777" w:rsidR="00387CE4" w:rsidRPr="00B429E2" w:rsidRDefault="00387CE4" w:rsidP="00E670E9">
            <w:pPr>
              <w:pStyle w:val="TAN"/>
            </w:pPr>
            <w:r w:rsidRPr="00B429E2">
              <w:t>Note 1:</w:t>
            </w:r>
            <w:r w:rsidRPr="00B429E2">
              <w:tab/>
              <w:t>OCNG shall be used s</w:t>
            </w:r>
            <w:r>
              <w:t>uch that</w:t>
            </w:r>
            <w:del w:id="556" w:author="Rose, Ian" w:date="2021-01-14T19:21:00Z">
              <w:r w:rsidDel="00BC04B3">
                <w:delText xml:space="preserve"> the resources in Cell 1</w:delText>
              </w:r>
              <w:r w:rsidRPr="00B429E2" w:rsidDel="00BC04B3">
                <w:delText xml:space="preserve"> are fully allocated and</w:delText>
              </w:r>
            </w:del>
            <w:r w:rsidRPr="00B429E2">
              <w:t xml:space="preserve"> a constant total transmitted power spectral density is achieved for all OFDM symbols.</w:t>
            </w:r>
          </w:p>
          <w:p w14:paraId="3470D4EF" w14:textId="77777777" w:rsidR="00387CE4" w:rsidRPr="00B429E2" w:rsidRDefault="00387CE4" w:rsidP="00E670E9">
            <w:pPr>
              <w:pStyle w:val="TAN"/>
            </w:pPr>
            <w:r w:rsidRPr="00B429E2">
              <w:t>Note 2:</w:t>
            </w:r>
            <w:r w:rsidRPr="00B429E2">
              <w:tab/>
              <w:t>The signal contains PDCCH for UEs other than the device under test as part of OCNG.</w:t>
            </w:r>
          </w:p>
          <w:p w14:paraId="67A5B062" w14:textId="77777777" w:rsidR="00387CE4" w:rsidRPr="00B429E2" w:rsidRDefault="00387CE4" w:rsidP="00E670E9">
            <w:pPr>
              <w:pStyle w:val="TAN"/>
            </w:pPr>
            <w:r w:rsidRPr="00B429E2">
              <w:t>Note 3:</w:t>
            </w:r>
            <w:r w:rsidRPr="00B429E2">
              <w:tab/>
              <w:t xml:space="preserve">SNR levels correspond to the signal to noise ratio over the SSS </w:t>
            </w:r>
            <w:proofErr w:type="spellStart"/>
            <w:r w:rsidRPr="00B429E2">
              <w:t>REs.</w:t>
            </w:r>
            <w:proofErr w:type="spellEnd"/>
          </w:p>
          <w:p w14:paraId="5A6C9E74" w14:textId="77777777" w:rsidR="00387CE4" w:rsidRDefault="00387CE4" w:rsidP="00E670E9">
            <w:pPr>
              <w:pStyle w:val="TAN"/>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14:paraId="1407B5D7" w14:textId="77777777" w:rsidR="00387CE4" w:rsidRDefault="00387CE4" w:rsidP="00E670E9">
            <w:pPr>
              <w:pStyle w:val="TAN"/>
            </w:pPr>
            <w:r>
              <w:t>Note 5:</w:t>
            </w:r>
            <w:r w:rsidRPr="00B429E2">
              <w:rPr>
                <w:rFonts w:eastAsia="MS Mincho"/>
                <w:snapToGrid w:val="0"/>
              </w:rPr>
              <w:tab/>
            </w:r>
            <w:r>
              <w:rPr>
                <w:rFonts w:eastAsia="MS Mincho"/>
                <w:snapToGrid w:val="0"/>
              </w:rPr>
              <w:t>Information about types of UE beam is given in B.2.1.3 and does not limit UE implementation or test system implementation.</w:t>
            </w:r>
          </w:p>
          <w:p w14:paraId="06D7A997" w14:textId="77777777" w:rsidR="00387CE4" w:rsidRPr="00B429E2" w:rsidRDefault="00387CE4" w:rsidP="00E670E9">
            <w:pPr>
              <w:pStyle w:val="TAN"/>
            </w:pPr>
            <w:r>
              <w:t>Note 6</w:t>
            </w:r>
            <w:r w:rsidRPr="001161D9">
              <w:t>:</w:t>
            </w:r>
            <w:r w:rsidRPr="001161D9">
              <w:tab/>
            </w:r>
            <w:r>
              <w:t>This value allows up to 1dB degradation from applied SNR to UE baseband</w:t>
            </w:r>
          </w:p>
        </w:tc>
      </w:tr>
    </w:tbl>
    <w:p w14:paraId="60BF833C" w14:textId="77777777" w:rsidR="00387CE4" w:rsidRPr="00A62BB0" w:rsidRDefault="00387CE4" w:rsidP="00387CE4"/>
    <w:p w14:paraId="2E1A7A67" w14:textId="77777777" w:rsidR="00387CE4" w:rsidRPr="00A62BB0" w:rsidRDefault="00387CE4" w:rsidP="00387CE4">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87CE4" w:rsidRPr="00A62BB0" w14:paraId="3D46EC9E" w14:textId="77777777" w:rsidTr="00E670E9">
        <w:trPr>
          <w:trHeight w:val="105"/>
          <w:jc w:val="center"/>
        </w:trPr>
        <w:tc>
          <w:tcPr>
            <w:tcW w:w="1219" w:type="dxa"/>
            <w:vMerge w:val="restart"/>
            <w:vAlign w:val="center"/>
          </w:tcPr>
          <w:p w14:paraId="48D68095"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Field</w:t>
            </w:r>
          </w:p>
        </w:tc>
        <w:tc>
          <w:tcPr>
            <w:tcW w:w="1219" w:type="dxa"/>
          </w:tcPr>
          <w:p w14:paraId="680FB2B0"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Test 1</w:t>
            </w:r>
          </w:p>
        </w:tc>
      </w:tr>
      <w:tr w:rsidR="00387CE4" w:rsidRPr="00A62BB0" w14:paraId="00B51E6B" w14:textId="77777777" w:rsidTr="00E670E9">
        <w:trPr>
          <w:trHeight w:val="105"/>
          <w:jc w:val="center"/>
        </w:trPr>
        <w:tc>
          <w:tcPr>
            <w:tcW w:w="1219" w:type="dxa"/>
            <w:vMerge/>
            <w:vAlign w:val="center"/>
          </w:tcPr>
          <w:p w14:paraId="64F04BB4" w14:textId="77777777" w:rsidR="00387CE4" w:rsidRPr="00A62BB0" w:rsidRDefault="00387CE4" w:rsidP="00E670E9">
            <w:pPr>
              <w:keepNext/>
              <w:keepLines/>
              <w:spacing w:after="0"/>
              <w:jc w:val="center"/>
              <w:rPr>
                <w:rFonts w:ascii="Arial" w:hAnsi="Arial"/>
                <w:b/>
                <w:sz w:val="18"/>
              </w:rPr>
            </w:pPr>
          </w:p>
        </w:tc>
        <w:tc>
          <w:tcPr>
            <w:tcW w:w="1219" w:type="dxa"/>
          </w:tcPr>
          <w:p w14:paraId="71951E37"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Value</w:t>
            </w:r>
          </w:p>
        </w:tc>
      </w:tr>
      <w:tr w:rsidR="00387CE4" w:rsidRPr="00A62BB0" w14:paraId="43516827" w14:textId="77777777" w:rsidTr="00E670E9">
        <w:trPr>
          <w:jc w:val="center"/>
        </w:trPr>
        <w:tc>
          <w:tcPr>
            <w:tcW w:w="1219" w:type="dxa"/>
            <w:vAlign w:val="center"/>
          </w:tcPr>
          <w:p w14:paraId="3F5C9ADB" w14:textId="77777777" w:rsidR="00387CE4" w:rsidRPr="00A62BB0" w:rsidRDefault="00387CE4" w:rsidP="00E670E9">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5EAD8EF0" w14:textId="77777777" w:rsidR="00387CE4" w:rsidRPr="00A62BB0" w:rsidRDefault="00387CE4" w:rsidP="00E670E9">
            <w:pPr>
              <w:keepNext/>
              <w:keepLines/>
              <w:spacing w:after="0"/>
              <w:jc w:val="center"/>
              <w:rPr>
                <w:rFonts w:ascii="Arial" w:hAnsi="Arial"/>
                <w:sz w:val="18"/>
              </w:rPr>
            </w:pPr>
            <w:r w:rsidRPr="00A62BB0">
              <w:rPr>
                <w:rFonts w:ascii="Arial" w:hAnsi="Arial"/>
                <w:sz w:val="18"/>
              </w:rPr>
              <w:t>0</w:t>
            </w:r>
          </w:p>
        </w:tc>
      </w:tr>
    </w:tbl>
    <w:p w14:paraId="25156747" w14:textId="77777777" w:rsidR="00387CE4" w:rsidRPr="00A62BB0" w:rsidRDefault="00387CE4" w:rsidP="00387CE4">
      <w:pPr>
        <w:rPr>
          <w:noProof/>
          <w:lang w:val="en-US" w:eastAsia="zh-TW"/>
        </w:rPr>
      </w:pPr>
    </w:p>
    <w:p w14:paraId="4127D0BB" w14:textId="77777777" w:rsidR="00387CE4" w:rsidRPr="00A62BB0" w:rsidRDefault="00387CE4" w:rsidP="00387CE4">
      <w:pPr>
        <w:pStyle w:val="TH"/>
        <w:rPr>
          <w:rFonts w:eastAsia="Malgun Gothic"/>
          <w:kern w:val="20"/>
        </w:rPr>
      </w:pPr>
      <w:r w:rsidRPr="00A62BB0">
        <w:rPr>
          <w:rFonts w:eastAsia="Malgun Gothic"/>
          <w:noProof/>
          <w:kern w:val="20"/>
          <w:lang w:val="en-US" w:eastAsia="zh-CN"/>
        </w:rPr>
        <w:lastRenderedPageBreak/>
        <w:drawing>
          <wp:inline distT="0" distB="0" distL="0" distR="0" wp14:anchorId="17A457C8" wp14:editId="16C83F6B">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2F7F69C8" w14:textId="77777777" w:rsidR="00387CE4" w:rsidRDefault="00387CE4" w:rsidP="00387CE4">
      <w:pPr>
        <w:pStyle w:val="TF"/>
        <w:rPr>
          <w:lang w:val="en-US"/>
        </w:rPr>
      </w:pPr>
      <w:r w:rsidRPr="00A62BB0">
        <w:rPr>
          <w:lang w:val="en-US"/>
        </w:rPr>
        <w:t>Figure A.7.5.1.1.1-1: SNR variation for out-of-sync testing</w:t>
      </w:r>
    </w:p>
    <w:p w14:paraId="4609DAF3" w14:textId="550A3B33" w:rsidR="00387CE4" w:rsidRDefault="004439B9" w:rsidP="00387CE4">
      <w:pPr>
        <w:pStyle w:val="TF"/>
        <w:rPr>
          <w:lang w:val="en-US"/>
        </w:rPr>
      </w:pPr>
      <w:ins w:id="557" w:author="Rose, Ian" w:date="2021-01-14T18:30:00Z">
        <w:r>
          <w:object w:dxaOrig="8511" w:dyaOrig="5731" w14:anchorId="3ADC623B">
            <v:shape id="_x0000_i1939" type="#_x0000_t75" style="width:373.3pt;height:251.45pt" o:ole="">
              <v:imagedata r:id="rId36" o:title=""/>
            </v:shape>
            <o:OLEObject Type="Embed" ProgID="Visio.Drawing.15" ShapeID="_x0000_i1939" DrawAspect="Content" ObjectID="_1672175524" r:id="rId37"/>
          </w:object>
        </w:r>
      </w:ins>
      <w:del w:id="558" w:author="Rose, Ian" w:date="2021-01-14T18:30:00Z">
        <w:r w:rsidR="00387CE4" w:rsidDel="00034A7F">
          <w:object w:dxaOrig="8536" w:dyaOrig="5748" w14:anchorId="42F75627">
            <v:shape id="_x0000_i1835" type="#_x0000_t75" style="width:372.2pt;height:252pt" o:ole="">
              <v:imagedata r:id="rId17" o:title=""/>
            </v:shape>
            <o:OLEObject Type="Embed" ProgID="Visio.Drawing.11" ShapeID="_x0000_i1835" DrawAspect="Content" ObjectID="_1672175525" r:id="rId38"/>
          </w:object>
        </w:r>
      </w:del>
    </w:p>
    <w:p w14:paraId="03216616" w14:textId="77777777" w:rsidR="00387CE4" w:rsidRPr="002E2B99" w:rsidRDefault="00387CE4" w:rsidP="00387CE4">
      <w:pPr>
        <w:pStyle w:val="TF"/>
        <w:rPr>
          <w:lang w:val="en-US"/>
        </w:rPr>
      </w:pPr>
      <w:r>
        <w:rPr>
          <w:lang w:val="en-US"/>
        </w:rPr>
        <w:t>Figure A.7</w:t>
      </w:r>
      <w:r w:rsidRPr="002E2B99">
        <w:rPr>
          <w:lang w:val="en-US"/>
        </w:rPr>
        <w:t xml:space="preserve">.5.1.1.1-2: </w:t>
      </w:r>
      <w:r w:rsidRPr="002E2B99">
        <w:t>Time multiplexed downlink transmissions</w:t>
      </w:r>
    </w:p>
    <w:p w14:paraId="33560A3F" w14:textId="77777777" w:rsidR="00387CE4" w:rsidRPr="00A62BB0" w:rsidDel="00F03845" w:rsidRDefault="00387CE4" w:rsidP="00387CE4">
      <w:pPr>
        <w:pStyle w:val="Heading5"/>
        <w:rPr>
          <w:snapToGrid w:val="0"/>
        </w:rPr>
      </w:pPr>
      <w:bookmarkStart w:id="559"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559"/>
    </w:p>
    <w:p w14:paraId="06D3EBD5" w14:textId="77777777" w:rsidR="00387CE4" w:rsidRPr="00A62BB0" w:rsidDel="00F03845" w:rsidRDefault="00387CE4" w:rsidP="00387CE4">
      <w:r w:rsidRPr="00A62BB0" w:rsidDel="00F03845">
        <w:t xml:space="preserve">The UE </w:t>
      </w:r>
      <w:proofErr w:type="spellStart"/>
      <w:r w:rsidRPr="00A62BB0" w:rsidDel="00F03845">
        <w:t>behavior</w:t>
      </w:r>
      <w:proofErr w:type="spellEnd"/>
      <w:r w:rsidRPr="00A62BB0" w:rsidDel="00F03845">
        <w:t xml:space="preserve"> in each test during time durations T1, T2 and T3 shall be as follows:</w:t>
      </w:r>
    </w:p>
    <w:p w14:paraId="0B0B05CD" w14:textId="77777777" w:rsidR="00387CE4" w:rsidRPr="00A62BB0" w:rsidDel="00F03845" w:rsidRDefault="00387CE4" w:rsidP="00387CE4">
      <w:r w:rsidRPr="00A62BB0" w:rsidDel="00F03845">
        <w:t>During the period from time point A to time point B the UE shall transmit uplink signal at least in all uplink slots configured for CSI transmission according to the configured periodic CSI reporting.</w:t>
      </w:r>
    </w:p>
    <w:p w14:paraId="40EA3E86" w14:textId="77777777" w:rsidR="00387CE4" w:rsidRPr="00A62BB0" w:rsidDel="00F03845" w:rsidRDefault="00387CE4" w:rsidP="00387CE4">
      <w:r w:rsidRPr="00A62BB0" w:rsidDel="00F03845">
        <w:t>The UE shall stop transmitting uplink signal no later than time point C (D1 second after the start of the time duration T3).</w:t>
      </w:r>
    </w:p>
    <w:p w14:paraId="756D653B" w14:textId="77777777" w:rsidR="00387CE4" w:rsidRPr="00A62BB0" w:rsidDel="00F03845" w:rsidRDefault="00387CE4" w:rsidP="00387CE4">
      <w:r w:rsidRPr="00A62BB0" w:rsidDel="00F03845">
        <w:lastRenderedPageBreak/>
        <w:t>The rate of correct events observed during repeated tests shall be at least 90%.</w:t>
      </w:r>
    </w:p>
    <w:p w14:paraId="00D17E60" w14:textId="77777777" w:rsidR="00387CE4" w:rsidRPr="00A62BB0" w:rsidRDefault="00387CE4" w:rsidP="00387CE4">
      <w:pPr>
        <w:pStyle w:val="Heading4"/>
      </w:pPr>
      <w:bookmarkStart w:id="560" w:name="_Toc535476699"/>
      <w:r w:rsidRPr="009264FA">
        <w:t>A.7.5.1</w:t>
      </w:r>
      <w:r w:rsidRPr="00A62BB0">
        <w:t>.2</w:t>
      </w:r>
      <w:r w:rsidRPr="00A62BB0">
        <w:tab/>
        <w:t xml:space="preserve">Radio Link Monitoring In-sync Test for FR2 </w:t>
      </w:r>
      <w:proofErr w:type="spellStart"/>
      <w:r w:rsidRPr="00A62BB0">
        <w:t>PCell</w:t>
      </w:r>
      <w:proofErr w:type="spellEnd"/>
      <w:r w:rsidRPr="00A62BB0">
        <w:t xml:space="preserve"> configured with SSB-based RLM RS in non-DRX mode</w:t>
      </w:r>
      <w:bookmarkEnd w:id="560"/>
    </w:p>
    <w:p w14:paraId="7FE9D8C0" w14:textId="77777777" w:rsidR="00387CE4" w:rsidRPr="00A62BB0" w:rsidRDefault="00387CE4" w:rsidP="00387CE4">
      <w:pPr>
        <w:pStyle w:val="Heading5"/>
        <w:rPr>
          <w:snapToGrid w:val="0"/>
          <w:lang w:eastAsia="zh-CN"/>
        </w:rPr>
      </w:pPr>
      <w:bookmarkStart w:id="561" w:name="_Toc535476700"/>
      <w:r w:rsidRPr="009264FA">
        <w:rPr>
          <w:snapToGrid w:val="0"/>
          <w:lang w:eastAsia="zh-CN"/>
        </w:rPr>
        <w:t>A.7.5.1.2.1</w:t>
      </w:r>
      <w:r w:rsidRPr="00A62BB0">
        <w:rPr>
          <w:snapToGrid w:val="0"/>
          <w:lang w:eastAsia="zh-CN"/>
        </w:rPr>
        <w:tab/>
        <w:t>Test Purpose and Environment</w:t>
      </w:r>
      <w:bookmarkEnd w:id="561"/>
    </w:p>
    <w:p w14:paraId="492D4093" w14:textId="77777777" w:rsidR="00387CE4" w:rsidRPr="00A62BB0" w:rsidRDefault="00387CE4" w:rsidP="00387CE4">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14:paraId="68133253" w14:textId="77777777" w:rsidR="00387CE4" w:rsidRPr="003B0832" w:rsidRDefault="00387CE4" w:rsidP="00387CE4">
      <w:r w:rsidRPr="003B0832">
        <w:t xml:space="preserve">In the test, UE is configured to perform RLM on SSB, with </w:t>
      </w:r>
      <w:proofErr w:type="spellStart"/>
      <w:r w:rsidRPr="003B0832">
        <w:rPr>
          <w:i/>
        </w:rPr>
        <w:t>detectionResource</w:t>
      </w:r>
      <w:proofErr w:type="spellEnd"/>
      <w:r w:rsidRPr="003B0832">
        <w:t xml:space="preserve"> included in </w:t>
      </w:r>
      <w:proofErr w:type="spellStart"/>
      <w:r w:rsidRPr="003B0832">
        <w:rPr>
          <w:i/>
        </w:rPr>
        <w:t>RadioLinkMonitoringRS</w:t>
      </w:r>
      <w:proofErr w:type="spellEnd"/>
      <w:r w:rsidRPr="003B0832">
        <w:t xml:space="preserve"> set to SSB#0 and SSB#1, and </w:t>
      </w:r>
      <w:r w:rsidRPr="003B0832">
        <w:rPr>
          <w:i/>
        </w:rPr>
        <w:t>purpose</w:t>
      </w:r>
      <w:r w:rsidRPr="003B0832">
        <w:t xml:space="preserve"> set to ‘</w:t>
      </w:r>
      <w:proofErr w:type="spellStart"/>
      <w:r w:rsidRPr="003B0832">
        <w:rPr>
          <w:i/>
        </w:rPr>
        <w:t>rlf</w:t>
      </w:r>
      <w:proofErr w:type="spellEnd"/>
      <w:r w:rsidRPr="003B0832">
        <w:t>’. Supported test configurations are shown in table A.7.5.1.2.1-</w:t>
      </w:r>
      <w:proofErr w:type="gramStart"/>
      <w:r w:rsidRPr="003B0832">
        <w:t>1.The</w:t>
      </w:r>
      <w:proofErr w:type="gramEnd"/>
      <w:r w:rsidRPr="003B0832">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Pr>
          <w:rFonts w:eastAsia="SimSun"/>
        </w:rPr>
        <w:t>, and Figure A.7.5.1.2</w:t>
      </w:r>
      <w:r w:rsidRPr="002E2B99">
        <w:rPr>
          <w:rFonts w:eastAsia="SimSun"/>
        </w:rPr>
        <w:t xml:space="preserve">.1-2 shows the </w:t>
      </w:r>
      <w:r w:rsidRPr="002E2B99">
        <w:t>Time multiplexed downlink transmissions from each Angle of Arrival</w:t>
      </w:r>
      <w:r w:rsidRPr="003B0832">
        <w:t xml:space="preserve">.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3B0832">
        <w:t>ms</w:t>
      </w:r>
      <w:proofErr w:type="spellEnd"/>
      <w:r w:rsidRPr="003B0832">
        <w:t>.</w:t>
      </w:r>
    </w:p>
    <w:p w14:paraId="437E7BB6" w14:textId="77777777" w:rsidR="00387CE4" w:rsidRPr="00A62BB0" w:rsidRDefault="00387CE4" w:rsidP="00387CE4">
      <w:pPr>
        <w:keepNext/>
        <w:keepLines/>
        <w:spacing w:before="60"/>
        <w:jc w:val="center"/>
        <w:rPr>
          <w:rFonts w:ascii="Arial" w:hAnsi="Arial"/>
          <w:b/>
        </w:rPr>
      </w:pPr>
      <w:r w:rsidRPr="00A62BB0">
        <w:rPr>
          <w:rFonts w:ascii="Arial" w:hAnsi="Arial"/>
          <w:b/>
        </w:rPr>
        <w:t xml:space="preserve">Table A.7.5.1.2.1-1: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87CE4" w:rsidRPr="00A62BB0" w14:paraId="48523472" w14:textId="77777777" w:rsidTr="00E670E9">
        <w:trPr>
          <w:trHeight w:val="274"/>
          <w:jc w:val="center"/>
        </w:trPr>
        <w:tc>
          <w:tcPr>
            <w:tcW w:w="1631" w:type="dxa"/>
            <w:shd w:val="clear" w:color="auto" w:fill="auto"/>
          </w:tcPr>
          <w:p w14:paraId="665CBB9F"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0E96C00C" w14:textId="77777777" w:rsidR="00387CE4" w:rsidRPr="00A62BB0" w:rsidRDefault="00387CE4" w:rsidP="00E670E9">
            <w:pPr>
              <w:keepNext/>
              <w:keepLines/>
              <w:spacing w:after="0"/>
              <w:jc w:val="center"/>
              <w:rPr>
                <w:rFonts w:ascii="Arial" w:hAnsi="Arial"/>
                <w:b/>
                <w:sz w:val="18"/>
              </w:rPr>
            </w:pPr>
            <w:r w:rsidRPr="00A62BB0">
              <w:rPr>
                <w:rFonts w:ascii="Arial" w:hAnsi="Arial"/>
                <w:b/>
                <w:sz w:val="18"/>
              </w:rPr>
              <w:t>Description</w:t>
            </w:r>
          </w:p>
        </w:tc>
      </w:tr>
      <w:tr w:rsidR="00387CE4" w:rsidRPr="00A62BB0" w14:paraId="31BA0BF6" w14:textId="77777777" w:rsidTr="00E670E9">
        <w:trPr>
          <w:trHeight w:val="277"/>
          <w:jc w:val="center"/>
        </w:trPr>
        <w:tc>
          <w:tcPr>
            <w:tcW w:w="1631" w:type="dxa"/>
            <w:shd w:val="clear" w:color="auto" w:fill="auto"/>
          </w:tcPr>
          <w:p w14:paraId="14B2DA13" w14:textId="77777777" w:rsidR="00387CE4" w:rsidRPr="00A62BB0" w:rsidRDefault="00387CE4" w:rsidP="00E670E9">
            <w:pPr>
              <w:keepNext/>
              <w:keepLines/>
              <w:spacing w:after="0"/>
              <w:rPr>
                <w:rFonts w:ascii="Arial" w:hAnsi="Arial"/>
                <w:sz w:val="18"/>
              </w:rPr>
            </w:pPr>
            <w:r w:rsidRPr="00A62BB0">
              <w:rPr>
                <w:rFonts w:ascii="Arial" w:hAnsi="Arial"/>
                <w:sz w:val="18"/>
              </w:rPr>
              <w:t>1</w:t>
            </w:r>
          </w:p>
        </w:tc>
        <w:tc>
          <w:tcPr>
            <w:tcW w:w="4970" w:type="dxa"/>
            <w:shd w:val="clear" w:color="auto" w:fill="auto"/>
          </w:tcPr>
          <w:p w14:paraId="2C64CA85" w14:textId="77777777" w:rsidR="00387CE4" w:rsidRPr="00A62BB0" w:rsidRDefault="00387CE4" w:rsidP="00E670E9">
            <w:pPr>
              <w:keepNext/>
              <w:keepLines/>
              <w:spacing w:after="0"/>
              <w:rPr>
                <w:rFonts w:ascii="Arial" w:hAnsi="Arial"/>
                <w:sz w:val="18"/>
              </w:rPr>
            </w:pPr>
            <w:r w:rsidRPr="00A62BB0">
              <w:rPr>
                <w:rFonts w:ascii="Arial" w:hAnsi="Arial"/>
                <w:sz w:val="18"/>
              </w:rPr>
              <w:t xml:space="preserve">TDD, SSB SCS 120 </w:t>
            </w:r>
            <w:proofErr w:type="spellStart"/>
            <w:r w:rsidRPr="00A62BB0">
              <w:rPr>
                <w:rFonts w:ascii="Arial" w:hAnsi="Arial"/>
                <w:sz w:val="18"/>
              </w:rPr>
              <w:t>KHz</w:t>
            </w:r>
            <w:proofErr w:type="spellEnd"/>
            <w:r w:rsidRPr="00A62BB0">
              <w:rPr>
                <w:rFonts w:ascii="Arial" w:hAnsi="Arial"/>
                <w:sz w:val="18"/>
              </w:rPr>
              <w:t>, data SCS 120KHz, BW 100 MHz</w:t>
            </w:r>
          </w:p>
        </w:tc>
      </w:tr>
    </w:tbl>
    <w:p w14:paraId="4969A652" w14:textId="77777777" w:rsidR="00387CE4" w:rsidRPr="00A62BB0" w:rsidRDefault="00387CE4" w:rsidP="00387CE4">
      <w:pPr>
        <w:rPr>
          <w:lang w:eastAsia="zh-CN"/>
        </w:rPr>
      </w:pPr>
    </w:p>
    <w:p w14:paraId="751E7C57" w14:textId="77777777" w:rsidR="00387CE4" w:rsidRPr="00A62BB0" w:rsidRDefault="00387CE4" w:rsidP="00387CE4">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33"/>
        <w:gridCol w:w="1716"/>
        <w:gridCol w:w="951"/>
        <w:gridCol w:w="2987"/>
      </w:tblGrid>
      <w:tr w:rsidR="00387CE4" w:rsidRPr="00A62BB0" w14:paraId="3CA591CC" w14:textId="77777777" w:rsidTr="00E670E9">
        <w:trPr>
          <w:trHeight w:val="164"/>
          <w:jc w:val="center"/>
        </w:trPr>
        <w:tc>
          <w:tcPr>
            <w:tcW w:w="2631" w:type="pct"/>
            <w:gridSpan w:val="3"/>
            <w:vMerge w:val="restart"/>
            <w:shd w:val="clear" w:color="auto" w:fill="auto"/>
          </w:tcPr>
          <w:p w14:paraId="2D950CAB" w14:textId="77777777" w:rsidR="00387CE4" w:rsidRPr="00A62BB0" w:rsidRDefault="00387CE4" w:rsidP="00E670E9">
            <w:pPr>
              <w:keepNext/>
              <w:keepLines/>
              <w:spacing w:after="0"/>
              <w:jc w:val="center"/>
              <w:rPr>
                <w:rFonts w:ascii="Arial" w:hAnsi="Arial" w:cs="Arial"/>
                <w:b/>
                <w:noProof/>
                <w:sz w:val="18"/>
                <w:szCs w:val="18"/>
              </w:rPr>
            </w:pPr>
            <w:r w:rsidRPr="00A62BB0">
              <w:rPr>
                <w:rFonts w:ascii="Arial" w:hAnsi="Arial" w:cs="Arial"/>
                <w:b/>
                <w:noProof/>
                <w:sz w:val="18"/>
                <w:szCs w:val="18"/>
              </w:rPr>
              <w:lastRenderedPageBreak/>
              <w:t>Parameter</w:t>
            </w:r>
          </w:p>
        </w:tc>
        <w:tc>
          <w:tcPr>
            <w:tcW w:w="572" w:type="pct"/>
            <w:vMerge w:val="restart"/>
            <w:shd w:val="clear" w:color="auto" w:fill="auto"/>
          </w:tcPr>
          <w:p w14:paraId="4A13C7B9" w14:textId="77777777" w:rsidR="00387CE4" w:rsidRPr="00A62BB0" w:rsidRDefault="00387CE4" w:rsidP="00E670E9">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14:paraId="73E1E89C" w14:textId="77777777" w:rsidR="00387CE4" w:rsidRPr="00A62BB0" w:rsidRDefault="00387CE4" w:rsidP="00E670E9">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387CE4" w:rsidRPr="00A62BB0" w14:paraId="604E8033" w14:textId="77777777" w:rsidTr="00E670E9">
        <w:trPr>
          <w:trHeight w:val="403"/>
          <w:jc w:val="center"/>
        </w:trPr>
        <w:tc>
          <w:tcPr>
            <w:tcW w:w="2631" w:type="pct"/>
            <w:gridSpan w:val="3"/>
            <w:vMerge/>
            <w:shd w:val="clear" w:color="auto" w:fill="auto"/>
          </w:tcPr>
          <w:p w14:paraId="36D712F4" w14:textId="77777777" w:rsidR="00387CE4" w:rsidRPr="00A62BB0" w:rsidRDefault="00387CE4" w:rsidP="00E670E9">
            <w:pPr>
              <w:keepNext/>
              <w:keepLines/>
              <w:spacing w:after="0"/>
              <w:jc w:val="center"/>
              <w:rPr>
                <w:rFonts w:ascii="Arial" w:hAnsi="Arial" w:cs="Arial"/>
                <w:b/>
                <w:noProof/>
                <w:sz w:val="18"/>
                <w:szCs w:val="18"/>
              </w:rPr>
            </w:pPr>
          </w:p>
        </w:tc>
        <w:tc>
          <w:tcPr>
            <w:tcW w:w="572" w:type="pct"/>
            <w:vMerge/>
            <w:shd w:val="clear" w:color="auto" w:fill="auto"/>
          </w:tcPr>
          <w:p w14:paraId="73FEFE4B" w14:textId="77777777" w:rsidR="00387CE4" w:rsidRPr="00A62BB0" w:rsidRDefault="00387CE4" w:rsidP="00E670E9">
            <w:pPr>
              <w:keepNext/>
              <w:keepLines/>
              <w:spacing w:after="0"/>
              <w:jc w:val="center"/>
              <w:rPr>
                <w:rFonts w:ascii="Arial" w:hAnsi="Arial" w:cs="Arial"/>
                <w:b/>
                <w:noProof/>
                <w:sz w:val="18"/>
                <w:szCs w:val="18"/>
              </w:rPr>
            </w:pPr>
          </w:p>
        </w:tc>
        <w:tc>
          <w:tcPr>
            <w:tcW w:w="1797" w:type="pct"/>
            <w:shd w:val="clear" w:color="auto" w:fill="auto"/>
          </w:tcPr>
          <w:p w14:paraId="186E736B" w14:textId="77777777" w:rsidR="00387CE4" w:rsidRPr="00A62BB0" w:rsidRDefault="00387CE4" w:rsidP="00E670E9">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387CE4" w:rsidRPr="00A62BB0" w14:paraId="308303DD" w14:textId="77777777" w:rsidTr="00E670E9">
        <w:trPr>
          <w:trHeight w:val="164"/>
          <w:jc w:val="center"/>
        </w:trPr>
        <w:tc>
          <w:tcPr>
            <w:tcW w:w="2631" w:type="pct"/>
            <w:gridSpan w:val="3"/>
            <w:shd w:val="clear" w:color="auto" w:fill="auto"/>
          </w:tcPr>
          <w:p w14:paraId="3E990470" w14:textId="77777777" w:rsidR="00387CE4" w:rsidRPr="00A62BB0" w:rsidRDefault="00387CE4" w:rsidP="00E670E9">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14:paraId="0F4C0359"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72292BD2"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noProof/>
                <w:sz w:val="18"/>
              </w:rPr>
              <w:t>Cell 1</w:t>
            </w:r>
          </w:p>
        </w:tc>
      </w:tr>
      <w:tr w:rsidR="00387CE4" w:rsidRPr="00A62BB0" w14:paraId="333E1418" w14:textId="77777777" w:rsidTr="00E670E9">
        <w:trPr>
          <w:trHeight w:val="62"/>
          <w:jc w:val="center"/>
        </w:trPr>
        <w:tc>
          <w:tcPr>
            <w:tcW w:w="2631" w:type="pct"/>
            <w:gridSpan w:val="3"/>
            <w:shd w:val="clear" w:color="auto" w:fill="auto"/>
          </w:tcPr>
          <w:p w14:paraId="2D37F068"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14:paraId="560E8552"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061D75D5"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noProof/>
                <w:sz w:val="18"/>
              </w:rPr>
              <w:t>1</w:t>
            </w:r>
          </w:p>
        </w:tc>
      </w:tr>
      <w:tr w:rsidR="00387CE4" w:rsidRPr="00A62BB0" w14:paraId="48673E70" w14:textId="77777777" w:rsidTr="00E670E9">
        <w:trPr>
          <w:trHeight w:val="62"/>
          <w:jc w:val="center"/>
        </w:trPr>
        <w:tc>
          <w:tcPr>
            <w:tcW w:w="1599" w:type="pct"/>
            <w:gridSpan w:val="2"/>
            <w:shd w:val="clear" w:color="auto" w:fill="auto"/>
          </w:tcPr>
          <w:p w14:paraId="6F959A88"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14:paraId="59564DFD"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EFAC30B"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519588F"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387CE4" w:rsidRPr="00A62BB0" w14:paraId="45E5A6B2" w14:textId="77777777" w:rsidTr="00E670E9">
        <w:trPr>
          <w:trHeight w:val="62"/>
          <w:jc w:val="center"/>
        </w:trPr>
        <w:tc>
          <w:tcPr>
            <w:tcW w:w="1599" w:type="pct"/>
            <w:gridSpan w:val="2"/>
            <w:shd w:val="clear" w:color="auto" w:fill="auto"/>
          </w:tcPr>
          <w:p w14:paraId="3BD33C62" w14:textId="77777777" w:rsidR="00387CE4" w:rsidRPr="00A62BB0" w:rsidRDefault="00387CE4" w:rsidP="00E670E9">
            <w:pPr>
              <w:keepNext/>
              <w:keepLines/>
              <w:spacing w:after="0"/>
              <w:rPr>
                <w:rFonts w:ascii="Arial" w:hAnsi="Arial" w:cs="Arial"/>
                <w:noProof/>
                <w:sz w:val="18"/>
                <w:szCs w:val="18"/>
                <w:lang w:val="it-IT"/>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032" w:type="pct"/>
            <w:shd w:val="clear" w:color="auto" w:fill="auto"/>
          </w:tcPr>
          <w:p w14:paraId="31C0527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A27A6E5"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1E3A83F9" w14:textId="77AC8AB6" w:rsidR="00387CE4" w:rsidRPr="00A62BB0" w:rsidRDefault="00387CE4" w:rsidP="00E670E9">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ins w:id="562" w:author="Rose, Ian" w:date="2021-01-14T16:21:00Z">
              <w:r w:rsidR="00381CDC">
                <w:rPr>
                  <w:rFonts w:ascii="Arial" w:hAnsi="Arial" w:cs="Arial"/>
                  <w:sz w:val="18"/>
                  <w:szCs w:val="18"/>
                  <w:lang w:val="de-DE" w:eastAsia="zh-CN"/>
                </w:rPr>
                <w:t>24</w:t>
              </w:r>
            </w:ins>
            <w:del w:id="563" w:author="Rose, Ian" w:date="2021-01-14T16:20:00Z">
              <w:r w:rsidRPr="00A62BB0" w:rsidDel="00381CDC">
                <w:rPr>
                  <w:rFonts w:ascii="Arial" w:hAnsi="Arial" w:cs="Arial"/>
                  <w:sz w:val="18"/>
                  <w:szCs w:val="18"/>
                  <w:lang w:val="de-DE" w:eastAsia="zh-CN"/>
                </w:rPr>
                <w:delText>66</w:delText>
              </w:r>
            </w:del>
          </w:p>
        </w:tc>
      </w:tr>
      <w:tr w:rsidR="00387CE4" w:rsidRPr="00A62BB0" w14:paraId="14DCF095" w14:textId="77777777" w:rsidTr="00E670E9">
        <w:trPr>
          <w:trHeight w:val="62"/>
          <w:jc w:val="center"/>
        </w:trPr>
        <w:tc>
          <w:tcPr>
            <w:tcW w:w="1599" w:type="pct"/>
            <w:gridSpan w:val="2"/>
            <w:shd w:val="clear" w:color="auto" w:fill="auto"/>
            <w:vAlign w:val="center"/>
          </w:tcPr>
          <w:p w14:paraId="1638E03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14:paraId="1EFD965D"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17E2A1B"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602209C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387CE4" w:rsidRPr="00A62BB0" w14:paraId="2DF3D511" w14:textId="77777777" w:rsidTr="00E670E9">
        <w:trPr>
          <w:trHeight w:val="62"/>
          <w:jc w:val="center"/>
        </w:trPr>
        <w:tc>
          <w:tcPr>
            <w:tcW w:w="1599" w:type="pct"/>
            <w:gridSpan w:val="2"/>
            <w:shd w:val="clear" w:color="auto" w:fill="auto"/>
            <w:vAlign w:val="center"/>
          </w:tcPr>
          <w:p w14:paraId="7B063D4C"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14:paraId="396A7D27"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550146A"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2C2BF8C8"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387CE4" w:rsidRPr="00A62BB0" w14:paraId="35BAFB3A" w14:textId="77777777" w:rsidTr="00E670E9">
        <w:trPr>
          <w:trHeight w:val="62"/>
          <w:jc w:val="center"/>
        </w:trPr>
        <w:tc>
          <w:tcPr>
            <w:tcW w:w="1599" w:type="pct"/>
            <w:gridSpan w:val="2"/>
            <w:shd w:val="clear" w:color="auto" w:fill="auto"/>
            <w:vAlign w:val="center"/>
          </w:tcPr>
          <w:p w14:paraId="7E41C0CB"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14:paraId="3B8E20DC"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68F6E2A"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7821DB8"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387CE4" w:rsidRPr="00A62BB0" w14:paraId="415F4318" w14:textId="77777777" w:rsidTr="00E670E9">
        <w:trPr>
          <w:trHeight w:val="62"/>
          <w:jc w:val="center"/>
        </w:trPr>
        <w:tc>
          <w:tcPr>
            <w:tcW w:w="1599" w:type="pct"/>
            <w:gridSpan w:val="2"/>
            <w:shd w:val="clear" w:color="auto" w:fill="auto"/>
            <w:vAlign w:val="center"/>
          </w:tcPr>
          <w:p w14:paraId="6144C2AD"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14:paraId="25ED4230"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A10EF07"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16AE8CE1"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387CE4" w:rsidRPr="00A62BB0" w14:paraId="07D3BADA" w14:textId="77777777" w:rsidTr="00E670E9">
        <w:trPr>
          <w:trHeight w:val="62"/>
          <w:jc w:val="center"/>
        </w:trPr>
        <w:tc>
          <w:tcPr>
            <w:tcW w:w="1599" w:type="pct"/>
            <w:gridSpan w:val="2"/>
            <w:shd w:val="clear" w:color="auto" w:fill="auto"/>
            <w:vAlign w:val="center"/>
          </w:tcPr>
          <w:p w14:paraId="7E9DC1C3"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14:paraId="051F5213"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D9C5CAD"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129C0E0D"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387CE4" w:rsidRPr="00A62BB0" w14:paraId="6115AFA5" w14:textId="77777777" w:rsidTr="00E670E9">
        <w:trPr>
          <w:trHeight w:val="62"/>
          <w:jc w:val="center"/>
        </w:trPr>
        <w:tc>
          <w:tcPr>
            <w:tcW w:w="1599" w:type="pct"/>
            <w:gridSpan w:val="2"/>
            <w:shd w:val="clear" w:color="auto" w:fill="auto"/>
            <w:vAlign w:val="center"/>
          </w:tcPr>
          <w:p w14:paraId="60B40486" w14:textId="61E6DCC4" w:rsidR="00387CE4" w:rsidRPr="00A62BB0" w:rsidRDefault="00E30737" w:rsidP="00E670E9">
            <w:pPr>
              <w:keepNext/>
              <w:keepLines/>
              <w:spacing w:after="0"/>
              <w:rPr>
                <w:rFonts w:ascii="Arial" w:hAnsi="Arial" w:cs="Arial"/>
                <w:bCs/>
                <w:sz w:val="18"/>
                <w:szCs w:val="18"/>
              </w:rPr>
            </w:pPr>
            <w:ins w:id="564" w:author="Rose, Ian" w:date="2021-01-14T19:17:00Z">
              <w:r>
                <w:rPr>
                  <w:rFonts w:ascii="Arial" w:hAnsi="Arial" w:cs="Arial"/>
                  <w:noProof/>
                  <w:sz w:val="18"/>
                  <w:szCs w:val="18"/>
                </w:rPr>
                <w:t xml:space="preserve">RMSI </w:t>
              </w:r>
            </w:ins>
            <w:r w:rsidR="00387CE4" w:rsidRPr="00A62BB0">
              <w:rPr>
                <w:rFonts w:ascii="Arial" w:hAnsi="Arial" w:cs="Arial"/>
                <w:noProof/>
                <w:sz w:val="18"/>
                <w:szCs w:val="18"/>
              </w:rPr>
              <w:t>CORESET Reference Channel</w:t>
            </w:r>
          </w:p>
        </w:tc>
        <w:tc>
          <w:tcPr>
            <w:tcW w:w="1032" w:type="pct"/>
            <w:shd w:val="clear" w:color="auto" w:fill="auto"/>
          </w:tcPr>
          <w:p w14:paraId="751E85E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F031CF3"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257A54D8"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387CE4" w:rsidRPr="00A62BB0" w14:paraId="75F5231A" w14:textId="77777777" w:rsidTr="00E670E9">
        <w:trPr>
          <w:trHeight w:val="62"/>
          <w:jc w:val="center"/>
        </w:trPr>
        <w:tc>
          <w:tcPr>
            <w:tcW w:w="1599" w:type="pct"/>
            <w:gridSpan w:val="2"/>
            <w:shd w:val="clear" w:color="auto" w:fill="auto"/>
            <w:vAlign w:val="center"/>
          </w:tcPr>
          <w:p w14:paraId="18002A3B"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14:paraId="5960D261"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273AEDF"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B08A6D5"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387CE4" w:rsidRPr="00A62BB0" w14:paraId="4EB3E86B" w14:textId="77777777" w:rsidTr="00E670E9">
        <w:trPr>
          <w:trHeight w:val="62"/>
          <w:jc w:val="center"/>
        </w:trPr>
        <w:tc>
          <w:tcPr>
            <w:tcW w:w="1599" w:type="pct"/>
            <w:gridSpan w:val="2"/>
            <w:shd w:val="clear" w:color="auto" w:fill="auto"/>
            <w:vAlign w:val="center"/>
          </w:tcPr>
          <w:p w14:paraId="58508199"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14:paraId="2388ACD1"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D5A866C"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24E3B56D" w14:textId="77777777" w:rsidR="00387CE4" w:rsidRPr="00A62BB0" w:rsidRDefault="00387CE4" w:rsidP="00E670E9">
            <w:pPr>
              <w:pStyle w:val="TAC"/>
              <w:rPr>
                <w:noProof/>
              </w:rPr>
            </w:pPr>
            <w:r w:rsidRPr="00A62BB0">
              <w:rPr>
                <w:lang w:eastAsia="zh-CN"/>
              </w:rPr>
              <w:t xml:space="preserve">SMTC.3 </w:t>
            </w:r>
          </w:p>
        </w:tc>
      </w:tr>
      <w:tr w:rsidR="00387CE4" w:rsidRPr="00A62BB0" w14:paraId="77E8B5A5" w14:textId="77777777" w:rsidTr="00E670E9">
        <w:trPr>
          <w:trHeight w:val="62"/>
          <w:jc w:val="center"/>
        </w:trPr>
        <w:tc>
          <w:tcPr>
            <w:tcW w:w="1599" w:type="pct"/>
            <w:gridSpan w:val="2"/>
            <w:shd w:val="clear" w:color="auto" w:fill="auto"/>
            <w:vAlign w:val="center"/>
          </w:tcPr>
          <w:p w14:paraId="66E83832"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14:paraId="75C0C28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EF2E817"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47BEA5BA"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387CE4" w:rsidRPr="00A62BB0" w14:paraId="2530082E" w14:textId="77777777" w:rsidTr="00E670E9">
        <w:trPr>
          <w:trHeight w:val="62"/>
          <w:jc w:val="center"/>
        </w:trPr>
        <w:tc>
          <w:tcPr>
            <w:tcW w:w="1599" w:type="pct"/>
            <w:gridSpan w:val="2"/>
            <w:shd w:val="clear" w:color="auto" w:fill="auto"/>
            <w:vAlign w:val="center"/>
          </w:tcPr>
          <w:p w14:paraId="358D7C6B"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14:paraId="0FEAE9EB"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21C9611"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DB5DEC5"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387CE4" w:rsidRPr="00A62BB0" w14:paraId="1A43E1B3" w14:textId="77777777" w:rsidTr="00E670E9">
        <w:trPr>
          <w:trHeight w:val="62"/>
          <w:jc w:val="center"/>
        </w:trPr>
        <w:tc>
          <w:tcPr>
            <w:tcW w:w="1599" w:type="pct"/>
            <w:gridSpan w:val="2"/>
            <w:shd w:val="clear" w:color="auto" w:fill="auto"/>
            <w:vAlign w:val="center"/>
          </w:tcPr>
          <w:p w14:paraId="3EB693AB"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14:paraId="7D4BE17B"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63162E22"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64F4B154"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387CE4" w:rsidRPr="00A62BB0" w14:paraId="42698907" w14:textId="77777777" w:rsidTr="00E670E9">
        <w:trPr>
          <w:trHeight w:val="62"/>
          <w:jc w:val="center"/>
        </w:trPr>
        <w:tc>
          <w:tcPr>
            <w:tcW w:w="2631" w:type="pct"/>
            <w:gridSpan w:val="3"/>
            <w:shd w:val="clear" w:color="auto" w:fill="auto"/>
            <w:vAlign w:val="center"/>
          </w:tcPr>
          <w:p w14:paraId="39363F02"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14:paraId="711C054B"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B03F8B8" w14:textId="315252BE"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OP.</w:t>
            </w:r>
            <w:ins w:id="565" w:author="Rose, Ian" w:date="2021-01-14T16:21:00Z">
              <w:r w:rsidR="00381CDC">
                <w:rPr>
                  <w:rFonts w:ascii="Arial" w:hAnsi="Arial" w:cs="Arial"/>
                  <w:noProof/>
                  <w:sz w:val="18"/>
                  <w:szCs w:val="18"/>
                </w:rPr>
                <w:t>5</w:t>
              </w:r>
            </w:ins>
            <w:del w:id="566" w:author="Rose, Ian" w:date="2021-01-14T16:21:00Z">
              <w:r w:rsidRPr="00A62BB0" w:rsidDel="00381CDC">
                <w:rPr>
                  <w:rFonts w:ascii="Arial" w:hAnsi="Arial" w:cs="Arial"/>
                  <w:noProof/>
                  <w:sz w:val="18"/>
                  <w:szCs w:val="18"/>
                </w:rPr>
                <w:delText>2</w:delText>
              </w:r>
            </w:del>
          </w:p>
        </w:tc>
      </w:tr>
      <w:tr w:rsidR="00387CE4" w:rsidRPr="00A62BB0" w14:paraId="22ACD5F9" w14:textId="77777777" w:rsidTr="00E670E9">
        <w:trPr>
          <w:trHeight w:val="62"/>
          <w:jc w:val="center"/>
        </w:trPr>
        <w:tc>
          <w:tcPr>
            <w:tcW w:w="2631" w:type="pct"/>
            <w:gridSpan w:val="3"/>
            <w:shd w:val="clear" w:color="auto" w:fill="auto"/>
            <w:vAlign w:val="center"/>
          </w:tcPr>
          <w:p w14:paraId="65BAB7BE"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14:paraId="4727EAEF"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616CB6C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387CE4" w:rsidRPr="00A62BB0" w14:paraId="0FFD59B4" w14:textId="77777777" w:rsidTr="00E670E9">
        <w:trPr>
          <w:trHeight w:val="161"/>
          <w:jc w:val="center"/>
        </w:trPr>
        <w:tc>
          <w:tcPr>
            <w:tcW w:w="797" w:type="pct"/>
            <w:vMerge w:val="restart"/>
            <w:shd w:val="clear" w:color="auto" w:fill="auto"/>
          </w:tcPr>
          <w:p w14:paraId="5B997797"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14:paraId="298DB64C"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14:paraId="3C973E4D" w14:textId="77777777" w:rsidR="00387CE4" w:rsidRPr="00A62BB0" w:rsidRDefault="00387CE4" w:rsidP="00E670E9">
            <w:pPr>
              <w:keepNext/>
              <w:keepLines/>
              <w:spacing w:after="0"/>
              <w:jc w:val="center"/>
              <w:rPr>
                <w:rFonts w:ascii="Arial" w:hAnsi="Arial"/>
                <w:noProof/>
                <w:sz w:val="18"/>
              </w:rPr>
            </w:pPr>
          </w:p>
        </w:tc>
        <w:tc>
          <w:tcPr>
            <w:tcW w:w="1797" w:type="pct"/>
            <w:shd w:val="clear" w:color="auto" w:fill="auto"/>
          </w:tcPr>
          <w:p w14:paraId="113DEEC3"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1-0</w:t>
            </w:r>
          </w:p>
        </w:tc>
      </w:tr>
      <w:tr w:rsidR="00387CE4" w:rsidRPr="00A62BB0" w14:paraId="1D4167C1" w14:textId="77777777" w:rsidTr="00E670E9">
        <w:trPr>
          <w:trHeight w:val="50"/>
          <w:jc w:val="center"/>
        </w:trPr>
        <w:tc>
          <w:tcPr>
            <w:tcW w:w="797" w:type="pct"/>
            <w:vMerge/>
            <w:shd w:val="clear" w:color="auto" w:fill="auto"/>
          </w:tcPr>
          <w:p w14:paraId="0566FDF9"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tcPr>
          <w:p w14:paraId="5B29FA0B"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14:paraId="746A67DC" w14:textId="77777777" w:rsidR="00387CE4" w:rsidRPr="00A62BB0" w:rsidRDefault="00387CE4" w:rsidP="00E670E9">
            <w:pPr>
              <w:keepNext/>
              <w:keepLines/>
              <w:spacing w:after="0"/>
              <w:jc w:val="center"/>
              <w:rPr>
                <w:rFonts w:ascii="Arial" w:hAnsi="Arial"/>
                <w:noProof/>
                <w:sz w:val="18"/>
              </w:rPr>
            </w:pPr>
          </w:p>
        </w:tc>
        <w:tc>
          <w:tcPr>
            <w:tcW w:w="1797" w:type="pct"/>
            <w:shd w:val="clear" w:color="auto" w:fill="auto"/>
          </w:tcPr>
          <w:p w14:paraId="311F6A65"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2</w:t>
            </w:r>
          </w:p>
        </w:tc>
      </w:tr>
      <w:tr w:rsidR="00387CE4" w:rsidRPr="00A62BB0" w14:paraId="0930EF3F" w14:textId="77777777" w:rsidTr="00E670E9">
        <w:trPr>
          <w:trHeight w:val="173"/>
          <w:jc w:val="center"/>
        </w:trPr>
        <w:tc>
          <w:tcPr>
            <w:tcW w:w="797" w:type="pct"/>
            <w:vMerge/>
            <w:shd w:val="clear" w:color="auto" w:fill="auto"/>
          </w:tcPr>
          <w:p w14:paraId="71362064"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tcPr>
          <w:p w14:paraId="44858EE5" w14:textId="77777777" w:rsidR="00387CE4" w:rsidRPr="00A62BB0" w:rsidRDefault="00387CE4" w:rsidP="00E670E9">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14:paraId="52C7B6B1"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14:paraId="52B8736D"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4</w:t>
            </w:r>
          </w:p>
        </w:tc>
      </w:tr>
      <w:tr w:rsidR="00387CE4" w:rsidRPr="00A62BB0" w14:paraId="1E7143AD" w14:textId="77777777" w:rsidTr="00E670E9">
        <w:trPr>
          <w:trHeight w:val="422"/>
          <w:jc w:val="center"/>
        </w:trPr>
        <w:tc>
          <w:tcPr>
            <w:tcW w:w="797" w:type="pct"/>
            <w:vMerge/>
            <w:shd w:val="clear" w:color="auto" w:fill="auto"/>
          </w:tcPr>
          <w:p w14:paraId="355704C7"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tcPr>
          <w:p w14:paraId="665F054E" w14:textId="77777777" w:rsidR="00387CE4" w:rsidRPr="00A62BB0" w:rsidRDefault="00387CE4" w:rsidP="00E670E9">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14:paraId="665B7852"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5E23CCB6"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0</w:t>
            </w:r>
          </w:p>
        </w:tc>
      </w:tr>
      <w:tr w:rsidR="00387CE4" w:rsidRPr="00A62BB0" w14:paraId="4AE34E2F" w14:textId="77777777" w:rsidTr="00E670E9">
        <w:trPr>
          <w:trHeight w:val="415"/>
          <w:jc w:val="center"/>
        </w:trPr>
        <w:tc>
          <w:tcPr>
            <w:tcW w:w="797" w:type="pct"/>
            <w:vMerge/>
            <w:shd w:val="clear" w:color="auto" w:fill="auto"/>
          </w:tcPr>
          <w:p w14:paraId="7A3E0A5A"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tcPr>
          <w:p w14:paraId="39201BFA" w14:textId="77777777" w:rsidR="00387CE4" w:rsidRPr="00A62BB0" w:rsidRDefault="00387CE4" w:rsidP="00E670E9">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14:paraId="1FDE1446"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25BC7BB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0</w:t>
            </w:r>
          </w:p>
        </w:tc>
      </w:tr>
      <w:tr w:rsidR="00387CE4" w:rsidRPr="00A62BB0" w14:paraId="571F4108" w14:textId="77777777" w:rsidTr="00E670E9">
        <w:trPr>
          <w:trHeight w:val="50"/>
          <w:jc w:val="center"/>
        </w:trPr>
        <w:tc>
          <w:tcPr>
            <w:tcW w:w="797" w:type="pct"/>
            <w:vMerge/>
            <w:shd w:val="clear" w:color="auto" w:fill="auto"/>
          </w:tcPr>
          <w:p w14:paraId="0D3B4315"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vAlign w:val="center"/>
          </w:tcPr>
          <w:p w14:paraId="35894696" w14:textId="77777777" w:rsidR="00387CE4" w:rsidRPr="00A62BB0" w:rsidRDefault="00387CE4" w:rsidP="00E670E9">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14:paraId="6E65A6AE" w14:textId="77777777" w:rsidR="00387CE4" w:rsidRPr="00A62BB0" w:rsidRDefault="00387CE4" w:rsidP="00E670E9">
            <w:pPr>
              <w:keepNext/>
              <w:keepLines/>
              <w:spacing w:after="0"/>
              <w:jc w:val="center"/>
              <w:rPr>
                <w:rFonts w:ascii="Arial" w:eastAsia="?? ??" w:hAnsi="Arial"/>
                <w:sz w:val="18"/>
              </w:rPr>
            </w:pPr>
          </w:p>
        </w:tc>
        <w:tc>
          <w:tcPr>
            <w:tcW w:w="1797" w:type="pct"/>
            <w:shd w:val="clear" w:color="auto" w:fill="auto"/>
          </w:tcPr>
          <w:p w14:paraId="4CB85846" w14:textId="77777777" w:rsidR="00387CE4" w:rsidRPr="00A62BB0" w:rsidRDefault="00387CE4" w:rsidP="00E670E9">
            <w:pPr>
              <w:keepNext/>
              <w:keepLines/>
              <w:spacing w:after="0"/>
              <w:jc w:val="center"/>
              <w:rPr>
                <w:rFonts w:ascii="Arial" w:hAnsi="Arial"/>
                <w:noProof/>
                <w:sz w:val="18"/>
              </w:rPr>
            </w:pPr>
            <w:r w:rsidRPr="00A62BB0">
              <w:rPr>
                <w:rFonts w:ascii="Arial" w:eastAsia="?? ??" w:hAnsi="Arial"/>
                <w:sz w:val="18"/>
              </w:rPr>
              <w:t>REG bundle size</w:t>
            </w:r>
          </w:p>
        </w:tc>
      </w:tr>
      <w:tr w:rsidR="00387CE4" w:rsidRPr="00A62BB0" w14:paraId="2D8F6A0C" w14:textId="77777777" w:rsidTr="00E670E9">
        <w:trPr>
          <w:trHeight w:val="185"/>
          <w:jc w:val="center"/>
        </w:trPr>
        <w:tc>
          <w:tcPr>
            <w:tcW w:w="797" w:type="pct"/>
            <w:vMerge/>
            <w:shd w:val="clear" w:color="auto" w:fill="auto"/>
          </w:tcPr>
          <w:p w14:paraId="650EB44F" w14:textId="77777777" w:rsidR="00387CE4" w:rsidRPr="00A62BB0" w:rsidRDefault="00387CE4" w:rsidP="00E670E9">
            <w:pPr>
              <w:keepNext/>
              <w:keepLines/>
              <w:spacing w:after="0"/>
              <w:rPr>
                <w:rFonts w:ascii="Arial" w:hAnsi="Arial"/>
                <w:noProof/>
                <w:sz w:val="18"/>
              </w:rPr>
            </w:pPr>
          </w:p>
        </w:tc>
        <w:tc>
          <w:tcPr>
            <w:tcW w:w="1834" w:type="pct"/>
            <w:gridSpan w:val="2"/>
            <w:shd w:val="clear" w:color="auto" w:fill="auto"/>
            <w:vAlign w:val="center"/>
          </w:tcPr>
          <w:p w14:paraId="002823D4" w14:textId="77777777" w:rsidR="00387CE4" w:rsidRPr="00A62BB0" w:rsidRDefault="00387CE4" w:rsidP="00E670E9">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14:paraId="1EF3296D" w14:textId="77777777" w:rsidR="00387CE4" w:rsidRPr="00A62BB0" w:rsidRDefault="00387CE4" w:rsidP="00E670E9">
            <w:pPr>
              <w:keepNext/>
              <w:keepLines/>
              <w:spacing w:after="0"/>
              <w:jc w:val="center"/>
              <w:rPr>
                <w:rFonts w:ascii="Arial" w:eastAsia="?? ??" w:hAnsi="Arial"/>
                <w:sz w:val="18"/>
              </w:rPr>
            </w:pPr>
          </w:p>
        </w:tc>
        <w:tc>
          <w:tcPr>
            <w:tcW w:w="1797" w:type="pct"/>
            <w:shd w:val="clear" w:color="auto" w:fill="auto"/>
          </w:tcPr>
          <w:p w14:paraId="7188F0EB"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6</w:t>
            </w:r>
          </w:p>
        </w:tc>
      </w:tr>
      <w:tr w:rsidR="00387CE4" w:rsidRPr="00A62BB0" w14:paraId="45D43FF0" w14:textId="77777777" w:rsidTr="00E670E9">
        <w:trPr>
          <w:trHeight w:val="164"/>
          <w:jc w:val="center"/>
        </w:trPr>
        <w:tc>
          <w:tcPr>
            <w:tcW w:w="797" w:type="pct"/>
            <w:vMerge w:val="restart"/>
            <w:shd w:val="clear" w:color="auto" w:fill="auto"/>
          </w:tcPr>
          <w:p w14:paraId="71E41FCE"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14:paraId="57A50CAF"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14:paraId="71E4704F"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63B585A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387CE4" w:rsidRPr="00A62BB0" w14:paraId="62DE11E1" w14:textId="77777777" w:rsidTr="00E670E9">
        <w:trPr>
          <w:trHeight w:val="50"/>
          <w:jc w:val="center"/>
        </w:trPr>
        <w:tc>
          <w:tcPr>
            <w:tcW w:w="797" w:type="pct"/>
            <w:vMerge/>
            <w:shd w:val="clear" w:color="auto" w:fill="auto"/>
          </w:tcPr>
          <w:p w14:paraId="7AA5BAD7"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tcPr>
          <w:p w14:paraId="42FDD672"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14:paraId="1F18B57F"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11F79A1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387CE4" w:rsidRPr="00A62BB0" w14:paraId="3CF02A2C" w14:textId="77777777" w:rsidTr="00E670E9">
        <w:trPr>
          <w:trHeight w:val="176"/>
          <w:jc w:val="center"/>
        </w:trPr>
        <w:tc>
          <w:tcPr>
            <w:tcW w:w="797" w:type="pct"/>
            <w:vMerge/>
            <w:shd w:val="clear" w:color="auto" w:fill="auto"/>
          </w:tcPr>
          <w:p w14:paraId="7C60DC2C"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tcPr>
          <w:p w14:paraId="2AEB725B"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14:paraId="258ED5F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14:paraId="73B33474"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387CE4" w:rsidRPr="00A62BB0" w14:paraId="13B44706" w14:textId="77777777" w:rsidTr="00E670E9">
        <w:trPr>
          <w:trHeight w:val="299"/>
          <w:jc w:val="center"/>
        </w:trPr>
        <w:tc>
          <w:tcPr>
            <w:tcW w:w="797" w:type="pct"/>
            <w:vMerge/>
            <w:shd w:val="clear" w:color="auto" w:fill="auto"/>
          </w:tcPr>
          <w:p w14:paraId="648EA057"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tcPr>
          <w:p w14:paraId="4EAA18F3" w14:textId="77777777" w:rsidR="00387CE4" w:rsidRPr="00A62BB0" w:rsidRDefault="00387CE4" w:rsidP="00E670E9">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14:paraId="6E8BF8F8"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0ADB2201"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387CE4" w:rsidRPr="00A62BB0" w14:paraId="2AA6BF19" w14:textId="77777777" w:rsidTr="00E670E9">
        <w:trPr>
          <w:trHeight w:val="305"/>
          <w:jc w:val="center"/>
        </w:trPr>
        <w:tc>
          <w:tcPr>
            <w:tcW w:w="797" w:type="pct"/>
            <w:vMerge/>
            <w:shd w:val="clear" w:color="auto" w:fill="auto"/>
          </w:tcPr>
          <w:p w14:paraId="06156FAC"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tcPr>
          <w:p w14:paraId="7F69DFB0" w14:textId="77777777" w:rsidR="00387CE4" w:rsidRPr="00A62BB0" w:rsidRDefault="00387CE4" w:rsidP="00E670E9">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14:paraId="1BB76AB6"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668580B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387CE4" w:rsidRPr="00A62BB0" w14:paraId="2AC58477" w14:textId="77777777" w:rsidTr="00E670E9">
        <w:trPr>
          <w:trHeight w:val="379"/>
          <w:jc w:val="center"/>
        </w:trPr>
        <w:tc>
          <w:tcPr>
            <w:tcW w:w="797" w:type="pct"/>
            <w:vMerge/>
            <w:shd w:val="clear" w:color="auto" w:fill="auto"/>
          </w:tcPr>
          <w:p w14:paraId="59FDEFC8"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vAlign w:val="center"/>
          </w:tcPr>
          <w:p w14:paraId="7DE4B35B" w14:textId="77777777" w:rsidR="00387CE4" w:rsidRPr="00A62BB0" w:rsidRDefault="00387CE4" w:rsidP="00E670E9">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14:paraId="49C192E2" w14:textId="77777777" w:rsidR="00387CE4" w:rsidRPr="00A62BB0" w:rsidRDefault="00387CE4" w:rsidP="00E670E9">
            <w:pPr>
              <w:keepNext/>
              <w:keepLines/>
              <w:spacing w:after="0"/>
              <w:jc w:val="center"/>
              <w:rPr>
                <w:rFonts w:ascii="Arial" w:eastAsia="?? ??" w:hAnsi="Arial" w:cs="Arial"/>
                <w:sz w:val="18"/>
                <w:szCs w:val="18"/>
              </w:rPr>
            </w:pPr>
          </w:p>
        </w:tc>
        <w:tc>
          <w:tcPr>
            <w:tcW w:w="1797" w:type="pct"/>
            <w:shd w:val="clear" w:color="auto" w:fill="auto"/>
          </w:tcPr>
          <w:p w14:paraId="222CC670"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387CE4" w:rsidRPr="00A62BB0" w14:paraId="06D7D20D" w14:textId="77777777" w:rsidTr="00E670E9">
        <w:trPr>
          <w:trHeight w:val="188"/>
          <w:jc w:val="center"/>
        </w:trPr>
        <w:tc>
          <w:tcPr>
            <w:tcW w:w="797" w:type="pct"/>
            <w:vMerge/>
            <w:shd w:val="clear" w:color="auto" w:fill="auto"/>
          </w:tcPr>
          <w:p w14:paraId="76779189" w14:textId="77777777" w:rsidR="00387CE4" w:rsidRPr="00A62BB0" w:rsidRDefault="00387CE4" w:rsidP="00E670E9">
            <w:pPr>
              <w:keepNext/>
              <w:keepLines/>
              <w:spacing w:after="0"/>
              <w:rPr>
                <w:rFonts w:ascii="Arial" w:hAnsi="Arial" w:cs="Arial"/>
                <w:noProof/>
                <w:sz w:val="18"/>
                <w:szCs w:val="18"/>
              </w:rPr>
            </w:pPr>
          </w:p>
        </w:tc>
        <w:tc>
          <w:tcPr>
            <w:tcW w:w="1834" w:type="pct"/>
            <w:gridSpan w:val="2"/>
            <w:shd w:val="clear" w:color="auto" w:fill="auto"/>
            <w:vAlign w:val="center"/>
          </w:tcPr>
          <w:p w14:paraId="64171979" w14:textId="77777777" w:rsidR="00387CE4" w:rsidRPr="00A62BB0" w:rsidRDefault="00387CE4" w:rsidP="00E670E9">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14:paraId="65391597" w14:textId="77777777" w:rsidR="00387CE4" w:rsidRPr="00A62BB0" w:rsidRDefault="00387CE4" w:rsidP="00E670E9">
            <w:pPr>
              <w:keepNext/>
              <w:keepLines/>
              <w:spacing w:after="0"/>
              <w:jc w:val="center"/>
              <w:rPr>
                <w:rFonts w:ascii="Arial" w:eastAsia="?? ??" w:hAnsi="Arial" w:cs="Arial"/>
                <w:sz w:val="18"/>
                <w:szCs w:val="18"/>
              </w:rPr>
            </w:pPr>
          </w:p>
        </w:tc>
        <w:tc>
          <w:tcPr>
            <w:tcW w:w="1797" w:type="pct"/>
            <w:shd w:val="clear" w:color="auto" w:fill="auto"/>
          </w:tcPr>
          <w:p w14:paraId="59FE2B81"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387CE4" w:rsidRPr="00A62BB0" w14:paraId="7B37760D" w14:textId="77777777" w:rsidTr="00E670E9">
        <w:trPr>
          <w:trHeight w:val="176"/>
          <w:jc w:val="center"/>
        </w:trPr>
        <w:tc>
          <w:tcPr>
            <w:tcW w:w="2631" w:type="pct"/>
            <w:gridSpan w:val="3"/>
            <w:shd w:val="clear" w:color="auto" w:fill="auto"/>
          </w:tcPr>
          <w:p w14:paraId="20A1FC90"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14:paraId="0162F0DD"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4BBF0BE0" w14:textId="77777777" w:rsidR="00387CE4" w:rsidRPr="00A62BB0" w:rsidRDefault="00387CE4" w:rsidP="00E670E9">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387CE4" w:rsidRPr="00A62BB0" w14:paraId="0CD56BD2" w14:textId="77777777" w:rsidTr="00E670E9">
        <w:trPr>
          <w:trHeight w:val="164"/>
          <w:jc w:val="center"/>
        </w:trPr>
        <w:tc>
          <w:tcPr>
            <w:tcW w:w="2631" w:type="pct"/>
            <w:gridSpan w:val="3"/>
            <w:shd w:val="clear" w:color="auto" w:fill="auto"/>
          </w:tcPr>
          <w:p w14:paraId="19B8C8AF"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14:paraId="60F7B412"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19C3EFDB" w14:textId="77777777" w:rsidR="00387CE4" w:rsidRPr="00A62BB0" w:rsidRDefault="00387CE4" w:rsidP="00E670E9">
            <w:pPr>
              <w:keepNext/>
              <w:keepLines/>
              <w:spacing w:after="0"/>
              <w:jc w:val="center"/>
              <w:rPr>
                <w:rFonts w:ascii="Arial" w:hAnsi="Arial" w:cs="Arial"/>
                <w:iCs/>
                <w:sz w:val="18"/>
                <w:szCs w:val="18"/>
              </w:rPr>
            </w:pPr>
            <w:r w:rsidRPr="00A62BB0">
              <w:rPr>
                <w:rFonts w:ascii="Arial" w:hAnsi="Arial" w:cs="Arial"/>
                <w:iCs/>
                <w:sz w:val="18"/>
                <w:szCs w:val="18"/>
              </w:rPr>
              <w:t>N.A.</w:t>
            </w:r>
          </w:p>
        </w:tc>
      </w:tr>
      <w:tr w:rsidR="00387CE4" w:rsidRPr="00A62BB0" w14:paraId="246DC668" w14:textId="77777777" w:rsidTr="00E670E9">
        <w:trPr>
          <w:trHeight w:val="340"/>
          <w:jc w:val="center"/>
        </w:trPr>
        <w:tc>
          <w:tcPr>
            <w:tcW w:w="2631" w:type="pct"/>
            <w:gridSpan w:val="3"/>
            <w:shd w:val="clear" w:color="auto" w:fill="auto"/>
          </w:tcPr>
          <w:p w14:paraId="729600CC"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14:paraId="7FA98412"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253CB162"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387CE4" w:rsidRPr="00A62BB0" w14:paraId="2373CEFD" w14:textId="77777777" w:rsidTr="00E670E9">
        <w:trPr>
          <w:trHeight w:val="164"/>
          <w:jc w:val="center"/>
        </w:trPr>
        <w:tc>
          <w:tcPr>
            <w:tcW w:w="2631" w:type="pct"/>
            <w:gridSpan w:val="3"/>
            <w:shd w:val="clear" w:color="auto" w:fill="auto"/>
          </w:tcPr>
          <w:p w14:paraId="22615A67"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14:paraId="0BD5D400" w14:textId="77777777" w:rsidR="00387CE4" w:rsidRPr="00A62BB0" w:rsidRDefault="00387CE4" w:rsidP="00E670E9">
            <w:pPr>
              <w:keepNext/>
              <w:keepLines/>
              <w:spacing w:after="0"/>
              <w:jc w:val="center"/>
              <w:rPr>
                <w:rFonts w:ascii="Arial" w:hAnsi="Arial" w:cs="Arial"/>
                <w:iCs/>
                <w:sz w:val="18"/>
                <w:szCs w:val="18"/>
              </w:rPr>
            </w:pPr>
            <w:proofErr w:type="spellStart"/>
            <w:r w:rsidRPr="00A62BB0">
              <w:rPr>
                <w:rFonts w:ascii="Arial" w:hAnsi="Arial" w:cs="Arial"/>
                <w:iCs/>
                <w:sz w:val="18"/>
                <w:szCs w:val="18"/>
              </w:rPr>
              <w:t>ms</w:t>
            </w:r>
            <w:proofErr w:type="spellEnd"/>
          </w:p>
        </w:tc>
        <w:tc>
          <w:tcPr>
            <w:tcW w:w="1797" w:type="pct"/>
            <w:shd w:val="clear" w:color="auto" w:fill="auto"/>
          </w:tcPr>
          <w:p w14:paraId="2532A86B" w14:textId="77777777" w:rsidR="00387CE4" w:rsidRPr="00A62BB0" w:rsidRDefault="00387CE4" w:rsidP="00E670E9">
            <w:pPr>
              <w:keepNext/>
              <w:keepLines/>
              <w:spacing w:after="0"/>
              <w:jc w:val="center"/>
              <w:rPr>
                <w:rFonts w:ascii="Arial" w:hAnsi="Arial"/>
                <w:iCs/>
                <w:sz w:val="18"/>
              </w:rPr>
            </w:pPr>
            <w:r w:rsidRPr="00A62BB0">
              <w:rPr>
                <w:rFonts w:ascii="Arial" w:hAnsi="Arial"/>
                <w:iCs/>
                <w:sz w:val="18"/>
              </w:rPr>
              <w:t>4000</w:t>
            </w:r>
          </w:p>
        </w:tc>
      </w:tr>
      <w:tr w:rsidR="00387CE4" w:rsidRPr="00A62BB0" w14:paraId="62AEE0C1" w14:textId="77777777" w:rsidTr="00E670E9">
        <w:trPr>
          <w:trHeight w:val="164"/>
          <w:jc w:val="center"/>
        </w:trPr>
        <w:tc>
          <w:tcPr>
            <w:tcW w:w="2631" w:type="pct"/>
            <w:gridSpan w:val="3"/>
            <w:shd w:val="clear" w:color="auto" w:fill="auto"/>
          </w:tcPr>
          <w:p w14:paraId="2CD889A4"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14:paraId="0A25283B" w14:textId="77777777" w:rsidR="00387CE4" w:rsidRPr="00A62BB0" w:rsidRDefault="00387CE4" w:rsidP="00E670E9">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14:paraId="4E851621" w14:textId="77777777" w:rsidR="00387CE4" w:rsidRPr="00A62BB0" w:rsidRDefault="00387CE4" w:rsidP="00E670E9">
            <w:pPr>
              <w:keepNext/>
              <w:keepLines/>
              <w:spacing w:after="0"/>
              <w:jc w:val="center"/>
              <w:rPr>
                <w:rFonts w:ascii="Arial" w:hAnsi="Arial"/>
                <w:i/>
                <w:iCs/>
                <w:sz w:val="18"/>
              </w:rPr>
            </w:pPr>
            <w:r w:rsidRPr="00A62BB0">
              <w:rPr>
                <w:rFonts w:ascii="Arial" w:hAnsi="Arial"/>
                <w:noProof/>
                <w:sz w:val="18"/>
              </w:rPr>
              <w:t>1000</w:t>
            </w:r>
          </w:p>
        </w:tc>
      </w:tr>
      <w:tr w:rsidR="00387CE4" w:rsidRPr="00A62BB0" w14:paraId="74FCCFB0" w14:textId="77777777" w:rsidTr="00E670E9">
        <w:trPr>
          <w:trHeight w:val="164"/>
          <w:jc w:val="center"/>
        </w:trPr>
        <w:tc>
          <w:tcPr>
            <w:tcW w:w="2631" w:type="pct"/>
            <w:gridSpan w:val="3"/>
            <w:shd w:val="clear" w:color="auto" w:fill="auto"/>
          </w:tcPr>
          <w:p w14:paraId="69F1341D"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14:paraId="65691ADE"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0C38AACA"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6E0140E3" w14:textId="77777777" w:rsidTr="00E670E9">
        <w:trPr>
          <w:trHeight w:val="164"/>
          <w:jc w:val="center"/>
        </w:trPr>
        <w:tc>
          <w:tcPr>
            <w:tcW w:w="2631" w:type="pct"/>
            <w:gridSpan w:val="3"/>
            <w:shd w:val="clear" w:color="auto" w:fill="auto"/>
          </w:tcPr>
          <w:p w14:paraId="21B877A5"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14:paraId="3CD2AD37" w14:textId="77777777" w:rsidR="00387CE4" w:rsidRPr="00A62BB0" w:rsidRDefault="00387CE4" w:rsidP="00E670E9">
            <w:pPr>
              <w:keepNext/>
              <w:keepLines/>
              <w:spacing w:after="0"/>
              <w:jc w:val="center"/>
              <w:rPr>
                <w:rFonts w:ascii="Arial" w:hAnsi="Arial" w:cs="Arial"/>
                <w:noProof/>
                <w:sz w:val="18"/>
                <w:szCs w:val="18"/>
              </w:rPr>
            </w:pPr>
          </w:p>
        </w:tc>
        <w:tc>
          <w:tcPr>
            <w:tcW w:w="1797" w:type="pct"/>
            <w:shd w:val="clear" w:color="auto" w:fill="auto"/>
          </w:tcPr>
          <w:p w14:paraId="794BDA43" w14:textId="77777777" w:rsidR="00387CE4" w:rsidRPr="00A62BB0" w:rsidRDefault="00387CE4" w:rsidP="00E670E9">
            <w:pPr>
              <w:keepNext/>
              <w:keepLines/>
              <w:spacing w:after="0"/>
              <w:jc w:val="center"/>
              <w:rPr>
                <w:rFonts w:ascii="Arial" w:hAnsi="Arial"/>
                <w:noProof/>
                <w:sz w:val="18"/>
              </w:rPr>
            </w:pPr>
            <w:r w:rsidRPr="00A62BB0">
              <w:rPr>
                <w:rFonts w:ascii="Arial" w:hAnsi="Arial"/>
                <w:noProof/>
                <w:sz w:val="18"/>
              </w:rPr>
              <w:t>1</w:t>
            </w:r>
          </w:p>
        </w:tc>
      </w:tr>
      <w:tr w:rsidR="00387CE4" w:rsidRPr="00A62BB0" w14:paraId="7F8965D4" w14:textId="77777777" w:rsidTr="00E670E9">
        <w:trPr>
          <w:trHeight w:val="62"/>
          <w:jc w:val="center"/>
        </w:trPr>
        <w:tc>
          <w:tcPr>
            <w:tcW w:w="1599" w:type="pct"/>
            <w:gridSpan w:val="2"/>
            <w:shd w:val="clear" w:color="auto" w:fill="auto"/>
            <w:vAlign w:val="center"/>
          </w:tcPr>
          <w:p w14:paraId="41232ABE" w14:textId="77777777" w:rsidR="00387CE4" w:rsidRPr="00A62BB0" w:rsidRDefault="00387CE4" w:rsidP="00E670E9">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14:paraId="7D2B929C"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BA477D7"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3F962EAC"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387CE4" w:rsidRPr="00A62BB0" w14:paraId="0763BCBC" w14:textId="77777777" w:rsidTr="00E670E9">
        <w:trPr>
          <w:trHeight w:val="62"/>
          <w:jc w:val="center"/>
        </w:trPr>
        <w:tc>
          <w:tcPr>
            <w:tcW w:w="2631" w:type="pct"/>
            <w:gridSpan w:val="3"/>
            <w:shd w:val="clear" w:color="auto" w:fill="auto"/>
            <w:vAlign w:val="center"/>
          </w:tcPr>
          <w:p w14:paraId="5514850E"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14:paraId="0F413A7D"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546D7D10" w14:textId="77777777" w:rsidR="00387CE4" w:rsidRPr="00A62BB0" w:rsidRDefault="00387CE4" w:rsidP="00E670E9">
            <w:pPr>
              <w:keepNext/>
              <w:keepLines/>
              <w:spacing w:after="0"/>
              <w:jc w:val="center"/>
              <w:rPr>
                <w:rFonts w:ascii="Arial" w:hAnsi="Arial" w:cs="Arial"/>
                <w:sz w:val="18"/>
                <w:szCs w:val="18"/>
              </w:rPr>
            </w:pPr>
            <w:r w:rsidRPr="00A62BB0">
              <w:rPr>
                <w:rFonts w:ascii="Arial" w:hAnsi="Arial"/>
                <w:sz w:val="18"/>
                <w:szCs w:val="18"/>
              </w:rPr>
              <w:t>TCI.State.2</w:t>
            </w:r>
          </w:p>
        </w:tc>
      </w:tr>
      <w:tr w:rsidR="00387CE4" w:rsidRPr="00A62BB0" w14:paraId="3809C689" w14:textId="77777777" w:rsidTr="00E670E9">
        <w:trPr>
          <w:trHeight w:val="62"/>
          <w:jc w:val="center"/>
        </w:trPr>
        <w:tc>
          <w:tcPr>
            <w:tcW w:w="1599" w:type="pct"/>
            <w:gridSpan w:val="2"/>
            <w:shd w:val="clear" w:color="auto" w:fill="auto"/>
            <w:vAlign w:val="center"/>
          </w:tcPr>
          <w:p w14:paraId="184C3DAF" w14:textId="77777777" w:rsidR="00387CE4" w:rsidRPr="00A62BB0" w:rsidRDefault="00387CE4" w:rsidP="00E670E9">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14:paraId="3FE71DB1" w14:textId="77777777" w:rsidR="00387CE4" w:rsidRPr="00A62BB0" w:rsidRDefault="00387CE4" w:rsidP="00E670E9">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14:paraId="206AF535" w14:textId="77777777" w:rsidR="00387CE4" w:rsidRPr="00A62BB0" w:rsidRDefault="00387CE4" w:rsidP="00E670E9">
            <w:pPr>
              <w:keepNext/>
              <w:keepLines/>
              <w:spacing w:after="0"/>
              <w:jc w:val="center"/>
              <w:rPr>
                <w:rFonts w:ascii="Arial" w:hAnsi="Arial" w:cs="Arial"/>
                <w:noProof/>
                <w:sz w:val="18"/>
                <w:szCs w:val="18"/>
                <w:lang w:val="it-IT"/>
              </w:rPr>
            </w:pPr>
          </w:p>
        </w:tc>
        <w:tc>
          <w:tcPr>
            <w:tcW w:w="1797" w:type="pct"/>
            <w:shd w:val="clear" w:color="auto" w:fill="auto"/>
          </w:tcPr>
          <w:p w14:paraId="424DA6EE" w14:textId="77777777" w:rsidR="00387CE4" w:rsidRPr="00A62BB0" w:rsidRDefault="00387CE4" w:rsidP="00E670E9">
            <w:pPr>
              <w:keepNext/>
              <w:keepLines/>
              <w:spacing w:after="0"/>
              <w:jc w:val="center"/>
              <w:rPr>
                <w:rFonts w:ascii="Arial" w:hAnsi="Arial" w:cs="Arial"/>
                <w:sz w:val="18"/>
                <w:szCs w:val="18"/>
              </w:rPr>
            </w:pPr>
            <w:r w:rsidRPr="00A62BB0">
              <w:rPr>
                <w:rFonts w:ascii="Arial" w:hAnsi="Arial"/>
                <w:noProof/>
                <w:sz w:val="18"/>
              </w:rPr>
              <w:t>TRS.2.1 TDD</w:t>
            </w:r>
          </w:p>
        </w:tc>
      </w:tr>
      <w:tr w:rsidR="00387CE4" w:rsidRPr="00A62BB0" w14:paraId="6B71E5A0" w14:textId="77777777" w:rsidTr="00E670E9">
        <w:trPr>
          <w:trHeight w:val="164"/>
          <w:jc w:val="center"/>
        </w:trPr>
        <w:tc>
          <w:tcPr>
            <w:tcW w:w="2631" w:type="pct"/>
            <w:gridSpan w:val="3"/>
            <w:shd w:val="clear" w:color="auto" w:fill="auto"/>
          </w:tcPr>
          <w:p w14:paraId="6A1259F2"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14:paraId="5D11937F"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06544F46"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387CE4" w:rsidRPr="00A62BB0" w14:paraId="62BB7A7B" w14:textId="77777777" w:rsidTr="00E670E9">
        <w:trPr>
          <w:trHeight w:val="176"/>
          <w:jc w:val="center"/>
        </w:trPr>
        <w:tc>
          <w:tcPr>
            <w:tcW w:w="2631" w:type="pct"/>
            <w:gridSpan w:val="3"/>
            <w:shd w:val="clear" w:color="auto" w:fill="auto"/>
          </w:tcPr>
          <w:p w14:paraId="0B8329FB"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14:paraId="41EE499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6D8A03AA"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387CE4" w:rsidRPr="00A62BB0" w14:paraId="1B588F0A" w14:textId="77777777" w:rsidTr="00E670E9">
        <w:trPr>
          <w:trHeight w:val="164"/>
          <w:jc w:val="center"/>
        </w:trPr>
        <w:tc>
          <w:tcPr>
            <w:tcW w:w="2631" w:type="pct"/>
            <w:gridSpan w:val="3"/>
            <w:shd w:val="clear" w:color="auto" w:fill="auto"/>
          </w:tcPr>
          <w:p w14:paraId="4D56A5E9"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14:paraId="1027C4B2"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60B1AD7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387CE4" w:rsidRPr="00A62BB0" w14:paraId="3608E0B6" w14:textId="77777777" w:rsidTr="00E670E9">
        <w:trPr>
          <w:trHeight w:val="164"/>
          <w:jc w:val="center"/>
        </w:trPr>
        <w:tc>
          <w:tcPr>
            <w:tcW w:w="2631" w:type="pct"/>
            <w:gridSpan w:val="3"/>
            <w:shd w:val="clear" w:color="auto" w:fill="auto"/>
          </w:tcPr>
          <w:p w14:paraId="2F74402F"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lastRenderedPageBreak/>
              <w:t>T4</w:t>
            </w:r>
          </w:p>
        </w:tc>
        <w:tc>
          <w:tcPr>
            <w:tcW w:w="572" w:type="pct"/>
            <w:shd w:val="clear" w:color="auto" w:fill="auto"/>
          </w:tcPr>
          <w:p w14:paraId="19CF24D7"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3AC516CF"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387CE4" w:rsidRPr="00A62BB0" w14:paraId="298902F2" w14:textId="77777777" w:rsidTr="00E670E9">
        <w:trPr>
          <w:trHeight w:val="164"/>
          <w:jc w:val="center"/>
        </w:trPr>
        <w:tc>
          <w:tcPr>
            <w:tcW w:w="2631" w:type="pct"/>
            <w:gridSpan w:val="3"/>
            <w:shd w:val="clear" w:color="auto" w:fill="auto"/>
          </w:tcPr>
          <w:p w14:paraId="0DA173F9"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14:paraId="05EAC05F"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19E2B6BC"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387CE4" w:rsidRPr="00A62BB0" w14:paraId="1C6033CF" w14:textId="77777777" w:rsidTr="00E670E9">
        <w:trPr>
          <w:trHeight w:val="164"/>
          <w:jc w:val="center"/>
        </w:trPr>
        <w:tc>
          <w:tcPr>
            <w:tcW w:w="2631" w:type="pct"/>
            <w:gridSpan w:val="3"/>
            <w:shd w:val="clear" w:color="auto" w:fill="auto"/>
          </w:tcPr>
          <w:p w14:paraId="0842BDAF" w14:textId="77777777" w:rsidR="00387CE4" w:rsidRPr="00A62BB0" w:rsidRDefault="00387CE4" w:rsidP="00E670E9">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14:paraId="037385CB"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01E07E76" w14:textId="77777777" w:rsidR="00387CE4" w:rsidRPr="00A62BB0" w:rsidRDefault="00387CE4" w:rsidP="00E670E9">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387CE4" w:rsidRPr="00A62BB0" w14:paraId="60292CA3" w14:textId="77777777" w:rsidTr="00E670E9">
        <w:trPr>
          <w:trHeight w:val="390"/>
          <w:jc w:val="center"/>
        </w:trPr>
        <w:tc>
          <w:tcPr>
            <w:tcW w:w="5000" w:type="pct"/>
            <w:gridSpan w:val="5"/>
          </w:tcPr>
          <w:p w14:paraId="31B055DB" w14:textId="77777777" w:rsidR="00387CE4" w:rsidRPr="00A62BB0" w:rsidRDefault="00387CE4" w:rsidP="00E670E9">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54DA923E" w14:textId="77777777" w:rsidR="00387CE4" w:rsidRPr="00A62BB0" w:rsidRDefault="00387CE4" w:rsidP="00E670E9">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26A25A6F" w14:textId="77777777" w:rsidR="00387CE4" w:rsidRPr="00A62BB0" w:rsidRDefault="00387CE4" w:rsidP="00387CE4"/>
    <w:p w14:paraId="3D741969" w14:textId="77777777" w:rsidR="00387CE4" w:rsidRPr="00B429E2" w:rsidRDefault="00387CE4" w:rsidP="00387CE4">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387CE4" w:rsidRPr="00B429E2" w14:paraId="28F7DBC7" w14:textId="77777777" w:rsidTr="00E670E9">
        <w:trPr>
          <w:cantSplit/>
          <w:trHeight w:val="207"/>
          <w:jc w:val="center"/>
        </w:trPr>
        <w:tc>
          <w:tcPr>
            <w:tcW w:w="3494" w:type="dxa"/>
            <w:gridSpan w:val="2"/>
            <w:vMerge w:val="restart"/>
            <w:tcBorders>
              <w:top w:val="single" w:sz="4" w:space="0" w:color="auto"/>
              <w:left w:val="single" w:sz="4" w:space="0" w:color="auto"/>
            </w:tcBorders>
          </w:tcPr>
          <w:p w14:paraId="29FF96C1" w14:textId="77777777" w:rsidR="00387CE4" w:rsidRPr="00B429E2" w:rsidRDefault="00387CE4" w:rsidP="00E670E9">
            <w:pPr>
              <w:pStyle w:val="TAH"/>
            </w:pPr>
            <w:r w:rsidRPr="00B429E2">
              <w:t>Parameter</w:t>
            </w:r>
          </w:p>
        </w:tc>
        <w:tc>
          <w:tcPr>
            <w:tcW w:w="940" w:type="dxa"/>
            <w:vMerge w:val="restart"/>
            <w:tcBorders>
              <w:top w:val="single" w:sz="4" w:space="0" w:color="auto"/>
            </w:tcBorders>
          </w:tcPr>
          <w:p w14:paraId="4D473A23" w14:textId="77777777" w:rsidR="00387CE4" w:rsidRPr="00B429E2" w:rsidRDefault="00387CE4" w:rsidP="00E670E9">
            <w:pPr>
              <w:pStyle w:val="TAH"/>
            </w:pPr>
            <w:r w:rsidRPr="00B429E2">
              <w:t>Unit</w:t>
            </w:r>
          </w:p>
        </w:tc>
        <w:tc>
          <w:tcPr>
            <w:tcW w:w="7400" w:type="dxa"/>
            <w:gridSpan w:val="10"/>
            <w:tcBorders>
              <w:top w:val="single" w:sz="4" w:space="0" w:color="auto"/>
            </w:tcBorders>
          </w:tcPr>
          <w:p w14:paraId="408E2A41" w14:textId="77777777" w:rsidR="00387CE4" w:rsidRPr="00B429E2" w:rsidRDefault="00387CE4" w:rsidP="00E670E9">
            <w:pPr>
              <w:pStyle w:val="TAH"/>
            </w:pPr>
            <w:r w:rsidRPr="00B429E2">
              <w:t>Test 1</w:t>
            </w:r>
          </w:p>
        </w:tc>
      </w:tr>
      <w:tr w:rsidR="00387CE4" w:rsidRPr="00B429E2" w14:paraId="1F6918FC" w14:textId="77777777" w:rsidTr="00E670E9">
        <w:trPr>
          <w:cantSplit/>
          <w:trHeight w:val="207"/>
          <w:jc w:val="center"/>
        </w:trPr>
        <w:tc>
          <w:tcPr>
            <w:tcW w:w="3494" w:type="dxa"/>
            <w:gridSpan w:val="2"/>
            <w:vMerge/>
            <w:tcBorders>
              <w:left w:val="single" w:sz="4" w:space="0" w:color="auto"/>
              <w:bottom w:val="single" w:sz="4" w:space="0" w:color="auto"/>
            </w:tcBorders>
          </w:tcPr>
          <w:p w14:paraId="47B724CE" w14:textId="77777777" w:rsidR="00387CE4" w:rsidRPr="00B429E2" w:rsidRDefault="00387CE4" w:rsidP="00E670E9">
            <w:pPr>
              <w:pStyle w:val="TAH"/>
            </w:pPr>
          </w:p>
        </w:tc>
        <w:tc>
          <w:tcPr>
            <w:tcW w:w="940" w:type="dxa"/>
            <w:vMerge/>
            <w:tcBorders>
              <w:bottom w:val="single" w:sz="4" w:space="0" w:color="auto"/>
            </w:tcBorders>
          </w:tcPr>
          <w:p w14:paraId="580BBF90" w14:textId="77777777" w:rsidR="00387CE4" w:rsidRPr="00B429E2" w:rsidRDefault="00387CE4" w:rsidP="00E670E9">
            <w:pPr>
              <w:pStyle w:val="TAH"/>
            </w:pPr>
          </w:p>
        </w:tc>
        <w:tc>
          <w:tcPr>
            <w:tcW w:w="740" w:type="dxa"/>
            <w:tcBorders>
              <w:bottom w:val="single" w:sz="4" w:space="0" w:color="auto"/>
            </w:tcBorders>
          </w:tcPr>
          <w:p w14:paraId="55C0D127" w14:textId="77777777" w:rsidR="00387CE4" w:rsidRPr="00B429E2" w:rsidRDefault="00387CE4" w:rsidP="00E670E9">
            <w:pPr>
              <w:pStyle w:val="TAH"/>
            </w:pPr>
            <w:r w:rsidRPr="00B429E2">
              <w:t>T1</w:t>
            </w:r>
          </w:p>
        </w:tc>
        <w:tc>
          <w:tcPr>
            <w:tcW w:w="740" w:type="dxa"/>
            <w:tcBorders>
              <w:bottom w:val="single" w:sz="4" w:space="0" w:color="auto"/>
            </w:tcBorders>
          </w:tcPr>
          <w:p w14:paraId="612496D7" w14:textId="77777777" w:rsidR="00387CE4" w:rsidRPr="00B429E2" w:rsidRDefault="00387CE4" w:rsidP="00E670E9">
            <w:pPr>
              <w:pStyle w:val="TAH"/>
            </w:pPr>
            <w:r w:rsidRPr="00B429E2">
              <w:t>T2</w:t>
            </w:r>
          </w:p>
        </w:tc>
        <w:tc>
          <w:tcPr>
            <w:tcW w:w="740" w:type="dxa"/>
            <w:tcBorders>
              <w:bottom w:val="single" w:sz="4" w:space="0" w:color="auto"/>
            </w:tcBorders>
          </w:tcPr>
          <w:p w14:paraId="53BB8F7E" w14:textId="77777777" w:rsidR="00387CE4" w:rsidRPr="00B429E2" w:rsidRDefault="00387CE4" w:rsidP="00E670E9">
            <w:pPr>
              <w:pStyle w:val="TAH"/>
            </w:pPr>
            <w:r w:rsidRPr="00B429E2">
              <w:t>T3</w:t>
            </w:r>
          </w:p>
        </w:tc>
        <w:tc>
          <w:tcPr>
            <w:tcW w:w="740" w:type="dxa"/>
            <w:tcBorders>
              <w:bottom w:val="single" w:sz="4" w:space="0" w:color="auto"/>
            </w:tcBorders>
          </w:tcPr>
          <w:p w14:paraId="5D7CC95C" w14:textId="77777777" w:rsidR="00387CE4" w:rsidRPr="00B429E2" w:rsidRDefault="00387CE4" w:rsidP="00E670E9">
            <w:pPr>
              <w:pStyle w:val="TAH"/>
            </w:pPr>
            <w:r w:rsidRPr="00B429E2">
              <w:t>T4</w:t>
            </w:r>
          </w:p>
        </w:tc>
        <w:tc>
          <w:tcPr>
            <w:tcW w:w="740" w:type="dxa"/>
            <w:tcBorders>
              <w:bottom w:val="single" w:sz="4" w:space="0" w:color="auto"/>
            </w:tcBorders>
          </w:tcPr>
          <w:p w14:paraId="1745C08A" w14:textId="77777777" w:rsidR="00387CE4" w:rsidRPr="00B429E2" w:rsidRDefault="00387CE4" w:rsidP="00E670E9">
            <w:pPr>
              <w:pStyle w:val="TAH"/>
            </w:pPr>
            <w:r w:rsidRPr="00B429E2">
              <w:t>T5</w:t>
            </w:r>
          </w:p>
        </w:tc>
        <w:tc>
          <w:tcPr>
            <w:tcW w:w="740" w:type="dxa"/>
            <w:tcBorders>
              <w:bottom w:val="single" w:sz="4" w:space="0" w:color="auto"/>
            </w:tcBorders>
          </w:tcPr>
          <w:p w14:paraId="69F83A1C" w14:textId="77777777" w:rsidR="00387CE4" w:rsidRPr="00B429E2" w:rsidRDefault="00387CE4" w:rsidP="00E670E9">
            <w:pPr>
              <w:pStyle w:val="TAH"/>
            </w:pPr>
            <w:r w:rsidRPr="00B429E2">
              <w:t>T1</w:t>
            </w:r>
          </w:p>
        </w:tc>
        <w:tc>
          <w:tcPr>
            <w:tcW w:w="740" w:type="dxa"/>
            <w:tcBorders>
              <w:bottom w:val="single" w:sz="4" w:space="0" w:color="auto"/>
            </w:tcBorders>
          </w:tcPr>
          <w:p w14:paraId="72DA250D" w14:textId="77777777" w:rsidR="00387CE4" w:rsidRPr="00B429E2" w:rsidRDefault="00387CE4" w:rsidP="00E670E9">
            <w:pPr>
              <w:pStyle w:val="TAH"/>
            </w:pPr>
            <w:r w:rsidRPr="00B429E2">
              <w:t>T2</w:t>
            </w:r>
          </w:p>
        </w:tc>
        <w:tc>
          <w:tcPr>
            <w:tcW w:w="740" w:type="dxa"/>
            <w:tcBorders>
              <w:bottom w:val="single" w:sz="4" w:space="0" w:color="auto"/>
            </w:tcBorders>
          </w:tcPr>
          <w:p w14:paraId="35CC5E9B" w14:textId="77777777" w:rsidR="00387CE4" w:rsidRPr="00B429E2" w:rsidRDefault="00387CE4" w:rsidP="00E670E9">
            <w:pPr>
              <w:pStyle w:val="TAH"/>
            </w:pPr>
            <w:r w:rsidRPr="00B429E2">
              <w:t>T3</w:t>
            </w:r>
          </w:p>
        </w:tc>
        <w:tc>
          <w:tcPr>
            <w:tcW w:w="740" w:type="dxa"/>
            <w:tcBorders>
              <w:bottom w:val="single" w:sz="4" w:space="0" w:color="auto"/>
            </w:tcBorders>
          </w:tcPr>
          <w:p w14:paraId="7C5635F3" w14:textId="77777777" w:rsidR="00387CE4" w:rsidRPr="00B429E2" w:rsidRDefault="00387CE4" w:rsidP="00E670E9">
            <w:pPr>
              <w:pStyle w:val="TAH"/>
            </w:pPr>
            <w:r w:rsidRPr="00B429E2">
              <w:t>T4</w:t>
            </w:r>
          </w:p>
        </w:tc>
        <w:tc>
          <w:tcPr>
            <w:tcW w:w="740" w:type="dxa"/>
            <w:tcBorders>
              <w:bottom w:val="single" w:sz="4" w:space="0" w:color="auto"/>
            </w:tcBorders>
          </w:tcPr>
          <w:p w14:paraId="12609CB9" w14:textId="77777777" w:rsidR="00387CE4" w:rsidRPr="00B429E2" w:rsidRDefault="00387CE4" w:rsidP="00E670E9">
            <w:pPr>
              <w:pStyle w:val="TAH"/>
            </w:pPr>
            <w:r w:rsidRPr="00B429E2">
              <w:t>T5</w:t>
            </w:r>
          </w:p>
        </w:tc>
      </w:tr>
      <w:tr w:rsidR="00387CE4" w:rsidRPr="00B429E2" w14:paraId="7DF33C0B" w14:textId="77777777" w:rsidTr="00E670E9">
        <w:trPr>
          <w:cantSplit/>
          <w:trHeight w:val="199"/>
          <w:jc w:val="center"/>
        </w:trPr>
        <w:tc>
          <w:tcPr>
            <w:tcW w:w="3494" w:type="dxa"/>
            <w:gridSpan w:val="2"/>
            <w:vMerge w:val="restart"/>
          </w:tcPr>
          <w:p w14:paraId="1DF042BB" w14:textId="77777777" w:rsidR="00387CE4" w:rsidRPr="0041253C" w:rsidRDefault="00387CE4" w:rsidP="00E670E9">
            <w:pPr>
              <w:pStyle w:val="TAL"/>
              <w:rPr>
                <w:rFonts w:eastAsia="?? ??"/>
              </w:rPr>
            </w:pPr>
            <w:proofErr w:type="spellStart"/>
            <w:r w:rsidRPr="00B429E2">
              <w:t>AoA</w:t>
            </w:r>
            <w:proofErr w:type="spellEnd"/>
            <w:r w:rsidRPr="00B429E2">
              <w:t xml:space="preserve"> setup</w:t>
            </w:r>
          </w:p>
        </w:tc>
        <w:tc>
          <w:tcPr>
            <w:tcW w:w="940" w:type="dxa"/>
            <w:vMerge w:val="restart"/>
          </w:tcPr>
          <w:p w14:paraId="253CC8D7" w14:textId="77777777" w:rsidR="00387CE4" w:rsidRPr="00B429E2" w:rsidRDefault="00387CE4" w:rsidP="00E670E9">
            <w:pPr>
              <w:pStyle w:val="TAC"/>
            </w:pPr>
          </w:p>
        </w:tc>
        <w:tc>
          <w:tcPr>
            <w:tcW w:w="7400" w:type="dxa"/>
            <w:gridSpan w:val="10"/>
            <w:vAlign w:val="center"/>
          </w:tcPr>
          <w:p w14:paraId="27F1AFD5" w14:textId="77777777" w:rsidR="00387CE4" w:rsidRPr="00B429E2" w:rsidRDefault="00387CE4" w:rsidP="00E670E9">
            <w:pPr>
              <w:pStyle w:val="TAC"/>
            </w:pPr>
            <w:r w:rsidRPr="00B429E2">
              <w:t xml:space="preserve">Setup 3 </w:t>
            </w:r>
            <w:r>
              <w:t>defin</w:t>
            </w:r>
            <w:r w:rsidRPr="00B429E2">
              <w:t>ed in A.3.15</w:t>
            </w:r>
          </w:p>
        </w:tc>
      </w:tr>
      <w:tr w:rsidR="00387CE4" w:rsidRPr="00B429E2" w14:paraId="792A8652" w14:textId="77777777" w:rsidTr="00E670E9">
        <w:trPr>
          <w:cantSplit/>
          <w:trHeight w:val="199"/>
          <w:jc w:val="center"/>
        </w:trPr>
        <w:tc>
          <w:tcPr>
            <w:tcW w:w="3494" w:type="dxa"/>
            <w:gridSpan w:val="2"/>
            <w:vMerge/>
          </w:tcPr>
          <w:p w14:paraId="77535EA4" w14:textId="77777777" w:rsidR="00387CE4" w:rsidRPr="00B429E2" w:rsidRDefault="00387CE4" w:rsidP="00E670E9">
            <w:pPr>
              <w:pStyle w:val="TAL"/>
            </w:pPr>
          </w:p>
        </w:tc>
        <w:tc>
          <w:tcPr>
            <w:tcW w:w="940" w:type="dxa"/>
            <w:vMerge/>
          </w:tcPr>
          <w:p w14:paraId="5462A21A" w14:textId="77777777" w:rsidR="00387CE4" w:rsidRPr="00B429E2" w:rsidRDefault="00387CE4" w:rsidP="00E670E9">
            <w:pPr>
              <w:pStyle w:val="TAC"/>
            </w:pPr>
          </w:p>
        </w:tc>
        <w:tc>
          <w:tcPr>
            <w:tcW w:w="3700" w:type="dxa"/>
            <w:gridSpan w:val="5"/>
            <w:vAlign w:val="center"/>
          </w:tcPr>
          <w:p w14:paraId="66F1A845" w14:textId="77777777" w:rsidR="00387CE4" w:rsidRPr="0041253C" w:rsidRDefault="00387CE4" w:rsidP="00E670E9">
            <w:pPr>
              <w:pStyle w:val="TAC"/>
              <w:rPr>
                <w:bCs/>
              </w:rPr>
            </w:pPr>
            <w:r w:rsidRPr="0041253C">
              <w:rPr>
                <w:bCs/>
              </w:rPr>
              <w:t>AoA1</w:t>
            </w:r>
          </w:p>
        </w:tc>
        <w:tc>
          <w:tcPr>
            <w:tcW w:w="3700" w:type="dxa"/>
            <w:gridSpan w:val="5"/>
            <w:vAlign w:val="center"/>
          </w:tcPr>
          <w:p w14:paraId="5FD13D53" w14:textId="77777777" w:rsidR="00387CE4" w:rsidRPr="0041253C" w:rsidRDefault="00387CE4" w:rsidP="00E670E9">
            <w:pPr>
              <w:pStyle w:val="TAC"/>
              <w:rPr>
                <w:bCs/>
              </w:rPr>
            </w:pPr>
            <w:r w:rsidRPr="0041253C">
              <w:rPr>
                <w:bCs/>
              </w:rPr>
              <w:t>AoA2</w:t>
            </w:r>
          </w:p>
        </w:tc>
      </w:tr>
      <w:tr w:rsidR="00387CE4" w:rsidRPr="00B429E2" w14:paraId="4214C9E8" w14:textId="77777777" w:rsidTr="00E670E9">
        <w:trPr>
          <w:cantSplit/>
          <w:trHeight w:val="199"/>
          <w:jc w:val="center"/>
        </w:trPr>
        <w:tc>
          <w:tcPr>
            <w:tcW w:w="3494" w:type="dxa"/>
            <w:gridSpan w:val="2"/>
          </w:tcPr>
          <w:p w14:paraId="6F6FEA94" w14:textId="77777777" w:rsidR="00387CE4" w:rsidRPr="00B429E2" w:rsidRDefault="00387CE4" w:rsidP="00E670E9">
            <w:pPr>
              <w:pStyle w:val="TAL"/>
            </w:pPr>
            <w:r>
              <w:rPr>
                <w:lang w:eastAsia="ja-JP"/>
              </w:rPr>
              <w:t xml:space="preserve">Assumption for UE beams </w:t>
            </w:r>
            <w:r w:rsidRPr="00394E0A">
              <w:rPr>
                <w:vertAlign w:val="superscript"/>
                <w:lang w:eastAsia="ja-JP"/>
              </w:rPr>
              <w:t>Note 5</w:t>
            </w:r>
          </w:p>
        </w:tc>
        <w:tc>
          <w:tcPr>
            <w:tcW w:w="940" w:type="dxa"/>
          </w:tcPr>
          <w:p w14:paraId="33871418" w14:textId="77777777" w:rsidR="00387CE4" w:rsidRPr="00B429E2" w:rsidRDefault="00387CE4" w:rsidP="00E670E9">
            <w:pPr>
              <w:pStyle w:val="TAC"/>
            </w:pPr>
          </w:p>
        </w:tc>
        <w:tc>
          <w:tcPr>
            <w:tcW w:w="3700" w:type="dxa"/>
            <w:gridSpan w:val="5"/>
          </w:tcPr>
          <w:p w14:paraId="601ABEF3" w14:textId="77777777" w:rsidR="00387CE4" w:rsidRPr="0041253C" w:rsidRDefault="00387CE4" w:rsidP="00E670E9">
            <w:pPr>
              <w:pStyle w:val="TAC"/>
              <w:rPr>
                <w:bCs/>
              </w:rPr>
            </w:pPr>
            <w:r>
              <w:t>Rough</w:t>
            </w:r>
          </w:p>
        </w:tc>
        <w:tc>
          <w:tcPr>
            <w:tcW w:w="3700" w:type="dxa"/>
            <w:gridSpan w:val="5"/>
          </w:tcPr>
          <w:p w14:paraId="7D1C4F22" w14:textId="77777777" w:rsidR="00387CE4" w:rsidRPr="0041253C" w:rsidRDefault="00387CE4" w:rsidP="00E670E9">
            <w:pPr>
              <w:pStyle w:val="TAC"/>
              <w:rPr>
                <w:bCs/>
              </w:rPr>
            </w:pPr>
            <w:r>
              <w:t>Rough</w:t>
            </w:r>
          </w:p>
        </w:tc>
      </w:tr>
      <w:tr w:rsidR="00387CE4" w:rsidRPr="00B429E2" w14:paraId="0673C70C" w14:textId="77777777" w:rsidTr="00E670E9">
        <w:trPr>
          <w:cantSplit/>
          <w:trHeight w:val="136"/>
          <w:jc w:val="center"/>
        </w:trPr>
        <w:tc>
          <w:tcPr>
            <w:tcW w:w="3494" w:type="dxa"/>
            <w:gridSpan w:val="2"/>
            <w:tcBorders>
              <w:left w:val="single" w:sz="4" w:space="0" w:color="auto"/>
              <w:bottom w:val="single" w:sz="4" w:space="0" w:color="auto"/>
            </w:tcBorders>
          </w:tcPr>
          <w:p w14:paraId="32929B2E" w14:textId="77777777" w:rsidR="00387CE4" w:rsidRPr="00B429E2" w:rsidRDefault="00387CE4" w:rsidP="00E670E9">
            <w:pPr>
              <w:pStyle w:val="TAL"/>
              <w:rPr>
                <w:lang w:val="en-US"/>
              </w:rPr>
            </w:pPr>
            <w:r w:rsidRPr="00B429E2">
              <w:rPr>
                <w:lang w:eastAsia="ja-JP"/>
              </w:rPr>
              <w:t>EPRE ratio of PDCCH DMRS to SSS</w:t>
            </w:r>
          </w:p>
        </w:tc>
        <w:tc>
          <w:tcPr>
            <w:tcW w:w="940" w:type="dxa"/>
            <w:tcBorders>
              <w:bottom w:val="single" w:sz="4" w:space="0" w:color="auto"/>
            </w:tcBorders>
          </w:tcPr>
          <w:p w14:paraId="3D57FBA5" w14:textId="77777777" w:rsidR="00387CE4" w:rsidRPr="00B429E2" w:rsidRDefault="00387CE4" w:rsidP="00E670E9">
            <w:pPr>
              <w:pStyle w:val="TAC"/>
            </w:pPr>
            <w:r w:rsidRPr="00B429E2">
              <w:t>dB</w:t>
            </w:r>
          </w:p>
        </w:tc>
        <w:tc>
          <w:tcPr>
            <w:tcW w:w="3700" w:type="dxa"/>
            <w:gridSpan w:val="5"/>
            <w:tcBorders>
              <w:bottom w:val="single" w:sz="4" w:space="0" w:color="auto"/>
            </w:tcBorders>
          </w:tcPr>
          <w:p w14:paraId="735DAACD" w14:textId="77777777" w:rsidR="00387CE4" w:rsidRPr="00B429E2" w:rsidRDefault="00387CE4" w:rsidP="00E670E9">
            <w:pPr>
              <w:pStyle w:val="TAC"/>
            </w:pPr>
            <w:r w:rsidRPr="00B429E2">
              <w:t>4</w:t>
            </w:r>
          </w:p>
        </w:tc>
        <w:tc>
          <w:tcPr>
            <w:tcW w:w="3700" w:type="dxa"/>
            <w:gridSpan w:val="5"/>
            <w:vMerge w:val="restart"/>
          </w:tcPr>
          <w:p w14:paraId="6B6E6DB6" w14:textId="77777777" w:rsidR="00387CE4" w:rsidRPr="00B429E2" w:rsidRDefault="00387CE4" w:rsidP="00E670E9">
            <w:pPr>
              <w:pStyle w:val="TAC"/>
            </w:pPr>
            <w:r w:rsidRPr="00B429E2">
              <w:t>Not sent</w:t>
            </w:r>
          </w:p>
        </w:tc>
      </w:tr>
      <w:tr w:rsidR="00387CE4" w:rsidRPr="00B429E2" w14:paraId="6F921599" w14:textId="77777777" w:rsidTr="00E670E9">
        <w:trPr>
          <w:cantSplit/>
          <w:trHeight w:val="145"/>
          <w:jc w:val="center"/>
        </w:trPr>
        <w:tc>
          <w:tcPr>
            <w:tcW w:w="3494" w:type="dxa"/>
            <w:gridSpan w:val="2"/>
            <w:tcBorders>
              <w:left w:val="single" w:sz="4" w:space="0" w:color="auto"/>
              <w:bottom w:val="single" w:sz="4" w:space="0" w:color="auto"/>
            </w:tcBorders>
          </w:tcPr>
          <w:p w14:paraId="22A7C871" w14:textId="77777777" w:rsidR="00387CE4" w:rsidRPr="00B429E2" w:rsidRDefault="00387CE4" w:rsidP="00E670E9">
            <w:pPr>
              <w:pStyle w:val="TAL"/>
              <w:rPr>
                <w:lang w:val="en-US"/>
              </w:rPr>
            </w:pPr>
            <w:r w:rsidRPr="00B429E2">
              <w:rPr>
                <w:lang w:eastAsia="ja-JP"/>
              </w:rPr>
              <w:t>EPRE ratio of PDCCH to PDCCH DMRS</w:t>
            </w:r>
          </w:p>
        </w:tc>
        <w:tc>
          <w:tcPr>
            <w:tcW w:w="940" w:type="dxa"/>
            <w:tcBorders>
              <w:bottom w:val="single" w:sz="4" w:space="0" w:color="auto"/>
            </w:tcBorders>
          </w:tcPr>
          <w:p w14:paraId="19C1498E" w14:textId="77777777" w:rsidR="00387CE4" w:rsidRPr="00B429E2" w:rsidRDefault="00387CE4" w:rsidP="00E670E9">
            <w:pPr>
              <w:pStyle w:val="TAC"/>
            </w:pPr>
            <w:r w:rsidRPr="00B429E2">
              <w:t>dB</w:t>
            </w:r>
          </w:p>
        </w:tc>
        <w:tc>
          <w:tcPr>
            <w:tcW w:w="3700" w:type="dxa"/>
            <w:gridSpan w:val="5"/>
            <w:vMerge w:val="restart"/>
          </w:tcPr>
          <w:p w14:paraId="272F9066" w14:textId="77777777" w:rsidR="00387CE4" w:rsidRPr="00B429E2" w:rsidRDefault="00387CE4" w:rsidP="00E670E9">
            <w:pPr>
              <w:pStyle w:val="TAC"/>
            </w:pPr>
            <w:r w:rsidRPr="00B429E2">
              <w:t>0</w:t>
            </w:r>
          </w:p>
        </w:tc>
        <w:tc>
          <w:tcPr>
            <w:tcW w:w="3700" w:type="dxa"/>
            <w:gridSpan w:val="5"/>
            <w:vMerge/>
          </w:tcPr>
          <w:p w14:paraId="66C35B4A" w14:textId="77777777" w:rsidR="00387CE4" w:rsidRPr="00B429E2" w:rsidRDefault="00387CE4" w:rsidP="00E670E9">
            <w:pPr>
              <w:pStyle w:val="TAC"/>
            </w:pPr>
          </w:p>
        </w:tc>
      </w:tr>
      <w:tr w:rsidR="00387CE4" w:rsidRPr="00B429E2" w14:paraId="434C805C" w14:textId="77777777" w:rsidTr="00E670E9">
        <w:trPr>
          <w:cantSplit/>
          <w:trHeight w:val="136"/>
          <w:jc w:val="center"/>
        </w:trPr>
        <w:tc>
          <w:tcPr>
            <w:tcW w:w="3494" w:type="dxa"/>
            <w:gridSpan w:val="2"/>
            <w:tcBorders>
              <w:left w:val="single" w:sz="4" w:space="0" w:color="auto"/>
              <w:bottom w:val="single" w:sz="4" w:space="0" w:color="auto"/>
            </w:tcBorders>
          </w:tcPr>
          <w:p w14:paraId="5253881D" w14:textId="77777777" w:rsidR="00387CE4" w:rsidRPr="00B429E2" w:rsidRDefault="00387CE4" w:rsidP="00E670E9">
            <w:pPr>
              <w:pStyle w:val="TAL"/>
              <w:rPr>
                <w:lang w:val="en-US"/>
              </w:rPr>
            </w:pPr>
            <w:r w:rsidRPr="00B429E2">
              <w:rPr>
                <w:lang w:eastAsia="ja-JP"/>
              </w:rPr>
              <w:t>EPRE ratio of PBCH DMRS to SSS</w:t>
            </w:r>
          </w:p>
        </w:tc>
        <w:tc>
          <w:tcPr>
            <w:tcW w:w="940" w:type="dxa"/>
            <w:tcBorders>
              <w:bottom w:val="single" w:sz="4" w:space="0" w:color="auto"/>
            </w:tcBorders>
          </w:tcPr>
          <w:p w14:paraId="6999B259" w14:textId="77777777" w:rsidR="00387CE4" w:rsidRPr="00B429E2" w:rsidRDefault="00387CE4" w:rsidP="00E670E9">
            <w:pPr>
              <w:pStyle w:val="TAC"/>
            </w:pPr>
            <w:r w:rsidRPr="00B429E2">
              <w:t>dB</w:t>
            </w:r>
          </w:p>
        </w:tc>
        <w:tc>
          <w:tcPr>
            <w:tcW w:w="3700" w:type="dxa"/>
            <w:gridSpan w:val="5"/>
            <w:vMerge/>
          </w:tcPr>
          <w:p w14:paraId="485BFD2A" w14:textId="77777777" w:rsidR="00387CE4" w:rsidRPr="00B429E2" w:rsidRDefault="00387CE4" w:rsidP="00E670E9">
            <w:pPr>
              <w:pStyle w:val="TAC"/>
            </w:pPr>
          </w:p>
        </w:tc>
        <w:tc>
          <w:tcPr>
            <w:tcW w:w="3700" w:type="dxa"/>
            <w:gridSpan w:val="5"/>
            <w:vMerge/>
          </w:tcPr>
          <w:p w14:paraId="0C0BFF44" w14:textId="77777777" w:rsidR="00387CE4" w:rsidRPr="00B429E2" w:rsidRDefault="00387CE4" w:rsidP="00E670E9">
            <w:pPr>
              <w:pStyle w:val="TAC"/>
            </w:pPr>
          </w:p>
        </w:tc>
      </w:tr>
      <w:tr w:rsidR="00387CE4" w:rsidRPr="00B429E2" w14:paraId="31651A1B" w14:textId="77777777" w:rsidTr="00E670E9">
        <w:trPr>
          <w:cantSplit/>
          <w:trHeight w:val="136"/>
          <w:jc w:val="center"/>
        </w:trPr>
        <w:tc>
          <w:tcPr>
            <w:tcW w:w="3494" w:type="dxa"/>
            <w:gridSpan w:val="2"/>
            <w:tcBorders>
              <w:left w:val="single" w:sz="4" w:space="0" w:color="auto"/>
              <w:bottom w:val="single" w:sz="4" w:space="0" w:color="auto"/>
            </w:tcBorders>
          </w:tcPr>
          <w:p w14:paraId="68E52D26" w14:textId="77777777" w:rsidR="00387CE4" w:rsidRPr="00B429E2" w:rsidRDefault="00387CE4" w:rsidP="00E670E9">
            <w:pPr>
              <w:pStyle w:val="TAL"/>
              <w:rPr>
                <w:lang w:val="en-US"/>
              </w:rPr>
            </w:pPr>
            <w:r w:rsidRPr="00B429E2">
              <w:rPr>
                <w:lang w:eastAsia="ja-JP"/>
              </w:rPr>
              <w:t>EPRE ratio of PBCH to PBCH DMRS</w:t>
            </w:r>
          </w:p>
        </w:tc>
        <w:tc>
          <w:tcPr>
            <w:tcW w:w="940" w:type="dxa"/>
            <w:tcBorders>
              <w:bottom w:val="single" w:sz="4" w:space="0" w:color="auto"/>
            </w:tcBorders>
          </w:tcPr>
          <w:p w14:paraId="3B0201F1" w14:textId="77777777" w:rsidR="00387CE4" w:rsidRPr="00B429E2" w:rsidRDefault="00387CE4" w:rsidP="00E670E9">
            <w:pPr>
              <w:pStyle w:val="TAC"/>
            </w:pPr>
            <w:r w:rsidRPr="00B429E2">
              <w:t>dB</w:t>
            </w:r>
          </w:p>
        </w:tc>
        <w:tc>
          <w:tcPr>
            <w:tcW w:w="3700" w:type="dxa"/>
            <w:gridSpan w:val="5"/>
            <w:vMerge/>
          </w:tcPr>
          <w:p w14:paraId="57114D0C" w14:textId="77777777" w:rsidR="00387CE4" w:rsidRPr="00B429E2" w:rsidRDefault="00387CE4" w:rsidP="00E670E9">
            <w:pPr>
              <w:pStyle w:val="TAC"/>
            </w:pPr>
          </w:p>
        </w:tc>
        <w:tc>
          <w:tcPr>
            <w:tcW w:w="3700" w:type="dxa"/>
            <w:gridSpan w:val="5"/>
            <w:vMerge/>
          </w:tcPr>
          <w:p w14:paraId="4DC59EAC" w14:textId="77777777" w:rsidR="00387CE4" w:rsidRPr="00B429E2" w:rsidRDefault="00387CE4" w:rsidP="00E670E9">
            <w:pPr>
              <w:pStyle w:val="TAC"/>
            </w:pPr>
          </w:p>
        </w:tc>
      </w:tr>
      <w:tr w:rsidR="00387CE4" w:rsidRPr="00B429E2" w14:paraId="5166C325" w14:textId="77777777" w:rsidTr="00E670E9">
        <w:trPr>
          <w:cantSplit/>
          <w:trHeight w:val="145"/>
          <w:jc w:val="center"/>
        </w:trPr>
        <w:tc>
          <w:tcPr>
            <w:tcW w:w="3494" w:type="dxa"/>
            <w:gridSpan w:val="2"/>
            <w:tcBorders>
              <w:left w:val="single" w:sz="4" w:space="0" w:color="auto"/>
              <w:bottom w:val="single" w:sz="4" w:space="0" w:color="auto"/>
            </w:tcBorders>
          </w:tcPr>
          <w:p w14:paraId="0EA74DAF" w14:textId="77777777" w:rsidR="00387CE4" w:rsidRPr="00B429E2" w:rsidRDefault="00387CE4" w:rsidP="00E670E9">
            <w:pPr>
              <w:pStyle w:val="TAL"/>
              <w:rPr>
                <w:lang w:val="en-US"/>
              </w:rPr>
            </w:pPr>
            <w:r w:rsidRPr="00B429E2">
              <w:rPr>
                <w:lang w:eastAsia="ja-JP"/>
              </w:rPr>
              <w:t>EPRE ratio of PSS to SSS</w:t>
            </w:r>
          </w:p>
        </w:tc>
        <w:tc>
          <w:tcPr>
            <w:tcW w:w="940" w:type="dxa"/>
            <w:tcBorders>
              <w:bottom w:val="single" w:sz="4" w:space="0" w:color="auto"/>
            </w:tcBorders>
          </w:tcPr>
          <w:p w14:paraId="435BFE2D" w14:textId="77777777" w:rsidR="00387CE4" w:rsidRPr="00B429E2" w:rsidRDefault="00387CE4" w:rsidP="00E670E9">
            <w:pPr>
              <w:pStyle w:val="TAC"/>
            </w:pPr>
            <w:r w:rsidRPr="00B429E2">
              <w:t>dB</w:t>
            </w:r>
          </w:p>
        </w:tc>
        <w:tc>
          <w:tcPr>
            <w:tcW w:w="3700" w:type="dxa"/>
            <w:gridSpan w:val="5"/>
            <w:vMerge/>
          </w:tcPr>
          <w:p w14:paraId="3B32E8C1" w14:textId="77777777" w:rsidR="00387CE4" w:rsidRPr="00B429E2" w:rsidRDefault="00387CE4" w:rsidP="00E670E9">
            <w:pPr>
              <w:pStyle w:val="TAC"/>
            </w:pPr>
          </w:p>
        </w:tc>
        <w:tc>
          <w:tcPr>
            <w:tcW w:w="3700" w:type="dxa"/>
            <w:gridSpan w:val="5"/>
            <w:vMerge/>
          </w:tcPr>
          <w:p w14:paraId="2B17F6E0" w14:textId="77777777" w:rsidR="00387CE4" w:rsidRPr="00B429E2" w:rsidRDefault="00387CE4" w:rsidP="00E670E9">
            <w:pPr>
              <w:pStyle w:val="TAC"/>
            </w:pPr>
          </w:p>
        </w:tc>
      </w:tr>
      <w:tr w:rsidR="00387CE4" w:rsidRPr="00B429E2" w14:paraId="07525560" w14:textId="77777777" w:rsidTr="00E670E9">
        <w:trPr>
          <w:cantSplit/>
          <w:trHeight w:val="136"/>
          <w:jc w:val="center"/>
        </w:trPr>
        <w:tc>
          <w:tcPr>
            <w:tcW w:w="3494" w:type="dxa"/>
            <w:gridSpan w:val="2"/>
            <w:tcBorders>
              <w:left w:val="single" w:sz="4" w:space="0" w:color="auto"/>
              <w:bottom w:val="single" w:sz="4" w:space="0" w:color="auto"/>
            </w:tcBorders>
          </w:tcPr>
          <w:p w14:paraId="6E593F20" w14:textId="77777777" w:rsidR="00387CE4" w:rsidRPr="00B429E2" w:rsidRDefault="00387CE4" w:rsidP="00E670E9">
            <w:pPr>
              <w:pStyle w:val="TAL"/>
              <w:rPr>
                <w:lang w:val="en-US"/>
              </w:rPr>
            </w:pPr>
            <w:r w:rsidRPr="00B429E2">
              <w:rPr>
                <w:lang w:eastAsia="ja-JP"/>
              </w:rPr>
              <w:t xml:space="preserve">EPRE ratio of PDSCH DMRS to SSS </w:t>
            </w:r>
          </w:p>
        </w:tc>
        <w:tc>
          <w:tcPr>
            <w:tcW w:w="940" w:type="dxa"/>
            <w:tcBorders>
              <w:bottom w:val="single" w:sz="4" w:space="0" w:color="auto"/>
            </w:tcBorders>
          </w:tcPr>
          <w:p w14:paraId="70D7A2E9" w14:textId="77777777" w:rsidR="00387CE4" w:rsidRPr="00B429E2" w:rsidRDefault="00387CE4" w:rsidP="00E670E9">
            <w:pPr>
              <w:pStyle w:val="TAC"/>
            </w:pPr>
            <w:r w:rsidRPr="00B429E2">
              <w:t>dB</w:t>
            </w:r>
          </w:p>
        </w:tc>
        <w:tc>
          <w:tcPr>
            <w:tcW w:w="3700" w:type="dxa"/>
            <w:gridSpan w:val="5"/>
            <w:vMerge/>
          </w:tcPr>
          <w:p w14:paraId="1B91C141" w14:textId="77777777" w:rsidR="00387CE4" w:rsidRPr="00B429E2" w:rsidRDefault="00387CE4" w:rsidP="00E670E9">
            <w:pPr>
              <w:pStyle w:val="TAC"/>
            </w:pPr>
          </w:p>
        </w:tc>
        <w:tc>
          <w:tcPr>
            <w:tcW w:w="3700" w:type="dxa"/>
            <w:gridSpan w:val="5"/>
            <w:vMerge/>
          </w:tcPr>
          <w:p w14:paraId="41AF90C9" w14:textId="77777777" w:rsidR="00387CE4" w:rsidRPr="00B429E2" w:rsidRDefault="00387CE4" w:rsidP="00E670E9">
            <w:pPr>
              <w:pStyle w:val="TAC"/>
            </w:pPr>
          </w:p>
        </w:tc>
      </w:tr>
      <w:tr w:rsidR="00387CE4" w:rsidRPr="00B429E2" w14:paraId="2E4B7DED" w14:textId="77777777" w:rsidTr="00E670E9">
        <w:trPr>
          <w:cantSplit/>
          <w:trHeight w:val="136"/>
          <w:jc w:val="center"/>
        </w:trPr>
        <w:tc>
          <w:tcPr>
            <w:tcW w:w="3494" w:type="dxa"/>
            <w:gridSpan w:val="2"/>
            <w:tcBorders>
              <w:left w:val="single" w:sz="4" w:space="0" w:color="auto"/>
              <w:bottom w:val="single" w:sz="4" w:space="0" w:color="auto"/>
            </w:tcBorders>
          </w:tcPr>
          <w:p w14:paraId="7CA1FBFE" w14:textId="77777777" w:rsidR="00387CE4" w:rsidRPr="00B429E2" w:rsidRDefault="00387CE4" w:rsidP="00E670E9">
            <w:pPr>
              <w:pStyle w:val="TAL"/>
              <w:rPr>
                <w:lang w:val="en-US"/>
              </w:rPr>
            </w:pPr>
            <w:r w:rsidRPr="00B429E2">
              <w:rPr>
                <w:lang w:eastAsia="ja-JP"/>
              </w:rPr>
              <w:t>EPRE ratio of PDSCH to PDSCH DMRS</w:t>
            </w:r>
          </w:p>
        </w:tc>
        <w:tc>
          <w:tcPr>
            <w:tcW w:w="940" w:type="dxa"/>
            <w:tcBorders>
              <w:bottom w:val="single" w:sz="4" w:space="0" w:color="auto"/>
            </w:tcBorders>
          </w:tcPr>
          <w:p w14:paraId="6D4D4159" w14:textId="77777777" w:rsidR="00387CE4" w:rsidRPr="00B429E2" w:rsidRDefault="00387CE4" w:rsidP="00E670E9">
            <w:pPr>
              <w:pStyle w:val="TAC"/>
            </w:pPr>
            <w:r w:rsidRPr="00B429E2">
              <w:t>dB</w:t>
            </w:r>
          </w:p>
        </w:tc>
        <w:tc>
          <w:tcPr>
            <w:tcW w:w="3700" w:type="dxa"/>
            <w:gridSpan w:val="5"/>
            <w:vMerge/>
          </w:tcPr>
          <w:p w14:paraId="47D0D9C2" w14:textId="77777777" w:rsidR="00387CE4" w:rsidRPr="00B429E2" w:rsidRDefault="00387CE4" w:rsidP="00E670E9">
            <w:pPr>
              <w:pStyle w:val="TAC"/>
            </w:pPr>
          </w:p>
        </w:tc>
        <w:tc>
          <w:tcPr>
            <w:tcW w:w="3700" w:type="dxa"/>
            <w:gridSpan w:val="5"/>
            <w:vMerge/>
          </w:tcPr>
          <w:p w14:paraId="323ECD01" w14:textId="77777777" w:rsidR="00387CE4" w:rsidRPr="00B429E2" w:rsidRDefault="00387CE4" w:rsidP="00E670E9">
            <w:pPr>
              <w:pStyle w:val="TAC"/>
            </w:pPr>
          </w:p>
        </w:tc>
      </w:tr>
      <w:tr w:rsidR="00387CE4" w:rsidRPr="00B429E2" w14:paraId="0CC2B120" w14:textId="77777777" w:rsidTr="00E670E9">
        <w:trPr>
          <w:cantSplit/>
          <w:trHeight w:val="136"/>
          <w:jc w:val="center"/>
        </w:trPr>
        <w:tc>
          <w:tcPr>
            <w:tcW w:w="3494" w:type="dxa"/>
            <w:gridSpan w:val="2"/>
            <w:tcBorders>
              <w:left w:val="single" w:sz="4" w:space="0" w:color="auto"/>
              <w:bottom w:val="single" w:sz="4" w:space="0" w:color="auto"/>
            </w:tcBorders>
          </w:tcPr>
          <w:p w14:paraId="212AA96B" w14:textId="77777777" w:rsidR="00387CE4" w:rsidRPr="00B429E2" w:rsidRDefault="00387CE4" w:rsidP="00E670E9">
            <w:pPr>
              <w:pStyle w:val="TAL"/>
              <w:rPr>
                <w:lang w:val="en-US"/>
              </w:rPr>
            </w:pPr>
            <w:r w:rsidRPr="00B429E2">
              <w:rPr>
                <w:lang w:eastAsia="ja-JP"/>
              </w:rPr>
              <w:t>EPRE ratio of OCNG DMRS to SSS</w:t>
            </w:r>
          </w:p>
        </w:tc>
        <w:tc>
          <w:tcPr>
            <w:tcW w:w="940" w:type="dxa"/>
            <w:tcBorders>
              <w:bottom w:val="single" w:sz="4" w:space="0" w:color="auto"/>
            </w:tcBorders>
          </w:tcPr>
          <w:p w14:paraId="7CB229CF" w14:textId="77777777" w:rsidR="00387CE4" w:rsidRPr="00B429E2" w:rsidRDefault="00387CE4" w:rsidP="00E670E9">
            <w:pPr>
              <w:pStyle w:val="TAC"/>
            </w:pPr>
            <w:r w:rsidRPr="00B429E2">
              <w:t>dB</w:t>
            </w:r>
          </w:p>
        </w:tc>
        <w:tc>
          <w:tcPr>
            <w:tcW w:w="3700" w:type="dxa"/>
            <w:gridSpan w:val="5"/>
            <w:vMerge/>
          </w:tcPr>
          <w:p w14:paraId="59FAF664" w14:textId="77777777" w:rsidR="00387CE4" w:rsidRPr="00B429E2" w:rsidRDefault="00387CE4" w:rsidP="00E670E9">
            <w:pPr>
              <w:pStyle w:val="TAC"/>
            </w:pPr>
          </w:p>
        </w:tc>
        <w:tc>
          <w:tcPr>
            <w:tcW w:w="3700" w:type="dxa"/>
            <w:gridSpan w:val="5"/>
            <w:vMerge/>
          </w:tcPr>
          <w:p w14:paraId="0BCB2E7A" w14:textId="77777777" w:rsidR="00387CE4" w:rsidRPr="00B429E2" w:rsidRDefault="00387CE4" w:rsidP="00E670E9">
            <w:pPr>
              <w:pStyle w:val="TAC"/>
            </w:pPr>
          </w:p>
        </w:tc>
      </w:tr>
      <w:tr w:rsidR="00387CE4" w:rsidRPr="00B429E2" w14:paraId="413C04B5" w14:textId="77777777" w:rsidTr="00E670E9">
        <w:trPr>
          <w:cantSplit/>
          <w:trHeight w:val="136"/>
          <w:jc w:val="center"/>
        </w:trPr>
        <w:tc>
          <w:tcPr>
            <w:tcW w:w="3494" w:type="dxa"/>
            <w:gridSpan w:val="2"/>
            <w:tcBorders>
              <w:left w:val="single" w:sz="4" w:space="0" w:color="auto"/>
              <w:bottom w:val="single" w:sz="4" w:space="0" w:color="auto"/>
            </w:tcBorders>
          </w:tcPr>
          <w:p w14:paraId="2411D1F2" w14:textId="77777777" w:rsidR="00387CE4" w:rsidRPr="00B429E2" w:rsidRDefault="00387CE4" w:rsidP="00E670E9">
            <w:pPr>
              <w:pStyle w:val="TAL"/>
              <w:rPr>
                <w:lang w:val="en-US"/>
              </w:rPr>
            </w:pPr>
            <w:r w:rsidRPr="00B429E2">
              <w:rPr>
                <w:lang w:eastAsia="ja-JP"/>
              </w:rPr>
              <w:t>EPRE ratio of OCNG to OCNG DMRS</w:t>
            </w:r>
          </w:p>
        </w:tc>
        <w:tc>
          <w:tcPr>
            <w:tcW w:w="940" w:type="dxa"/>
            <w:tcBorders>
              <w:bottom w:val="single" w:sz="4" w:space="0" w:color="auto"/>
            </w:tcBorders>
          </w:tcPr>
          <w:p w14:paraId="5AB00907" w14:textId="77777777" w:rsidR="00387CE4" w:rsidRPr="00B429E2" w:rsidRDefault="00387CE4" w:rsidP="00E670E9">
            <w:pPr>
              <w:pStyle w:val="TAC"/>
            </w:pPr>
            <w:r w:rsidRPr="00B429E2">
              <w:t>dB</w:t>
            </w:r>
          </w:p>
        </w:tc>
        <w:tc>
          <w:tcPr>
            <w:tcW w:w="3700" w:type="dxa"/>
            <w:gridSpan w:val="5"/>
            <w:vMerge/>
            <w:tcBorders>
              <w:bottom w:val="single" w:sz="4" w:space="0" w:color="auto"/>
            </w:tcBorders>
          </w:tcPr>
          <w:p w14:paraId="2E5742C3" w14:textId="77777777" w:rsidR="00387CE4" w:rsidRPr="00B429E2" w:rsidRDefault="00387CE4" w:rsidP="00E670E9">
            <w:pPr>
              <w:pStyle w:val="TAC"/>
            </w:pPr>
          </w:p>
        </w:tc>
        <w:tc>
          <w:tcPr>
            <w:tcW w:w="3700" w:type="dxa"/>
            <w:gridSpan w:val="5"/>
            <w:vMerge/>
          </w:tcPr>
          <w:p w14:paraId="64A8F7EC" w14:textId="77777777" w:rsidR="00387CE4" w:rsidRPr="00B429E2" w:rsidRDefault="00387CE4" w:rsidP="00E670E9">
            <w:pPr>
              <w:pStyle w:val="TAC"/>
            </w:pPr>
          </w:p>
        </w:tc>
      </w:tr>
      <w:tr w:rsidR="00387CE4" w:rsidRPr="00B429E2" w14:paraId="339F8590" w14:textId="77777777" w:rsidTr="00E670E9">
        <w:trPr>
          <w:cantSplit/>
          <w:trHeight w:val="149"/>
          <w:jc w:val="center"/>
        </w:trPr>
        <w:tc>
          <w:tcPr>
            <w:tcW w:w="1918" w:type="dxa"/>
          </w:tcPr>
          <w:p w14:paraId="368D63C7" w14:textId="77777777" w:rsidR="00387CE4" w:rsidRPr="00B429E2" w:rsidRDefault="00387CE4" w:rsidP="00E670E9">
            <w:pPr>
              <w:pStyle w:val="TAL"/>
            </w:pPr>
            <w:proofErr w:type="spellStart"/>
            <w:r w:rsidRPr="00B429E2">
              <w:rPr>
                <w:rFonts w:eastAsia="?? ??"/>
              </w:rPr>
              <w:t>ssb</w:t>
            </w:r>
            <w:proofErr w:type="spellEnd"/>
            <w:r w:rsidRPr="00B429E2">
              <w:rPr>
                <w:rFonts w:eastAsia="?? ??"/>
              </w:rPr>
              <w:t>-Index 0 SNR</w:t>
            </w:r>
          </w:p>
        </w:tc>
        <w:tc>
          <w:tcPr>
            <w:tcW w:w="1576" w:type="dxa"/>
          </w:tcPr>
          <w:p w14:paraId="6939A2D5" w14:textId="77777777" w:rsidR="00387CE4" w:rsidRPr="00B429E2" w:rsidRDefault="00387CE4" w:rsidP="00E670E9">
            <w:pPr>
              <w:pStyle w:val="TAL"/>
              <w:rPr>
                <w:noProof/>
                <w:lang w:val="it-IT"/>
              </w:rPr>
            </w:pPr>
            <w:r>
              <w:rPr>
                <w:noProof/>
                <w:lang w:val="it-IT"/>
              </w:rPr>
              <w:t>Config 1</w:t>
            </w:r>
          </w:p>
        </w:tc>
        <w:tc>
          <w:tcPr>
            <w:tcW w:w="940" w:type="dxa"/>
          </w:tcPr>
          <w:p w14:paraId="6328A18A" w14:textId="77777777" w:rsidR="00387CE4" w:rsidRPr="00B429E2" w:rsidRDefault="00387CE4" w:rsidP="00E670E9">
            <w:pPr>
              <w:pStyle w:val="TAC"/>
            </w:pPr>
            <w:r w:rsidRPr="00B429E2">
              <w:t>dB</w:t>
            </w:r>
          </w:p>
        </w:tc>
        <w:tc>
          <w:tcPr>
            <w:tcW w:w="740" w:type="dxa"/>
          </w:tcPr>
          <w:p w14:paraId="28CA1502" w14:textId="77777777" w:rsidR="00387CE4" w:rsidRPr="00B429E2" w:rsidRDefault="00387CE4" w:rsidP="00E670E9">
            <w:pPr>
              <w:pStyle w:val="TAC"/>
            </w:pPr>
            <w:r w:rsidRPr="001161D9">
              <w:t>2</w:t>
            </w:r>
            <w:r>
              <w:rPr>
                <w:vertAlign w:val="superscript"/>
              </w:rPr>
              <w:t>Note 6</w:t>
            </w:r>
          </w:p>
        </w:tc>
        <w:tc>
          <w:tcPr>
            <w:tcW w:w="740" w:type="dxa"/>
          </w:tcPr>
          <w:p w14:paraId="6B94BA73" w14:textId="77777777" w:rsidR="00387CE4" w:rsidRPr="00B429E2" w:rsidRDefault="00387CE4" w:rsidP="00E670E9">
            <w:pPr>
              <w:pStyle w:val="TAC"/>
            </w:pPr>
            <w:r w:rsidRPr="001161D9">
              <w:t>-6</w:t>
            </w:r>
            <w:r>
              <w:rPr>
                <w:vertAlign w:val="superscript"/>
              </w:rPr>
              <w:t>Note 6</w:t>
            </w:r>
          </w:p>
        </w:tc>
        <w:tc>
          <w:tcPr>
            <w:tcW w:w="740" w:type="dxa"/>
          </w:tcPr>
          <w:p w14:paraId="43C1CDFB" w14:textId="77777777" w:rsidR="00387CE4" w:rsidRPr="00B429E2" w:rsidRDefault="00387CE4" w:rsidP="00E670E9">
            <w:pPr>
              <w:pStyle w:val="TAC"/>
            </w:pPr>
            <w:r w:rsidRPr="001161D9">
              <w:t>-15</w:t>
            </w:r>
          </w:p>
        </w:tc>
        <w:tc>
          <w:tcPr>
            <w:tcW w:w="740" w:type="dxa"/>
          </w:tcPr>
          <w:p w14:paraId="7D07E7ED" w14:textId="77777777" w:rsidR="00387CE4" w:rsidRPr="00B429E2" w:rsidRDefault="00387CE4" w:rsidP="00E670E9">
            <w:pPr>
              <w:pStyle w:val="TAC"/>
            </w:pPr>
            <w:r w:rsidRPr="001161D9">
              <w:t>-4.5</w:t>
            </w:r>
          </w:p>
        </w:tc>
        <w:tc>
          <w:tcPr>
            <w:tcW w:w="740" w:type="dxa"/>
          </w:tcPr>
          <w:p w14:paraId="335975D2" w14:textId="77777777" w:rsidR="00387CE4" w:rsidRPr="00B429E2" w:rsidRDefault="00387CE4" w:rsidP="00E670E9">
            <w:pPr>
              <w:pStyle w:val="TAC"/>
            </w:pPr>
            <w:r w:rsidRPr="001161D9">
              <w:t>2</w:t>
            </w:r>
            <w:r>
              <w:rPr>
                <w:vertAlign w:val="superscript"/>
              </w:rPr>
              <w:t>Note 6</w:t>
            </w:r>
          </w:p>
        </w:tc>
        <w:tc>
          <w:tcPr>
            <w:tcW w:w="3700" w:type="dxa"/>
            <w:gridSpan w:val="5"/>
            <w:vMerge/>
          </w:tcPr>
          <w:p w14:paraId="0A09C38C" w14:textId="77777777" w:rsidR="00387CE4" w:rsidRPr="00B429E2" w:rsidRDefault="00387CE4" w:rsidP="00E670E9">
            <w:pPr>
              <w:pStyle w:val="TAC"/>
            </w:pPr>
          </w:p>
        </w:tc>
      </w:tr>
      <w:tr w:rsidR="00387CE4" w:rsidRPr="00B429E2" w14:paraId="26BBE52F" w14:textId="77777777" w:rsidTr="00E670E9">
        <w:trPr>
          <w:cantSplit/>
          <w:trHeight w:val="199"/>
          <w:jc w:val="center"/>
        </w:trPr>
        <w:tc>
          <w:tcPr>
            <w:tcW w:w="1918" w:type="dxa"/>
          </w:tcPr>
          <w:p w14:paraId="09D3A588" w14:textId="77777777" w:rsidR="00387CE4" w:rsidRPr="00B429E2" w:rsidRDefault="00387CE4" w:rsidP="00E670E9">
            <w:pPr>
              <w:pStyle w:val="TAL"/>
              <w:rPr>
                <w:rFonts w:eastAsia="?? ??"/>
              </w:rPr>
            </w:pPr>
            <w:proofErr w:type="spellStart"/>
            <w:r w:rsidRPr="00B429E2">
              <w:rPr>
                <w:rFonts w:eastAsia="?? ??"/>
              </w:rPr>
              <w:t>ssb</w:t>
            </w:r>
            <w:proofErr w:type="spellEnd"/>
            <w:r w:rsidRPr="00B429E2">
              <w:rPr>
                <w:rFonts w:eastAsia="?? ??"/>
              </w:rPr>
              <w:t>-Index 1 SNR</w:t>
            </w:r>
          </w:p>
        </w:tc>
        <w:tc>
          <w:tcPr>
            <w:tcW w:w="1576" w:type="dxa"/>
          </w:tcPr>
          <w:p w14:paraId="1781F912" w14:textId="77777777" w:rsidR="00387CE4" w:rsidRPr="00B429E2" w:rsidRDefault="00387CE4" w:rsidP="00E670E9">
            <w:pPr>
              <w:pStyle w:val="TAL"/>
              <w:rPr>
                <w:noProof/>
                <w:lang w:val="it-IT"/>
              </w:rPr>
            </w:pPr>
            <w:r>
              <w:rPr>
                <w:noProof/>
                <w:lang w:val="it-IT"/>
              </w:rPr>
              <w:t>Config 1</w:t>
            </w:r>
          </w:p>
        </w:tc>
        <w:tc>
          <w:tcPr>
            <w:tcW w:w="940" w:type="dxa"/>
          </w:tcPr>
          <w:p w14:paraId="703CF6E3" w14:textId="77777777" w:rsidR="00387CE4" w:rsidRPr="00B429E2" w:rsidRDefault="00387CE4" w:rsidP="00E670E9">
            <w:pPr>
              <w:pStyle w:val="TAC"/>
            </w:pPr>
          </w:p>
        </w:tc>
        <w:tc>
          <w:tcPr>
            <w:tcW w:w="3700" w:type="dxa"/>
            <w:gridSpan w:val="5"/>
          </w:tcPr>
          <w:p w14:paraId="6DD84A03" w14:textId="77777777" w:rsidR="00387CE4" w:rsidRPr="00B429E2" w:rsidRDefault="00387CE4" w:rsidP="00E670E9">
            <w:pPr>
              <w:pStyle w:val="TAC"/>
            </w:pPr>
            <w:r w:rsidRPr="00B429E2">
              <w:t>Not sent</w:t>
            </w:r>
          </w:p>
        </w:tc>
        <w:tc>
          <w:tcPr>
            <w:tcW w:w="740" w:type="dxa"/>
          </w:tcPr>
          <w:p w14:paraId="1D9C567E" w14:textId="77777777" w:rsidR="00387CE4" w:rsidRPr="00B429E2" w:rsidRDefault="00387CE4" w:rsidP="00E670E9">
            <w:pPr>
              <w:pStyle w:val="TAC"/>
            </w:pPr>
            <w:r w:rsidRPr="001161D9">
              <w:t>2</w:t>
            </w:r>
            <w:r>
              <w:rPr>
                <w:vertAlign w:val="superscript"/>
              </w:rPr>
              <w:t>Note 6</w:t>
            </w:r>
          </w:p>
        </w:tc>
        <w:tc>
          <w:tcPr>
            <w:tcW w:w="740" w:type="dxa"/>
          </w:tcPr>
          <w:p w14:paraId="11AEEDED" w14:textId="77777777" w:rsidR="00387CE4" w:rsidRPr="00B429E2" w:rsidRDefault="00387CE4" w:rsidP="00E670E9">
            <w:pPr>
              <w:pStyle w:val="TAC"/>
            </w:pPr>
            <w:r w:rsidRPr="00B429E2">
              <w:t>-15</w:t>
            </w:r>
          </w:p>
        </w:tc>
        <w:tc>
          <w:tcPr>
            <w:tcW w:w="740" w:type="dxa"/>
          </w:tcPr>
          <w:p w14:paraId="7EEA61E1" w14:textId="77777777" w:rsidR="00387CE4" w:rsidRPr="00B429E2" w:rsidRDefault="00387CE4" w:rsidP="00E670E9">
            <w:pPr>
              <w:pStyle w:val="TAC"/>
            </w:pPr>
            <w:r w:rsidRPr="00B429E2">
              <w:t>-15</w:t>
            </w:r>
          </w:p>
        </w:tc>
        <w:tc>
          <w:tcPr>
            <w:tcW w:w="740" w:type="dxa"/>
          </w:tcPr>
          <w:p w14:paraId="00B9EB34" w14:textId="77777777" w:rsidR="00387CE4" w:rsidRPr="00B429E2" w:rsidRDefault="00387CE4" w:rsidP="00E670E9">
            <w:pPr>
              <w:pStyle w:val="TAC"/>
            </w:pPr>
            <w:r w:rsidRPr="00B429E2">
              <w:t>-15</w:t>
            </w:r>
          </w:p>
        </w:tc>
        <w:tc>
          <w:tcPr>
            <w:tcW w:w="740" w:type="dxa"/>
          </w:tcPr>
          <w:p w14:paraId="7780E41B" w14:textId="77777777" w:rsidR="00387CE4" w:rsidRPr="00B429E2" w:rsidRDefault="00387CE4" w:rsidP="00E670E9">
            <w:pPr>
              <w:pStyle w:val="TAC"/>
            </w:pPr>
            <w:r w:rsidRPr="00B429E2">
              <w:t>-15</w:t>
            </w:r>
          </w:p>
        </w:tc>
      </w:tr>
      <w:tr w:rsidR="00387CE4" w:rsidRPr="00B429E2" w14:paraId="19D962CA" w14:textId="77777777" w:rsidTr="00E670E9">
        <w:trPr>
          <w:cantSplit/>
          <w:trHeight w:val="199"/>
          <w:jc w:val="center"/>
        </w:trPr>
        <w:tc>
          <w:tcPr>
            <w:tcW w:w="1918" w:type="dxa"/>
          </w:tcPr>
          <w:p w14:paraId="11540761" w14:textId="77777777" w:rsidR="00387CE4" w:rsidRPr="00B429E2" w:rsidRDefault="00387CE4" w:rsidP="00E670E9">
            <w:pPr>
              <w:pStyle w:val="TAL"/>
              <w:rPr>
                <w:lang w:eastAsia="zh-CN"/>
              </w:rPr>
            </w:pPr>
            <w:r w:rsidRPr="00B429E2">
              <w:rPr>
                <w:rFonts w:hint="eastAsia"/>
                <w:lang w:eastAsia="zh-CN"/>
              </w:rPr>
              <w:t>S</w:t>
            </w:r>
            <w:r w:rsidRPr="00B429E2">
              <w:rPr>
                <w:lang w:eastAsia="zh-CN"/>
              </w:rPr>
              <w:t>NR on other channels and signals</w:t>
            </w:r>
          </w:p>
        </w:tc>
        <w:tc>
          <w:tcPr>
            <w:tcW w:w="1576" w:type="dxa"/>
          </w:tcPr>
          <w:p w14:paraId="5FABDCC4" w14:textId="77777777" w:rsidR="00387CE4" w:rsidRPr="00B429E2" w:rsidRDefault="00387CE4" w:rsidP="00E670E9">
            <w:pPr>
              <w:pStyle w:val="TAL"/>
              <w:rPr>
                <w:noProof/>
                <w:lang w:val="it-IT" w:eastAsia="zh-CN"/>
              </w:rPr>
            </w:pPr>
            <w:r w:rsidRPr="00B429E2">
              <w:rPr>
                <w:rFonts w:hint="eastAsia"/>
                <w:noProof/>
                <w:lang w:val="it-IT" w:eastAsia="zh-CN"/>
              </w:rPr>
              <w:t>C</w:t>
            </w:r>
            <w:r>
              <w:rPr>
                <w:noProof/>
                <w:lang w:val="it-IT" w:eastAsia="zh-CN"/>
              </w:rPr>
              <w:t>onfig 1</w:t>
            </w:r>
          </w:p>
        </w:tc>
        <w:tc>
          <w:tcPr>
            <w:tcW w:w="940" w:type="dxa"/>
          </w:tcPr>
          <w:p w14:paraId="5F4144CF" w14:textId="77777777" w:rsidR="00387CE4" w:rsidRPr="00B429E2" w:rsidRDefault="00387CE4" w:rsidP="00E670E9">
            <w:pPr>
              <w:pStyle w:val="TAC"/>
              <w:rPr>
                <w:lang w:eastAsia="zh-CN"/>
              </w:rPr>
            </w:pPr>
            <w:r w:rsidRPr="00B429E2">
              <w:rPr>
                <w:rFonts w:hint="eastAsia"/>
                <w:lang w:eastAsia="zh-CN"/>
              </w:rPr>
              <w:t>d</w:t>
            </w:r>
            <w:r w:rsidRPr="00B429E2">
              <w:rPr>
                <w:lang w:eastAsia="zh-CN"/>
              </w:rPr>
              <w:t>B</w:t>
            </w:r>
          </w:p>
        </w:tc>
        <w:tc>
          <w:tcPr>
            <w:tcW w:w="3700" w:type="dxa"/>
            <w:gridSpan w:val="5"/>
          </w:tcPr>
          <w:p w14:paraId="65F9B1D5" w14:textId="77777777" w:rsidR="00387CE4" w:rsidRPr="00B429E2" w:rsidRDefault="00387CE4" w:rsidP="00E670E9">
            <w:pPr>
              <w:pStyle w:val="TAC"/>
              <w:rPr>
                <w:lang w:eastAsia="zh-CN"/>
              </w:rPr>
            </w:pPr>
            <w:r w:rsidRPr="001161D9">
              <w:rPr>
                <w:lang w:eastAsia="zh-CN"/>
              </w:rPr>
              <w:t>2</w:t>
            </w:r>
            <w:r>
              <w:rPr>
                <w:vertAlign w:val="superscript"/>
              </w:rPr>
              <w:t>Note 6</w:t>
            </w:r>
          </w:p>
        </w:tc>
        <w:tc>
          <w:tcPr>
            <w:tcW w:w="3700" w:type="dxa"/>
            <w:gridSpan w:val="5"/>
          </w:tcPr>
          <w:p w14:paraId="37282327" w14:textId="77777777" w:rsidR="00387CE4" w:rsidRPr="00B429E2" w:rsidRDefault="00387CE4" w:rsidP="00E670E9">
            <w:pPr>
              <w:pStyle w:val="TAC"/>
              <w:rPr>
                <w:lang w:eastAsia="zh-CN"/>
              </w:rPr>
            </w:pPr>
            <w:r w:rsidRPr="00B429E2">
              <w:rPr>
                <w:lang w:eastAsia="zh-CN"/>
              </w:rPr>
              <w:t>N/A</w:t>
            </w:r>
          </w:p>
        </w:tc>
      </w:tr>
      <w:tr w:rsidR="00387CE4" w:rsidRPr="00B429E2" w14:paraId="15AF9CA0" w14:textId="77777777" w:rsidTr="00E670E9">
        <w:trPr>
          <w:cantSplit/>
          <w:trHeight w:val="153"/>
          <w:jc w:val="center"/>
        </w:trPr>
        <w:tc>
          <w:tcPr>
            <w:tcW w:w="1918" w:type="dxa"/>
          </w:tcPr>
          <w:p w14:paraId="43AFAE22" w14:textId="77777777" w:rsidR="00387CE4" w:rsidRPr="00B429E2" w:rsidRDefault="00387CE4" w:rsidP="00E670E9">
            <w:pPr>
              <w:pStyle w:val="TAL"/>
            </w:pPr>
            <w:r w:rsidRPr="00B429E2">
              <w:rPr>
                <w:position w:val="-12"/>
              </w:rPr>
              <w:object w:dxaOrig="420" w:dyaOrig="360" w14:anchorId="25B0DD94">
                <v:shape id="_x0000_i1836" type="#_x0000_t75" style="width:17.7pt;height:18.3pt" o:ole="" fillcolor="window">
                  <v:imagedata r:id="rId12" o:title=""/>
                </v:shape>
                <o:OLEObject Type="Embed" ProgID="Equation.3" ShapeID="_x0000_i1836" DrawAspect="Content" ObjectID="_1672175526" r:id="rId39"/>
              </w:object>
            </w:r>
          </w:p>
        </w:tc>
        <w:tc>
          <w:tcPr>
            <w:tcW w:w="1576" w:type="dxa"/>
          </w:tcPr>
          <w:p w14:paraId="45B82485" w14:textId="77777777" w:rsidR="00387CE4" w:rsidRPr="00B429E2" w:rsidRDefault="00387CE4" w:rsidP="00E670E9">
            <w:pPr>
              <w:pStyle w:val="TAL"/>
              <w:rPr>
                <w:noProof/>
                <w:lang w:val="it-IT"/>
              </w:rPr>
            </w:pPr>
            <w:r>
              <w:rPr>
                <w:noProof/>
                <w:lang w:val="it-IT"/>
              </w:rPr>
              <w:t>Config 1</w:t>
            </w:r>
          </w:p>
        </w:tc>
        <w:tc>
          <w:tcPr>
            <w:tcW w:w="940" w:type="dxa"/>
          </w:tcPr>
          <w:p w14:paraId="445DD7CF" w14:textId="77777777" w:rsidR="00387CE4" w:rsidRPr="00B429E2" w:rsidRDefault="00387CE4" w:rsidP="00E670E9">
            <w:pPr>
              <w:pStyle w:val="TAC"/>
            </w:pPr>
            <w:r w:rsidRPr="00B429E2">
              <w:t>dBm/</w:t>
            </w:r>
            <w:r w:rsidRPr="00B429E2">
              <w:br/>
              <w:t>15</w:t>
            </w:r>
            <w:r>
              <w:t>k</w:t>
            </w:r>
            <w:r w:rsidRPr="00B429E2">
              <w:t>Hz</w:t>
            </w:r>
          </w:p>
        </w:tc>
        <w:tc>
          <w:tcPr>
            <w:tcW w:w="3700" w:type="dxa"/>
            <w:gridSpan w:val="5"/>
          </w:tcPr>
          <w:p w14:paraId="5F2D03B4" w14:textId="77777777" w:rsidR="00387CE4" w:rsidRPr="00B429E2" w:rsidRDefault="00387CE4" w:rsidP="00E670E9">
            <w:pPr>
              <w:pStyle w:val="TAC"/>
            </w:pPr>
            <w:r>
              <w:t>-92.1</w:t>
            </w:r>
          </w:p>
        </w:tc>
        <w:tc>
          <w:tcPr>
            <w:tcW w:w="3700" w:type="dxa"/>
            <w:gridSpan w:val="5"/>
          </w:tcPr>
          <w:p w14:paraId="5CF3F29F" w14:textId="77777777" w:rsidR="00387CE4" w:rsidRPr="00B429E2" w:rsidRDefault="00387CE4" w:rsidP="00E670E9">
            <w:pPr>
              <w:pStyle w:val="TAC"/>
            </w:pPr>
            <w:r>
              <w:t>-92.1</w:t>
            </w:r>
          </w:p>
        </w:tc>
      </w:tr>
      <w:tr w:rsidR="00387CE4" w:rsidRPr="00B429E2" w14:paraId="67066738" w14:textId="77777777" w:rsidTr="00E670E9">
        <w:trPr>
          <w:cantSplit/>
          <w:trHeight w:val="153"/>
          <w:jc w:val="center"/>
        </w:trPr>
        <w:tc>
          <w:tcPr>
            <w:tcW w:w="3494" w:type="dxa"/>
            <w:gridSpan w:val="2"/>
          </w:tcPr>
          <w:p w14:paraId="0D1857F5" w14:textId="77777777" w:rsidR="00387CE4" w:rsidRPr="00B429E2" w:rsidRDefault="00387CE4" w:rsidP="00E670E9">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940" w:type="dxa"/>
          </w:tcPr>
          <w:p w14:paraId="79F2FD76" w14:textId="77777777" w:rsidR="00387CE4" w:rsidRPr="00B429E2" w:rsidRDefault="00387CE4" w:rsidP="00E670E9">
            <w:pPr>
              <w:pStyle w:val="TAC"/>
            </w:pPr>
          </w:p>
        </w:tc>
        <w:tc>
          <w:tcPr>
            <w:tcW w:w="7400" w:type="dxa"/>
            <w:gridSpan w:val="10"/>
          </w:tcPr>
          <w:p w14:paraId="79F27F31" w14:textId="77777777" w:rsidR="00387CE4" w:rsidRPr="00B429E2" w:rsidRDefault="00387CE4" w:rsidP="00E670E9">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387CE4" w:rsidRPr="00B429E2" w14:paraId="16173CC9" w14:textId="77777777" w:rsidTr="00E670E9">
        <w:trPr>
          <w:cantSplit/>
          <w:trHeight w:val="168"/>
          <w:jc w:val="center"/>
        </w:trPr>
        <w:tc>
          <w:tcPr>
            <w:tcW w:w="3494" w:type="dxa"/>
            <w:gridSpan w:val="2"/>
          </w:tcPr>
          <w:p w14:paraId="7BB2C940" w14:textId="77777777" w:rsidR="00387CE4" w:rsidRPr="00B429E2" w:rsidRDefault="00387CE4" w:rsidP="00E670E9">
            <w:pPr>
              <w:pStyle w:val="TAL"/>
            </w:pPr>
            <w:r w:rsidRPr="00B429E2">
              <w:rPr>
                <w:rFonts w:eastAsia="?? ??"/>
              </w:rPr>
              <w:t>Propagation condition</w:t>
            </w:r>
          </w:p>
        </w:tc>
        <w:tc>
          <w:tcPr>
            <w:tcW w:w="940" w:type="dxa"/>
          </w:tcPr>
          <w:p w14:paraId="14DF8A66" w14:textId="77777777" w:rsidR="00387CE4" w:rsidRPr="00B429E2" w:rsidRDefault="00387CE4" w:rsidP="00E670E9">
            <w:pPr>
              <w:pStyle w:val="TAC"/>
            </w:pPr>
          </w:p>
        </w:tc>
        <w:tc>
          <w:tcPr>
            <w:tcW w:w="3700" w:type="dxa"/>
            <w:gridSpan w:val="5"/>
          </w:tcPr>
          <w:p w14:paraId="5ECD1F21" w14:textId="77777777" w:rsidR="00387CE4" w:rsidRPr="00B429E2" w:rsidRDefault="00387CE4" w:rsidP="00E670E9">
            <w:pPr>
              <w:pStyle w:val="TAC"/>
            </w:pPr>
            <w:r w:rsidRPr="00B429E2">
              <w:t>TDL-A 30ns 75Hz</w:t>
            </w:r>
          </w:p>
        </w:tc>
        <w:tc>
          <w:tcPr>
            <w:tcW w:w="3700" w:type="dxa"/>
            <w:gridSpan w:val="5"/>
          </w:tcPr>
          <w:p w14:paraId="7E30180A" w14:textId="77777777" w:rsidR="00387CE4" w:rsidRPr="00B429E2" w:rsidRDefault="00387CE4" w:rsidP="00E670E9">
            <w:pPr>
              <w:pStyle w:val="TAC"/>
            </w:pPr>
            <w:r w:rsidRPr="00B429E2">
              <w:t>TDL-A 30ns 75Hz</w:t>
            </w:r>
          </w:p>
        </w:tc>
      </w:tr>
      <w:tr w:rsidR="00387CE4" w:rsidRPr="00B429E2" w14:paraId="5A32210A" w14:textId="77777777" w:rsidTr="00E670E9">
        <w:trPr>
          <w:cantSplit/>
          <w:trHeight w:val="168"/>
          <w:jc w:val="center"/>
        </w:trPr>
        <w:tc>
          <w:tcPr>
            <w:tcW w:w="11834" w:type="dxa"/>
            <w:gridSpan w:val="13"/>
          </w:tcPr>
          <w:p w14:paraId="148395F5" w14:textId="77777777" w:rsidR="00387CE4" w:rsidRPr="00B429E2" w:rsidRDefault="00387CE4" w:rsidP="00E670E9">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del w:id="567" w:author="Rose, Ian" w:date="2021-01-14T19:22:00Z">
              <w:r w:rsidDel="00BC04B3">
                <w:rPr>
                  <w:rFonts w:ascii="Arial" w:hAnsi="Arial" w:cs="Arial"/>
                  <w:sz w:val="18"/>
                  <w:szCs w:val="18"/>
                </w:rPr>
                <w:delText xml:space="preserve"> the resources in Cell 1</w:delText>
              </w:r>
              <w:r w:rsidRPr="00B429E2" w:rsidDel="00BC04B3">
                <w:rPr>
                  <w:rFonts w:ascii="Arial" w:hAnsi="Arial" w:cs="Arial"/>
                  <w:sz w:val="18"/>
                  <w:szCs w:val="18"/>
                </w:rPr>
                <w:delText xml:space="preserve"> are fully allocated and</w:delText>
              </w:r>
            </w:del>
            <w:r w:rsidRPr="00B429E2">
              <w:rPr>
                <w:rFonts w:ascii="Arial" w:hAnsi="Arial" w:cs="Arial"/>
                <w:sz w:val="18"/>
                <w:szCs w:val="18"/>
              </w:rPr>
              <w:t xml:space="preserve"> a constant total transmitted power spectral density is achieved for all OFDM symbols.</w:t>
            </w:r>
          </w:p>
          <w:p w14:paraId="171C8E8E" w14:textId="77777777" w:rsidR="00387CE4" w:rsidRPr="00B429E2" w:rsidRDefault="00387CE4" w:rsidP="00E670E9">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14:paraId="3D959A0E" w14:textId="77777777" w:rsidR="00387CE4" w:rsidRPr="00B429E2" w:rsidRDefault="00387CE4" w:rsidP="00E670E9">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 xml:space="preserve">SNR levels correspond to the signal to noise ratio over the SSS </w:t>
            </w:r>
            <w:proofErr w:type="spellStart"/>
            <w:r w:rsidRPr="00B429E2">
              <w:rPr>
                <w:rFonts w:ascii="Arial" w:hAnsi="Arial" w:cs="Arial"/>
                <w:sz w:val="18"/>
                <w:szCs w:val="18"/>
              </w:rPr>
              <w:t>REs.</w:t>
            </w:r>
            <w:proofErr w:type="spellEnd"/>
          </w:p>
          <w:p w14:paraId="2F43D4F7" w14:textId="77777777" w:rsidR="00387CE4" w:rsidRDefault="00387CE4" w:rsidP="00E670E9">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14:paraId="584DE551" w14:textId="77777777" w:rsidR="00387CE4" w:rsidRDefault="00387CE4" w:rsidP="00E670E9">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14:paraId="3F63293F" w14:textId="77777777" w:rsidR="00387CE4" w:rsidRPr="00B429E2" w:rsidRDefault="00387CE4" w:rsidP="00E670E9">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14:paraId="502A5D97" w14:textId="77777777" w:rsidR="00387CE4" w:rsidRPr="00A62BB0" w:rsidRDefault="00387CE4" w:rsidP="00387CE4"/>
    <w:p w14:paraId="04554559" w14:textId="77777777" w:rsidR="00387CE4" w:rsidRPr="00A62BB0" w:rsidRDefault="00387CE4" w:rsidP="00387CE4">
      <w:pPr>
        <w:keepNext/>
        <w:keepLines/>
        <w:spacing w:before="60"/>
        <w:jc w:val="center"/>
        <w:rPr>
          <w:rFonts w:ascii="Arial" w:hAnsi="Arial"/>
          <w:b/>
          <w:lang w:val="en-US"/>
        </w:rPr>
      </w:pPr>
      <w:r w:rsidRPr="00A62BB0">
        <w:rPr>
          <w:rFonts w:ascii="Arial" w:hAnsi="Arial"/>
          <w:b/>
          <w:lang w:val="en-US"/>
        </w:rPr>
        <w:t>Table A.7.5.1.2.1-4: Void</w:t>
      </w:r>
    </w:p>
    <w:p w14:paraId="5652127D" w14:textId="77777777" w:rsidR="00387CE4" w:rsidRPr="00A62BB0" w:rsidRDefault="00387CE4" w:rsidP="00387CE4">
      <w:pPr>
        <w:rPr>
          <w:lang w:val="en-US"/>
        </w:rPr>
      </w:pPr>
    </w:p>
    <w:p w14:paraId="259C373A" w14:textId="77777777" w:rsidR="00387CE4" w:rsidRPr="00A62BB0" w:rsidRDefault="00387CE4" w:rsidP="00387CE4">
      <w:pPr>
        <w:pStyle w:val="TH"/>
        <w:rPr>
          <w:rFonts w:eastAsia="Malgun Gothic"/>
          <w:kern w:val="20"/>
          <w:lang w:val="en-US"/>
        </w:rPr>
      </w:pPr>
      <w:r w:rsidRPr="00A62BB0">
        <w:rPr>
          <w:rFonts w:eastAsia="Malgun Gothic"/>
          <w:noProof/>
          <w:kern w:val="20"/>
          <w:lang w:val="en-US" w:eastAsia="zh-CN"/>
        </w:rPr>
        <w:lastRenderedPageBreak/>
        <w:drawing>
          <wp:inline distT="0" distB="0" distL="0" distR="0" wp14:anchorId="1B35A259" wp14:editId="73A1E5D4">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74FF8289" w14:textId="77777777" w:rsidR="00387CE4" w:rsidRDefault="00387CE4" w:rsidP="00387CE4">
      <w:pPr>
        <w:keepLines/>
        <w:spacing w:after="240"/>
        <w:jc w:val="center"/>
        <w:rPr>
          <w:rFonts w:ascii="Arial" w:hAnsi="Arial"/>
          <w:b/>
          <w:lang w:val="en-US"/>
        </w:rPr>
      </w:pPr>
      <w:r w:rsidRPr="00A62BB0">
        <w:rPr>
          <w:rFonts w:ascii="Arial" w:hAnsi="Arial"/>
          <w:b/>
          <w:lang w:val="en-US"/>
        </w:rPr>
        <w:t>Figure A.7.5.1.2.1-1: SNR variation for in-sync testing</w:t>
      </w:r>
    </w:p>
    <w:p w14:paraId="093FB324" w14:textId="32872882" w:rsidR="00387CE4" w:rsidRDefault="004439B9" w:rsidP="00387CE4">
      <w:pPr>
        <w:pStyle w:val="TF"/>
        <w:rPr>
          <w:lang w:val="en-US"/>
        </w:rPr>
      </w:pPr>
      <w:ins w:id="568" w:author="Rose, Ian" w:date="2021-01-14T18:31:00Z">
        <w:r>
          <w:object w:dxaOrig="8511" w:dyaOrig="5731" w14:anchorId="52B45058">
            <v:shape id="_x0000_i1944" type="#_x0000_t75" style="width:373.85pt;height:252pt" o:ole="">
              <v:imagedata r:id="rId41" o:title=""/>
            </v:shape>
            <o:OLEObject Type="Embed" ProgID="Visio.Drawing.15" ShapeID="_x0000_i1944" DrawAspect="Content" ObjectID="_1672175527" r:id="rId42"/>
          </w:object>
        </w:r>
      </w:ins>
      <w:del w:id="569" w:author="Rose, Ian" w:date="2021-01-14T18:31:00Z">
        <w:r w:rsidR="00387CE4" w:rsidDel="00034A7F">
          <w:object w:dxaOrig="8536" w:dyaOrig="5748" w14:anchorId="0D3139AE">
            <v:shape id="_x0000_i1837" type="#_x0000_t75" style="width:372.2pt;height:252pt" o:ole="">
              <v:imagedata r:id="rId17" o:title=""/>
            </v:shape>
            <o:OLEObject Type="Embed" ProgID="Visio.Drawing.11" ShapeID="_x0000_i1837" DrawAspect="Content" ObjectID="_1672175528" r:id="rId43"/>
          </w:object>
        </w:r>
      </w:del>
    </w:p>
    <w:p w14:paraId="6BC818CF" w14:textId="77777777" w:rsidR="00387CE4" w:rsidRPr="002E2B99" w:rsidRDefault="00387CE4" w:rsidP="00387CE4">
      <w:pPr>
        <w:pStyle w:val="TF"/>
        <w:rPr>
          <w:lang w:val="en-US"/>
        </w:rPr>
      </w:pPr>
      <w:r>
        <w:rPr>
          <w:lang w:val="en-US"/>
        </w:rPr>
        <w:t>Figure A.7.5.1.2</w:t>
      </w:r>
      <w:r w:rsidRPr="002E2B99">
        <w:rPr>
          <w:lang w:val="en-US"/>
        </w:rPr>
        <w:t xml:space="preserve">.1-2: </w:t>
      </w:r>
      <w:r w:rsidRPr="002E2B99">
        <w:t>Time multiplexed downlink transmissions</w:t>
      </w:r>
    </w:p>
    <w:p w14:paraId="766CA7E5" w14:textId="77777777" w:rsidR="00387CE4" w:rsidRPr="00A62BB0" w:rsidRDefault="00387CE4" w:rsidP="00387CE4">
      <w:pPr>
        <w:pStyle w:val="Heading5"/>
        <w:rPr>
          <w:snapToGrid w:val="0"/>
        </w:rPr>
      </w:pPr>
      <w:bookmarkStart w:id="570" w:name="_Toc535476701"/>
      <w:r w:rsidRPr="009264FA">
        <w:rPr>
          <w:snapToGrid w:val="0"/>
        </w:rPr>
        <w:t>A.7.5.1.2.2</w:t>
      </w:r>
      <w:r w:rsidRPr="00A62BB0">
        <w:rPr>
          <w:snapToGrid w:val="0"/>
        </w:rPr>
        <w:tab/>
        <w:t>Test Requirements</w:t>
      </w:r>
      <w:bookmarkEnd w:id="570"/>
    </w:p>
    <w:p w14:paraId="4171EF35" w14:textId="5A9A04A8" w:rsidR="00387CE4" w:rsidRPr="00A62BB0" w:rsidRDefault="00387CE4" w:rsidP="00387CE4">
      <w:r w:rsidRPr="00A62BB0">
        <w:t>The UE behaviour in each test during time durations T1, T2, T3, T4 and T5 shall be as follows:</w:t>
      </w:r>
    </w:p>
    <w:p w14:paraId="4AF29733" w14:textId="77777777" w:rsidR="00387CE4" w:rsidRPr="00A62BB0" w:rsidRDefault="00387CE4" w:rsidP="00387CE4">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579F5C4A" w14:textId="77777777" w:rsidR="00387CE4" w:rsidRPr="00A62BB0" w:rsidRDefault="00387CE4" w:rsidP="00387CE4">
      <w:r w:rsidRPr="00A62BB0">
        <w:t>The rate of correct events observed during repeated tests shall be at least 90%.</w:t>
      </w:r>
    </w:p>
    <w:p w14:paraId="13B5986D" w14:textId="77777777" w:rsidR="00387CE4" w:rsidRPr="00EC61C3" w:rsidRDefault="00387CE4" w:rsidP="00387CE4">
      <w:pPr>
        <w:rPr>
          <w:noProof/>
          <w:lang w:eastAsia="ja-JP"/>
        </w:rPr>
      </w:pPr>
      <w:r w:rsidRPr="00E55167">
        <w:rPr>
          <w:rFonts w:ascii="Arial" w:hAnsi="Arial" w:hint="eastAsia"/>
          <w:noProof/>
          <w:color w:val="FF0000"/>
          <w:sz w:val="32"/>
          <w:lang w:eastAsia="ja-JP"/>
        </w:rPr>
        <w:lastRenderedPageBreak/>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7E5E503E" w14:textId="77777777" w:rsidR="00387CE4" w:rsidRPr="00D314D5" w:rsidRDefault="00387CE4" w:rsidP="00387CE4">
      <w:pPr>
        <w:pStyle w:val="Heading4"/>
      </w:pPr>
      <w:r w:rsidRPr="009264FA">
        <w:t>A.7.5.8</w:t>
      </w:r>
      <w:r w:rsidRPr="00D314D5">
        <w:t>.1</w:t>
      </w:r>
      <w:r w:rsidRPr="00D314D5">
        <w:rPr>
          <w:szCs w:val="24"/>
        </w:rPr>
        <w:tab/>
      </w:r>
      <w:r w:rsidRPr="00D314D5">
        <w:t>MAC-CE based active TCI state switch</w:t>
      </w:r>
    </w:p>
    <w:p w14:paraId="03395748" w14:textId="77777777" w:rsidR="00387CE4" w:rsidRPr="00D314D5" w:rsidRDefault="00387CE4" w:rsidP="00387CE4">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proofErr w:type="spellStart"/>
      <w:r>
        <w:rPr>
          <w:rFonts w:ascii="Arial" w:hAnsi="Arial" w:cs="Arial"/>
        </w:rPr>
        <w:t>PCell</w:t>
      </w:r>
      <w:proofErr w:type="spellEnd"/>
      <w:r w:rsidRPr="00D314D5">
        <w:rPr>
          <w:rFonts w:ascii="Arial" w:hAnsi="Arial" w:cs="Arial"/>
        </w:rPr>
        <w:t xml:space="preserve"> FR2 active TCI state switch for a known TCI state</w:t>
      </w:r>
    </w:p>
    <w:p w14:paraId="76D830AB" w14:textId="77777777" w:rsidR="00387CE4" w:rsidRPr="00D314D5" w:rsidRDefault="00387CE4" w:rsidP="00387CE4">
      <w:pPr>
        <w:pStyle w:val="H6"/>
        <w:rPr>
          <w:rFonts w:eastAsia="MS Mincho"/>
        </w:rPr>
      </w:pPr>
      <w:r w:rsidRPr="009264FA">
        <w:rPr>
          <w:rFonts w:eastAsia="MS Mincho"/>
        </w:rPr>
        <w:t>A.7.5.8.1.1.1</w:t>
      </w:r>
      <w:r w:rsidRPr="00D314D5">
        <w:rPr>
          <w:rFonts w:eastAsia="MS Mincho"/>
        </w:rPr>
        <w:tab/>
        <w:t>Test Purpose and Environment</w:t>
      </w:r>
    </w:p>
    <w:p w14:paraId="5ED011D2" w14:textId="77777777" w:rsidR="00387CE4" w:rsidRPr="00D314D5" w:rsidRDefault="00387CE4" w:rsidP="00387CE4">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6F488F4F" w14:textId="77777777" w:rsidR="00387CE4" w:rsidRPr="00D314D5" w:rsidRDefault="00387CE4" w:rsidP="00387CE4">
      <w:pPr>
        <w:jc w:val="both"/>
      </w:pPr>
      <w:r w:rsidRPr="00D314D5">
        <w:t xml:space="preserve">The test scenario comprises of one NR </w:t>
      </w:r>
      <w:proofErr w:type="spellStart"/>
      <w:r w:rsidRPr="00D314D5">
        <w:t>PCell</w:t>
      </w:r>
      <w:proofErr w:type="spellEnd"/>
      <w:r w:rsidRPr="00D314D5">
        <w:t xml:space="preserve"> (Cell </w:t>
      </w:r>
      <w:r>
        <w:t>1</w:t>
      </w:r>
      <w:r w:rsidRPr="00D314D5">
        <w:t xml:space="preserve">) as given in Table </w:t>
      </w:r>
      <w:r>
        <w:t>A.7.5.8</w:t>
      </w:r>
      <w:r w:rsidRPr="00D314D5">
        <w:rPr>
          <w:rFonts w:eastAsia="MS Mincho"/>
          <w:bCs/>
        </w:rPr>
        <w:t>.1.1</w:t>
      </w:r>
      <w:r w:rsidRPr="00D314D5">
        <w:t xml:space="preserve">.1-2. Cell-specific parameters of NR </w:t>
      </w:r>
      <w:proofErr w:type="spellStart"/>
      <w:r w:rsidRPr="00D314D5">
        <w:t>PCell</w:t>
      </w:r>
      <w:proofErr w:type="spellEnd"/>
      <w:r w:rsidRPr="00D314D5">
        <w:t xml:space="preserve">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4DAECABA" w14:textId="77777777" w:rsidR="00387CE4" w:rsidRPr="00D314D5" w:rsidRDefault="00387CE4" w:rsidP="00387CE4">
      <w:pPr>
        <w:jc w:val="both"/>
      </w:pPr>
      <w:r w:rsidRPr="00D314D5">
        <w:t>PDCCHs indicating new transmissions shall be sent continuously</w:t>
      </w:r>
      <w:r w:rsidRPr="00D314D5">
        <w:rPr>
          <w:lang w:eastAsia="zh-CN"/>
        </w:rPr>
        <w:t xml:space="preserve"> on </w:t>
      </w:r>
      <w:proofErr w:type="spellStart"/>
      <w:r>
        <w:rPr>
          <w:lang w:eastAsia="zh-CN"/>
        </w:rPr>
        <w:t>PCell</w:t>
      </w:r>
      <w:proofErr w:type="spellEnd"/>
      <w:r w:rsidRPr="00D314D5">
        <w:t xml:space="preserve"> to ensure that the UE would have ACK/NACK sending.</w:t>
      </w:r>
    </w:p>
    <w:p w14:paraId="45A41351" w14:textId="77777777" w:rsidR="00387CE4" w:rsidRPr="00D314D5" w:rsidRDefault="00387CE4" w:rsidP="00387CE4">
      <w:pPr>
        <w:jc w:val="both"/>
      </w:pPr>
      <w:r w:rsidRPr="00D314D5">
        <w:t xml:space="preserve">Before the test starts, </w:t>
      </w:r>
    </w:p>
    <w:p w14:paraId="4285EAC9" w14:textId="77777777" w:rsidR="00387CE4" w:rsidRPr="00D314D5" w:rsidRDefault="00387CE4" w:rsidP="00387CE4">
      <w:pPr>
        <w:ind w:left="568" w:hanging="284"/>
      </w:pPr>
      <w:r w:rsidRPr="00D314D5">
        <w:t>-</w:t>
      </w:r>
      <w:r w:rsidRPr="00D314D5">
        <w:tab/>
        <w:t>UE is connected to Cell 1 (</w:t>
      </w:r>
      <w:proofErr w:type="spellStart"/>
      <w:r w:rsidRPr="00D314D5">
        <w:t>PCell</w:t>
      </w:r>
      <w:proofErr w:type="spellEnd"/>
      <w:r w:rsidRPr="00D314D5">
        <w:t>) on radio channel 1 (PCC)</w:t>
      </w:r>
      <w:r>
        <w:t>.</w:t>
      </w:r>
    </w:p>
    <w:p w14:paraId="268CEB20" w14:textId="77777777" w:rsidR="00387CE4" w:rsidRPr="00D314D5" w:rsidRDefault="00387CE4" w:rsidP="00387CE4">
      <w:pPr>
        <w:ind w:left="568" w:hanging="284"/>
      </w:pPr>
      <w:r w:rsidRPr="00D314D5">
        <w:t>-</w:t>
      </w:r>
      <w:r w:rsidRPr="00D314D5">
        <w:tab/>
        <w:t xml:space="preserve">UE is configured with 2 different TCI states for </w:t>
      </w:r>
      <w:proofErr w:type="spellStart"/>
      <w:r>
        <w:t>PCell</w:t>
      </w:r>
      <w:proofErr w:type="spellEnd"/>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0724F6C2" w14:textId="77777777" w:rsidR="00387CE4" w:rsidRPr="00D314D5" w:rsidRDefault="00387CE4" w:rsidP="00387CE4">
      <w:pPr>
        <w:ind w:left="568" w:hanging="284"/>
      </w:pPr>
      <w:r w:rsidRPr="00D314D5">
        <w:t>-</w:t>
      </w:r>
      <w:r w:rsidRPr="00D314D5">
        <w:tab/>
        <w:t xml:space="preserve">UE is indicated in TCI state 0 as the active PDCCH TCI state </w:t>
      </w:r>
    </w:p>
    <w:p w14:paraId="301B1292" w14:textId="77777777" w:rsidR="00387CE4" w:rsidRPr="00D314D5" w:rsidRDefault="00387CE4" w:rsidP="00387CE4">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19A43752" w14:textId="77777777" w:rsidR="00387CE4" w:rsidRPr="00D314D5" w:rsidRDefault="00387CE4" w:rsidP="00387CE4">
      <w:pPr>
        <w:jc w:val="both"/>
        <w:rPr>
          <w:lang w:eastAsia="zh-CN"/>
        </w:rPr>
      </w:pPr>
      <w:r w:rsidRPr="00D314D5">
        <w:rPr>
          <w:lang w:eastAsia="zh-CN"/>
        </w:rPr>
        <w:t xml:space="preserve">The test equipment verifies that UE can be scheduled on </w:t>
      </w:r>
      <w:proofErr w:type="spellStart"/>
      <w:r>
        <w:rPr>
          <w:lang w:eastAsia="zh-CN"/>
        </w:rPr>
        <w:t>PCell</w:t>
      </w:r>
      <w:proofErr w:type="spellEnd"/>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proofErr w:type="spellStart"/>
      <w:r>
        <w:rPr>
          <w:lang w:eastAsia="zh-CN"/>
        </w:rPr>
        <w:t>PCell</w:t>
      </w:r>
      <w:proofErr w:type="spellEnd"/>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proofErr w:type="gramStart"/>
      <w:r w:rsidRPr="00D314D5">
        <w:rPr>
          <w:rFonts w:eastAsia="Malgun Gothic"/>
          <w:lang w:eastAsia="zh-CN"/>
        </w:rPr>
        <w:t>)</w:t>
      </w:r>
      <w:r w:rsidRPr="00D314D5">
        <w:rPr>
          <w:lang w:eastAsia="zh-CN"/>
        </w:rPr>
        <w:t xml:space="preserve"> .</w:t>
      </w:r>
      <w:proofErr w:type="gramEnd"/>
    </w:p>
    <w:p w14:paraId="4BEAF4D1" w14:textId="77777777" w:rsidR="00387CE4" w:rsidRPr="00D314D5" w:rsidRDefault="00387CE4" w:rsidP="00387CE4">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87CE4" w:rsidRPr="00D314D5" w14:paraId="1C0ECB9B" w14:textId="77777777" w:rsidTr="00E670E9">
        <w:tc>
          <w:tcPr>
            <w:tcW w:w="2275" w:type="dxa"/>
            <w:tcBorders>
              <w:top w:val="single" w:sz="4" w:space="0" w:color="auto"/>
              <w:left w:val="single" w:sz="4" w:space="0" w:color="auto"/>
              <w:bottom w:val="single" w:sz="4" w:space="0" w:color="auto"/>
              <w:right w:val="single" w:sz="4" w:space="0" w:color="auto"/>
            </w:tcBorders>
            <w:hideMark/>
          </w:tcPr>
          <w:p w14:paraId="0FBEE054" w14:textId="77777777" w:rsidR="00387CE4" w:rsidRPr="00D314D5" w:rsidRDefault="00387CE4" w:rsidP="00E670E9">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8B0A74C" w14:textId="77777777" w:rsidR="00387CE4" w:rsidRPr="00D314D5" w:rsidRDefault="00387CE4" w:rsidP="00E670E9">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387CE4" w:rsidRPr="00D314D5" w14:paraId="0D15FFC9" w14:textId="77777777" w:rsidTr="00E670E9">
        <w:tc>
          <w:tcPr>
            <w:tcW w:w="2275" w:type="dxa"/>
            <w:tcBorders>
              <w:top w:val="single" w:sz="4" w:space="0" w:color="auto"/>
              <w:left w:val="single" w:sz="4" w:space="0" w:color="auto"/>
              <w:bottom w:val="single" w:sz="4" w:space="0" w:color="auto"/>
              <w:right w:val="single" w:sz="4" w:space="0" w:color="auto"/>
            </w:tcBorders>
            <w:hideMark/>
          </w:tcPr>
          <w:p w14:paraId="7EA5A73C" w14:textId="77777777" w:rsidR="00387CE4" w:rsidRPr="00D314D5" w:rsidRDefault="00387CE4" w:rsidP="00E670E9">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40DB643" w14:textId="77777777" w:rsidR="00387CE4" w:rsidRPr="00D314D5" w:rsidRDefault="00387CE4" w:rsidP="00E670E9">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20027486" w14:textId="77777777" w:rsidR="00387CE4" w:rsidRPr="00D314D5" w:rsidRDefault="00387CE4" w:rsidP="00387CE4">
      <w:pPr>
        <w:rPr>
          <w:lang w:eastAsia="zh-CN"/>
        </w:rPr>
      </w:pPr>
    </w:p>
    <w:p w14:paraId="193CFC7E" w14:textId="77777777" w:rsidR="00387CE4" w:rsidRPr="00D314D5" w:rsidRDefault="00387CE4" w:rsidP="00387CE4">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387CE4" w:rsidRPr="00D314D5" w14:paraId="4A7506A5"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53AF3002" w14:textId="77777777" w:rsidR="00387CE4" w:rsidRPr="00D314D5" w:rsidRDefault="00387CE4" w:rsidP="00E670E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2D1AC73" w14:textId="77777777" w:rsidR="00387CE4" w:rsidRPr="00D314D5" w:rsidRDefault="00387CE4" w:rsidP="00E670E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40D16496" w14:textId="77777777" w:rsidR="00387CE4" w:rsidRPr="00D314D5" w:rsidRDefault="00387CE4" w:rsidP="00E670E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3C0C99CC" w14:textId="77777777" w:rsidR="00387CE4" w:rsidRPr="00D314D5" w:rsidRDefault="00387CE4" w:rsidP="00E670E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387CE4" w:rsidRPr="00D314D5" w14:paraId="0EE626DD"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068CB220" w14:textId="77777777" w:rsidR="00387CE4" w:rsidRPr="00D314D5" w:rsidRDefault="00387CE4" w:rsidP="00E670E9">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9A225B" w14:textId="77777777" w:rsidR="00387CE4" w:rsidRPr="00D314D5"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A24E7C1" w14:textId="77777777" w:rsidR="00387CE4" w:rsidRPr="00D314D5" w:rsidRDefault="00387CE4" w:rsidP="00E670E9">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54DBCA21" w14:textId="77777777" w:rsidR="00387CE4" w:rsidRPr="00D314D5" w:rsidRDefault="00387CE4" w:rsidP="00E670E9">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387CE4" w:rsidRPr="00D314D5" w14:paraId="5F0DC41F"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E6D9BB7" w14:textId="77777777" w:rsidR="00387CE4" w:rsidRPr="00D314D5" w:rsidRDefault="00387CE4" w:rsidP="00E670E9">
            <w:pPr>
              <w:keepNext/>
              <w:keepLines/>
              <w:spacing w:after="0" w:line="256" w:lineRule="auto"/>
              <w:rPr>
                <w:rFonts w:ascii="Arial" w:hAnsi="Arial" w:cs="v4.2.0"/>
                <w:sz w:val="18"/>
                <w:lang w:eastAsia="ja-JP"/>
              </w:rPr>
            </w:pPr>
            <w:r w:rsidRPr="00D314D5">
              <w:rPr>
                <w:rFonts w:ascii="Arial" w:hAnsi="Arial" w:cs="v4.2.0"/>
                <w:sz w:val="18"/>
                <w:lang w:eastAsia="zh-CN"/>
              </w:rPr>
              <w:t xml:space="preserve">Active </w:t>
            </w:r>
            <w:proofErr w:type="spellStart"/>
            <w:r w:rsidRPr="00D314D5">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DFB947F" w14:textId="77777777" w:rsidR="00387CE4" w:rsidRPr="00D314D5"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77C9DE1"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2C1C777" w14:textId="77777777" w:rsidR="00387CE4" w:rsidRPr="00D314D5" w:rsidRDefault="00387CE4" w:rsidP="00E670E9">
            <w:pPr>
              <w:keepNext/>
              <w:keepLines/>
              <w:spacing w:after="0" w:line="256" w:lineRule="auto"/>
              <w:rPr>
                <w:rFonts w:ascii="Arial" w:hAnsi="Arial" w:cs="v4.2.0"/>
                <w:sz w:val="18"/>
                <w:lang w:eastAsia="ja-JP"/>
              </w:rPr>
            </w:pPr>
            <w:proofErr w:type="spellStart"/>
            <w:r w:rsidRPr="00D314D5">
              <w:rPr>
                <w:rFonts w:ascii="Arial" w:hAnsi="Arial" w:cs="v4.2.0"/>
                <w:sz w:val="18"/>
                <w:lang w:eastAsia="zh-CN"/>
              </w:rPr>
              <w:t>PCell</w:t>
            </w:r>
            <w:proofErr w:type="spellEnd"/>
            <w:r w:rsidRPr="00D314D5">
              <w:rPr>
                <w:rFonts w:ascii="Arial" w:hAnsi="Arial" w:cs="v4.2.0"/>
                <w:sz w:val="18"/>
                <w:lang w:eastAsia="zh-CN"/>
              </w:rPr>
              <w:t xml:space="preserve"> on RF channel number 1.</w:t>
            </w:r>
          </w:p>
        </w:tc>
      </w:tr>
      <w:tr w:rsidR="00387CE4" w:rsidRPr="00D314D5" w14:paraId="0015B149"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E29B354" w14:textId="77777777" w:rsidR="00387CE4" w:rsidRPr="00D314D5" w:rsidRDefault="00387CE4" w:rsidP="00E670E9">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D174BC" w14:textId="77777777" w:rsidR="00387CE4" w:rsidRPr="00D314D5"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E781442"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6FADF826" w14:textId="77777777" w:rsidR="00387CE4" w:rsidRPr="00D314D5" w:rsidRDefault="00387CE4" w:rsidP="00E670E9">
            <w:pPr>
              <w:keepNext/>
              <w:keepLines/>
              <w:spacing w:after="0" w:line="256" w:lineRule="auto"/>
              <w:rPr>
                <w:rFonts w:ascii="Arial" w:hAnsi="Arial" w:cs="v4.2.0"/>
                <w:sz w:val="18"/>
                <w:lang w:eastAsia="ja-JP"/>
              </w:rPr>
            </w:pPr>
          </w:p>
        </w:tc>
      </w:tr>
      <w:tr w:rsidR="00387CE4" w:rsidRPr="00D314D5" w14:paraId="5A1B5133"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5B3EEB26" w14:textId="77777777" w:rsidR="00387CE4" w:rsidRPr="00D314D5" w:rsidRDefault="00387CE4" w:rsidP="00E670E9">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D00266" w14:textId="77777777" w:rsidR="00387CE4" w:rsidRPr="00D314D5"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1F8D242"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61A6E13A" w14:textId="77777777" w:rsidR="00387CE4" w:rsidRPr="00D314D5" w:rsidRDefault="00387CE4" w:rsidP="00E670E9">
            <w:pPr>
              <w:keepNext/>
              <w:keepLines/>
              <w:spacing w:after="0" w:line="256" w:lineRule="auto"/>
              <w:rPr>
                <w:rFonts w:ascii="Arial" w:hAnsi="Arial" w:cs="v4.2.0"/>
                <w:sz w:val="18"/>
                <w:lang w:eastAsia="ja-JP"/>
              </w:rPr>
            </w:pPr>
          </w:p>
        </w:tc>
      </w:tr>
      <w:tr w:rsidR="00387CE4" w:rsidRPr="00D314D5" w14:paraId="6C530C1C"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6506F747" w14:textId="77777777" w:rsidR="00387CE4" w:rsidRPr="00D314D5" w:rsidRDefault="00387CE4" w:rsidP="00E670E9">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95242"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32E5844C"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2A1114AD" w14:textId="77777777" w:rsidR="00387CE4" w:rsidRPr="00D314D5" w:rsidRDefault="00387CE4" w:rsidP="00E670E9">
            <w:pPr>
              <w:keepNext/>
              <w:keepLines/>
              <w:spacing w:after="0" w:line="256" w:lineRule="auto"/>
              <w:rPr>
                <w:rFonts w:ascii="Arial" w:hAnsi="Arial" w:cs="v4.2.0"/>
                <w:sz w:val="18"/>
                <w:lang w:eastAsia="ja-JP"/>
              </w:rPr>
            </w:pPr>
          </w:p>
        </w:tc>
      </w:tr>
      <w:tr w:rsidR="00387CE4" w:rsidRPr="00D314D5" w14:paraId="7899615D"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49047127" w14:textId="77777777" w:rsidR="00387CE4" w:rsidRPr="00D314D5" w:rsidRDefault="00387CE4" w:rsidP="00E670E9">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5BD0F"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21E2C4C3" w14:textId="77777777" w:rsidR="00387CE4" w:rsidRPr="00D314D5" w:rsidRDefault="00387CE4" w:rsidP="00E670E9">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13A33E4A" w14:textId="77777777" w:rsidR="00387CE4" w:rsidRPr="00D314D5" w:rsidRDefault="00387CE4" w:rsidP="00E670E9">
            <w:pPr>
              <w:keepNext/>
              <w:keepLines/>
              <w:spacing w:after="0" w:line="256" w:lineRule="auto"/>
              <w:rPr>
                <w:rFonts w:ascii="Arial" w:hAnsi="Arial" w:cs="v4.2.0"/>
                <w:sz w:val="18"/>
                <w:lang w:eastAsia="ja-JP"/>
              </w:rPr>
            </w:pPr>
          </w:p>
        </w:tc>
      </w:tr>
    </w:tbl>
    <w:p w14:paraId="2F392DBD" w14:textId="77777777" w:rsidR="00387CE4" w:rsidRPr="00D314D5" w:rsidRDefault="00387CE4" w:rsidP="00387CE4"/>
    <w:p w14:paraId="3F9C765D" w14:textId="77777777" w:rsidR="00387CE4" w:rsidRPr="00D314D5" w:rsidRDefault="00387CE4" w:rsidP="00387CE4">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87CE4" w:rsidRPr="00D314D5" w14:paraId="3DECBB9B"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75AB4B" w14:textId="77777777" w:rsidR="00387CE4" w:rsidRPr="00D314D5" w:rsidRDefault="00387CE4" w:rsidP="00E670E9">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D395075" w14:textId="77777777" w:rsidR="00387CE4" w:rsidRPr="00D314D5" w:rsidRDefault="00387CE4" w:rsidP="00E670E9">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AD08E37" w14:textId="77777777" w:rsidR="00387CE4" w:rsidRPr="00D314D5" w:rsidRDefault="00387CE4" w:rsidP="00E670E9">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387CE4" w:rsidRPr="00D314D5" w14:paraId="7F588109"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E60B2A" w14:textId="77777777" w:rsidR="00387CE4" w:rsidRPr="00D314D5" w:rsidRDefault="00387CE4" w:rsidP="00E670E9">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D472CA4"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885602"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387CE4" w:rsidRPr="00D314D5" w14:paraId="62E735E3" w14:textId="77777777" w:rsidTr="00E670E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15B2F48"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2319E1F"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8BD13E"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387CE4" w:rsidRPr="00D314D5" w14:paraId="4A062F1C" w14:textId="77777777" w:rsidTr="00E670E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B0B3F72"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98DED87"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DE2A36"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387CE4" w:rsidRPr="00D314D5" w14:paraId="2EC798D1"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4A28AD" w14:textId="77777777" w:rsidR="00387CE4" w:rsidRPr="00D314D5" w:rsidRDefault="00387CE4" w:rsidP="00E670E9">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A075714"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A47920" w14:textId="647D412C" w:rsidR="00387CE4" w:rsidRPr="00D314D5" w:rsidRDefault="00387CE4" w:rsidP="00E670E9">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proofErr w:type="gramStart"/>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proofErr w:type="gramEnd"/>
            <w:r w:rsidRPr="00D314D5">
              <w:rPr>
                <w:rFonts w:ascii="Arial" w:eastAsia="Malgun Gothic" w:hAnsi="Arial" w:cs="Arial"/>
                <w:sz w:val="18"/>
                <w:szCs w:val="18"/>
                <w:lang w:val="de-DE" w:eastAsia="zh-CN"/>
              </w:rPr>
              <w:t xml:space="preserve"> = </w:t>
            </w:r>
            <w:ins w:id="571" w:author="Rose, Ian" w:date="2021-01-14T16:48:00Z">
              <w:r w:rsidR="00BC6898">
                <w:rPr>
                  <w:rFonts w:ascii="Arial" w:eastAsia="Malgun Gothic" w:hAnsi="Arial" w:cs="Arial"/>
                  <w:sz w:val="18"/>
                  <w:szCs w:val="18"/>
                  <w:lang w:val="de-DE" w:eastAsia="zh-CN"/>
                </w:rPr>
                <w:t>24</w:t>
              </w:r>
            </w:ins>
            <w:del w:id="572" w:author="Rose, Ian" w:date="2021-01-14T16:48:00Z">
              <w:r w:rsidRPr="00D314D5" w:rsidDel="00BC6898">
                <w:rPr>
                  <w:rFonts w:ascii="Arial" w:eastAsia="Malgun Gothic" w:hAnsi="Arial" w:cs="Arial"/>
                  <w:sz w:val="18"/>
                  <w:szCs w:val="18"/>
                  <w:lang w:val="de-DE" w:eastAsia="zh-CN"/>
                </w:rPr>
                <w:delText>66</w:delText>
              </w:r>
            </w:del>
          </w:p>
        </w:tc>
      </w:tr>
      <w:tr w:rsidR="00387CE4" w:rsidRPr="00D314D5" w14:paraId="40FCC8BC" w14:textId="77777777" w:rsidTr="00E670E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A3E5BC0"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5295B7"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465377"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387CE4" w:rsidRPr="00D314D5" w14:paraId="484A91DD"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AD993B"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ADC4A77"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21B5DD"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387CE4" w:rsidRPr="00D314D5" w14:paraId="589B5C5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CA9610"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9EBC84B"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6FAF0C"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387CE4" w:rsidRPr="00D314D5" w14:paraId="179C166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324E8B"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3FC1BA4"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BD20B1"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387CE4" w:rsidRPr="00D314D5" w14:paraId="51D8C4AE"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13F057"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9F816AB"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8A6886" w14:textId="77777777" w:rsidR="00387CE4" w:rsidRPr="00D314D5" w:rsidRDefault="00387CE4" w:rsidP="00E670E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387CE4" w:rsidRPr="00D314D5" w14:paraId="138FD50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FE258D"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7F339A3"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F6EA85" w14:textId="77777777" w:rsidR="00387CE4" w:rsidRPr="00D314D5" w:rsidRDefault="00387CE4" w:rsidP="00E670E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387CE4" w:rsidRPr="00D314D5" w14:paraId="4D286DEF"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EBFF74"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BB3C86D"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1CDBC8" w14:textId="77777777" w:rsidR="00387CE4" w:rsidRPr="00D314D5" w:rsidRDefault="00387CE4" w:rsidP="00E670E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387CE4" w:rsidRPr="00D314D5" w14:paraId="047DF7EB"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0E416B"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4F0664E"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91C6A1" w14:textId="343A1CD6"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w:t>
            </w:r>
            <w:ins w:id="573" w:author="Rose, Ian" w:date="2021-01-14T16:48:00Z">
              <w:r w:rsidR="00BC6898">
                <w:rPr>
                  <w:rFonts w:ascii="Arial" w:hAnsi="Arial" w:cs="Arial"/>
                  <w:sz w:val="18"/>
                  <w:szCs w:val="16"/>
                  <w:lang w:eastAsia="zh-CN"/>
                </w:rPr>
                <w:t>5</w:t>
              </w:r>
            </w:ins>
            <w:del w:id="574" w:author="Rose, Ian" w:date="2021-01-14T16:48:00Z">
              <w:r w:rsidRPr="00D314D5" w:rsidDel="00BC6898">
                <w:rPr>
                  <w:rFonts w:ascii="Arial" w:hAnsi="Arial" w:cs="Arial"/>
                  <w:sz w:val="18"/>
                  <w:szCs w:val="16"/>
                  <w:lang w:eastAsia="zh-CN"/>
                </w:rPr>
                <w:delText>1</w:delText>
              </w:r>
            </w:del>
          </w:p>
        </w:tc>
      </w:tr>
      <w:tr w:rsidR="00387CE4" w:rsidRPr="00D314D5" w14:paraId="6ACAA3E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9C9549" w14:textId="77777777" w:rsidR="00387CE4" w:rsidRPr="00D314D5" w:rsidRDefault="00387CE4" w:rsidP="00E670E9">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5180415"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618F7D" w14:textId="77777777" w:rsidR="00387CE4" w:rsidRPr="00D314D5" w:rsidRDefault="00387CE4" w:rsidP="00E670E9">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387CE4" w:rsidRPr="00D314D5" w14:paraId="709F03DE"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FE8133" w14:textId="77777777" w:rsidR="00387CE4" w:rsidRPr="00D314D5" w:rsidRDefault="00387CE4" w:rsidP="00E670E9">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0AF68DB"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565F9E" w14:textId="77777777" w:rsidR="00387CE4" w:rsidRPr="00D314D5" w:rsidRDefault="00387CE4" w:rsidP="00E670E9">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387CE4" w:rsidRPr="00D314D5" w14:paraId="68491D0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6442D4" w14:textId="77777777" w:rsidR="00387CE4" w:rsidRPr="00D314D5" w:rsidRDefault="00387CE4" w:rsidP="00E670E9">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4647723"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3B556C" w14:textId="77777777" w:rsidR="00387CE4" w:rsidRPr="00D314D5" w:rsidRDefault="00387CE4" w:rsidP="00E670E9">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387CE4" w:rsidRPr="00D314D5" w14:paraId="4C71706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EB54B5" w14:textId="77777777" w:rsidR="00387CE4" w:rsidRPr="00D314D5" w:rsidRDefault="00387CE4" w:rsidP="00E670E9">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A1D824F"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1D19BE" w14:textId="77777777" w:rsidR="00387CE4" w:rsidRPr="00D314D5" w:rsidRDefault="00387CE4" w:rsidP="00E670E9">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387CE4" w:rsidRPr="00D314D5" w14:paraId="3F73ED5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F20C37" w14:textId="77777777" w:rsidR="00387CE4" w:rsidRPr="00D314D5" w:rsidRDefault="00387CE4" w:rsidP="00E670E9">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ECB69ED"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ABA208"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387CE4" w:rsidRPr="00D314D5" w14:paraId="7674921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64F3AD"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4E52239" w14:textId="77777777" w:rsidR="00387CE4" w:rsidRPr="00D314D5"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5E872C"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387CE4" w:rsidRPr="00D314D5" w14:paraId="3685BC7B"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15D798"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DFCCEA3"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6903D20"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387CE4" w:rsidRPr="00D314D5" w14:paraId="7539D64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9C9BF1"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173D8C"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8A10B43" w14:textId="77777777" w:rsidR="00387CE4" w:rsidRPr="00D314D5" w:rsidRDefault="00387CE4" w:rsidP="00E670E9">
            <w:pPr>
              <w:spacing w:after="0" w:line="256" w:lineRule="auto"/>
              <w:rPr>
                <w:rFonts w:ascii="Arial" w:hAnsi="Arial" w:cs="v4.2.0"/>
                <w:sz w:val="18"/>
                <w:lang w:eastAsia="zh-CN"/>
              </w:rPr>
            </w:pPr>
          </w:p>
        </w:tc>
      </w:tr>
      <w:tr w:rsidR="00387CE4" w:rsidRPr="00D314D5" w14:paraId="543A69B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DEC3A0"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03BCF2"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974785E" w14:textId="77777777" w:rsidR="00387CE4" w:rsidRPr="00D314D5" w:rsidRDefault="00387CE4" w:rsidP="00E670E9">
            <w:pPr>
              <w:spacing w:after="0" w:line="256" w:lineRule="auto"/>
              <w:rPr>
                <w:rFonts w:ascii="Arial" w:hAnsi="Arial" w:cs="v4.2.0"/>
                <w:sz w:val="18"/>
                <w:lang w:eastAsia="zh-CN"/>
              </w:rPr>
            </w:pPr>
          </w:p>
        </w:tc>
      </w:tr>
      <w:tr w:rsidR="00387CE4" w:rsidRPr="00D314D5" w14:paraId="31203E2D"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F67AD4"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D2FFB2"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2A7F99F" w14:textId="77777777" w:rsidR="00387CE4" w:rsidRPr="00D314D5" w:rsidRDefault="00387CE4" w:rsidP="00E670E9">
            <w:pPr>
              <w:spacing w:after="0" w:line="256" w:lineRule="auto"/>
              <w:rPr>
                <w:rFonts w:ascii="Arial" w:hAnsi="Arial" w:cs="v4.2.0"/>
                <w:sz w:val="18"/>
                <w:lang w:eastAsia="zh-CN"/>
              </w:rPr>
            </w:pPr>
          </w:p>
        </w:tc>
      </w:tr>
      <w:tr w:rsidR="00387CE4" w:rsidRPr="00D314D5" w14:paraId="443E6C7E"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FE101A"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BC816B"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FBDED1E" w14:textId="77777777" w:rsidR="00387CE4" w:rsidRPr="00D314D5" w:rsidRDefault="00387CE4" w:rsidP="00E670E9">
            <w:pPr>
              <w:spacing w:after="0" w:line="256" w:lineRule="auto"/>
              <w:rPr>
                <w:rFonts w:ascii="Arial" w:hAnsi="Arial" w:cs="v4.2.0"/>
                <w:sz w:val="18"/>
                <w:lang w:eastAsia="zh-CN"/>
              </w:rPr>
            </w:pPr>
          </w:p>
        </w:tc>
      </w:tr>
      <w:tr w:rsidR="00387CE4" w:rsidRPr="00D314D5" w14:paraId="7537512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D4FA63"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966EEB"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2A2E1A" w14:textId="77777777" w:rsidR="00387CE4" w:rsidRPr="00D314D5" w:rsidRDefault="00387CE4" w:rsidP="00E670E9">
            <w:pPr>
              <w:spacing w:after="0" w:line="256" w:lineRule="auto"/>
              <w:rPr>
                <w:rFonts w:ascii="Arial" w:hAnsi="Arial" w:cs="v4.2.0"/>
                <w:sz w:val="18"/>
                <w:lang w:eastAsia="zh-CN"/>
              </w:rPr>
            </w:pPr>
          </w:p>
        </w:tc>
      </w:tr>
      <w:tr w:rsidR="00387CE4" w:rsidRPr="00D314D5" w14:paraId="4D95EE70"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31C186"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DA28E5"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5F8C4B" w14:textId="77777777" w:rsidR="00387CE4" w:rsidRPr="00D314D5" w:rsidRDefault="00387CE4" w:rsidP="00E670E9">
            <w:pPr>
              <w:spacing w:after="0" w:line="256" w:lineRule="auto"/>
              <w:rPr>
                <w:rFonts w:ascii="Arial" w:hAnsi="Arial" w:cs="v4.2.0"/>
                <w:sz w:val="18"/>
                <w:lang w:eastAsia="zh-CN"/>
              </w:rPr>
            </w:pPr>
          </w:p>
        </w:tc>
      </w:tr>
      <w:tr w:rsidR="00387CE4" w:rsidRPr="00D314D5" w14:paraId="2F5974C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E92CB0"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OCNG DMRS to </w:t>
            </w:r>
            <w:proofErr w:type="gramStart"/>
            <w:r w:rsidRPr="00D314D5">
              <w:rPr>
                <w:rFonts w:ascii="Arial" w:hAnsi="Arial" w:cs="Arial"/>
                <w:sz w:val="18"/>
                <w:szCs w:val="16"/>
                <w:lang w:eastAsia="ja-JP"/>
              </w:rPr>
              <w:t>SSS(</w:t>
            </w:r>
            <w:proofErr w:type="gramEnd"/>
            <w:r w:rsidRPr="00D314D5">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6401EE"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6AABE76" w14:textId="77777777" w:rsidR="00387CE4" w:rsidRPr="00D314D5" w:rsidRDefault="00387CE4" w:rsidP="00E670E9">
            <w:pPr>
              <w:spacing w:after="0" w:line="256" w:lineRule="auto"/>
              <w:rPr>
                <w:rFonts w:ascii="Arial" w:hAnsi="Arial" w:cs="v4.2.0"/>
                <w:sz w:val="18"/>
                <w:lang w:eastAsia="zh-CN"/>
              </w:rPr>
            </w:pPr>
          </w:p>
        </w:tc>
      </w:tr>
      <w:tr w:rsidR="00387CE4" w:rsidRPr="00D314D5" w14:paraId="04998DCC"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E1F42D" w14:textId="77777777" w:rsidR="00387CE4" w:rsidRPr="00D314D5" w:rsidRDefault="00387CE4" w:rsidP="00E670E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611BD2" w14:textId="77777777" w:rsidR="00387CE4" w:rsidRPr="00D314D5"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7506FA" w14:textId="77777777" w:rsidR="00387CE4" w:rsidRPr="00D314D5" w:rsidRDefault="00387CE4" w:rsidP="00E670E9">
            <w:pPr>
              <w:spacing w:after="0" w:line="256" w:lineRule="auto"/>
              <w:rPr>
                <w:rFonts w:ascii="Arial" w:hAnsi="Arial" w:cs="v4.2.0"/>
                <w:sz w:val="18"/>
                <w:lang w:eastAsia="zh-CN"/>
              </w:rPr>
            </w:pPr>
          </w:p>
        </w:tc>
      </w:tr>
      <w:tr w:rsidR="00387CE4" w:rsidRPr="00D314D5" w14:paraId="6024A63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E190F2" w14:textId="77777777" w:rsidR="00387CE4" w:rsidRPr="00D314D5" w:rsidRDefault="00387CE4" w:rsidP="00E670E9">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582527B" w14:textId="77777777" w:rsidR="00387CE4" w:rsidRPr="00D314D5" w:rsidRDefault="00387CE4" w:rsidP="00E670E9">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A305DC" w14:textId="77777777" w:rsidR="00387CE4" w:rsidRPr="00D314D5" w:rsidRDefault="00387CE4" w:rsidP="00E670E9">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387CE4" w:rsidRPr="00D314D5" w14:paraId="6DE655F3" w14:textId="77777777" w:rsidTr="00E670E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9091E8F" w14:textId="77777777" w:rsidR="00387CE4" w:rsidRPr="00D314D5" w:rsidRDefault="00387CE4" w:rsidP="00E670E9">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w:t>
            </w:r>
            <w:del w:id="575" w:author="Rose, Ian" w:date="2021-01-14T19:22:00Z">
              <w:r w:rsidRPr="00D314D5" w:rsidDel="00BC04B3">
                <w:rPr>
                  <w:rFonts w:ascii="Arial" w:hAnsi="Arial" w:cs="Arial"/>
                  <w:sz w:val="18"/>
                  <w:lang w:eastAsia="zh-CN"/>
                </w:rPr>
                <w:delText xml:space="preserve"> </w:delText>
              </w:r>
              <w:r w:rsidDel="00BC04B3">
                <w:rPr>
                  <w:rFonts w:ascii="Arial" w:hAnsi="Arial" w:cs="Arial" w:hint="eastAsia"/>
                  <w:sz w:val="18"/>
                  <w:lang w:val="en-US" w:eastAsia="zh-CN"/>
                </w:rPr>
                <w:delText>the resources in Cell 1</w:delText>
              </w:r>
              <w:r w:rsidRPr="00D314D5" w:rsidDel="00BC04B3">
                <w:rPr>
                  <w:rFonts w:ascii="Arial" w:hAnsi="Arial" w:cs="Arial"/>
                  <w:sz w:val="18"/>
                  <w:lang w:eastAsia="zh-CN"/>
                </w:rPr>
                <w:delText xml:space="preserve"> are fully allocated and</w:delText>
              </w:r>
            </w:del>
            <w:r w:rsidRPr="00D314D5">
              <w:rPr>
                <w:rFonts w:ascii="Arial" w:hAnsi="Arial" w:cs="Arial"/>
                <w:sz w:val="18"/>
                <w:lang w:eastAsia="zh-CN"/>
              </w:rPr>
              <w:t xml:space="preserve"> a constant total transmitted power spectral density is achieved for all OFDM symbols.</w:t>
            </w:r>
          </w:p>
        </w:tc>
      </w:tr>
    </w:tbl>
    <w:p w14:paraId="387C2AD0" w14:textId="77777777" w:rsidR="00387CE4" w:rsidRPr="00D314D5" w:rsidRDefault="00387CE4" w:rsidP="00387CE4"/>
    <w:p w14:paraId="0E8337D2" w14:textId="77777777" w:rsidR="00387CE4" w:rsidRPr="00D314D5" w:rsidRDefault="00387CE4" w:rsidP="00387CE4">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387CE4" w:rsidRPr="00D314D5" w14:paraId="30ED0E0A" w14:textId="77777777" w:rsidTr="00E670E9">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B0126FD" w14:textId="77777777" w:rsidR="00387CE4" w:rsidRPr="00D314D5" w:rsidRDefault="00387CE4" w:rsidP="00E670E9">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56419E7C" w14:textId="77777777" w:rsidR="00387CE4" w:rsidRPr="00D314D5" w:rsidRDefault="00387CE4" w:rsidP="00E670E9">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E69EE70" w14:textId="77777777" w:rsidR="00387CE4" w:rsidRPr="00D314D5" w:rsidRDefault="00387CE4" w:rsidP="00E670E9">
            <w:pPr>
              <w:pStyle w:val="TAH"/>
              <w:rPr>
                <w:lang w:eastAsia="zh-CN"/>
              </w:rPr>
            </w:pPr>
            <w:r w:rsidRPr="00D314D5">
              <w:rPr>
                <w:lang w:eastAsia="zh-CN"/>
              </w:rPr>
              <w:t xml:space="preserve">Cell </w:t>
            </w:r>
            <w:r>
              <w:rPr>
                <w:lang w:eastAsia="zh-CN"/>
              </w:rPr>
              <w:t>1</w:t>
            </w:r>
          </w:p>
        </w:tc>
      </w:tr>
      <w:tr w:rsidR="00387CE4" w:rsidRPr="00D314D5" w14:paraId="21B43716" w14:textId="77777777" w:rsidTr="00E670E9">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14056D3" w14:textId="77777777" w:rsidR="00387CE4" w:rsidRPr="00D314D5" w:rsidRDefault="00387CE4" w:rsidP="00E670E9">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6C4F912D" w14:textId="77777777" w:rsidR="00387CE4" w:rsidRPr="00D314D5" w:rsidRDefault="00387CE4" w:rsidP="00E670E9">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38151DA" w14:textId="77777777" w:rsidR="00387CE4" w:rsidRPr="00D314D5" w:rsidRDefault="00387CE4" w:rsidP="00E670E9">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32DDE41" w14:textId="77777777" w:rsidR="00387CE4" w:rsidRPr="00D314D5" w:rsidRDefault="00387CE4" w:rsidP="00E670E9">
            <w:pPr>
              <w:pStyle w:val="TAH"/>
              <w:rPr>
                <w:lang w:eastAsia="zh-CN"/>
              </w:rPr>
            </w:pPr>
            <w:r w:rsidRPr="00D314D5">
              <w:rPr>
                <w:lang w:eastAsia="zh-CN"/>
              </w:rPr>
              <w:t>SSB1</w:t>
            </w:r>
          </w:p>
        </w:tc>
      </w:tr>
      <w:tr w:rsidR="00387CE4" w:rsidRPr="00D314D5" w14:paraId="1E7B9976" w14:textId="77777777" w:rsidTr="00E670E9">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9B207CF" w14:textId="77777777" w:rsidR="00387CE4" w:rsidRPr="00D314D5" w:rsidRDefault="00387CE4" w:rsidP="00E670E9">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DE2483E" w14:textId="77777777" w:rsidR="00387CE4" w:rsidRPr="00D314D5" w:rsidRDefault="00387CE4" w:rsidP="00E670E9">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CFA6DA1" w14:textId="77777777" w:rsidR="00387CE4" w:rsidRPr="00D314D5" w:rsidRDefault="00387CE4" w:rsidP="00E670E9">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E4CA409" w14:textId="77777777" w:rsidR="00387CE4" w:rsidRPr="00D314D5" w:rsidRDefault="00387CE4" w:rsidP="00E670E9">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D3DD25A" w14:textId="77777777" w:rsidR="00387CE4" w:rsidRPr="00D314D5" w:rsidRDefault="00387CE4" w:rsidP="00E670E9">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7BB7B71" w14:textId="77777777" w:rsidR="00387CE4" w:rsidRPr="00D314D5" w:rsidRDefault="00387CE4" w:rsidP="00E670E9">
            <w:pPr>
              <w:pStyle w:val="TAH"/>
              <w:rPr>
                <w:lang w:eastAsia="zh-CN"/>
              </w:rPr>
            </w:pPr>
            <w:r w:rsidRPr="00D314D5">
              <w:rPr>
                <w:lang w:eastAsia="zh-CN"/>
              </w:rPr>
              <w:t>T2</w:t>
            </w:r>
          </w:p>
        </w:tc>
      </w:tr>
      <w:tr w:rsidR="00387CE4" w:rsidRPr="00D314D5" w14:paraId="1856D127" w14:textId="77777777" w:rsidTr="00E670E9">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6BAFD91" w14:textId="77777777" w:rsidR="00387CE4" w:rsidRPr="00D314D5" w:rsidRDefault="00387CE4" w:rsidP="00E670E9">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E9E51E8"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AB90DE5" w14:textId="77777777" w:rsidR="00387CE4" w:rsidRPr="00D314D5" w:rsidRDefault="00387CE4" w:rsidP="00E670E9">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387CE4" w:rsidRPr="00D314D5" w14:paraId="760913FC" w14:textId="77777777" w:rsidTr="00E670E9">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5A2792B" w14:textId="77777777" w:rsidR="00387CE4" w:rsidRPr="00D314D5" w:rsidRDefault="00387CE4" w:rsidP="00E670E9">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550F42B5" w14:textId="77777777" w:rsidR="00387CE4" w:rsidRPr="00D314D5" w:rsidRDefault="00387CE4" w:rsidP="00E670E9">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57EFCA9" w14:textId="77777777" w:rsidR="00387CE4" w:rsidRPr="00D314D5" w:rsidRDefault="00387CE4" w:rsidP="00E670E9">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33AFB03E" w14:textId="77777777" w:rsidR="00387CE4" w:rsidRPr="00D314D5" w:rsidRDefault="00387CE4" w:rsidP="00E670E9">
            <w:pPr>
              <w:pStyle w:val="TAC"/>
              <w:rPr>
                <w:lang w:eastAsia="zh-CN"/>
              </w:rPr>
            </w:pPr>
            <w:r w:rsidRPr="00806803">
              <w:rPr>
                <w:lang w:val="en-US"/>
              </w:rPr>
              <w:t>AoA2</w:t>
            </w:r>
          </w:p>
        </w:tc>
      </w:tr>
      <w:tr w:rsidR="00BC6898" w:rsidRPr="00D314D5" w14:paraId="64318EAB" w14:textId="77777777" w:rsidTr="00E670E9">
        <w:trPr>
          <w:cantSplit/>
          <w:jc w:val="center"/>
        </w:trPr>
        <w:tc>
          <w:tcPr>
            <w:tcW w:w="1615" w:type="dxa"/>
            <w:tcBorders>
              <w:left w:val="single" w:sz="4" w:space="0" w:color="auto"/>
              <w:bottom w:val="single" w:sz="4" w:space="0" w:color="auto"/>
              <w:right w:val="single" w:sz="4" w:space="0" w:color="auto"/>
            </w:tcBorders>
          </w:tcPr>
          <w:p w14:paraId="5550A61A" w14:textId="77777777" w:rsidR="00BC6898" w:rsidRPr="00D314D5" w:rsidRDefault="00BC6898" w:rsidP="00E670E9">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12012185" w14:textId="77777777" w:rsidR="00BC6898" w:rsidRPr="00D314D5" w:rsidRDefault="00BC6898" w:rsidP="00E670E9">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3E0AC1E" w14:textId="77777777" w:rsidR="00BC6898" w:rsidRPr="00806803" w:rsidRDefault="00BC6898" w:rsidP="00E670E9">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506F9846" w14:textId="1AB8F612" w:rsidR="00BC6898" w:rsidRPr="00806803" w:rsidRDefault="00BC6898" w:rsidP="00E670E9">
            <w:pPr>
              <w:pStyle w:val="TAC"/>
              <w:rPr>
                <w:lang w:val="en-US"/>
              </w:rPr>
            </w:pPr>
            <w:ins w:id="576" w:author="Rose, Ian" w:date="2021-01-14T16:49:00Z">
              <w:r>
                <w:rPr>
                  <w:lang w:val="en-US"/>
                </w:rPr>
                <w:t>Rough</w:t>
              </w:r>
            </w:ins>
          </w:p>
        </w:tc>
      </w:tr>
      <w:tr w:rsidR="00387CE4" w:rsidRPr="00D314D5" w:rsidDel="00BC6898" w14:paraId="2B884E14" w14:textId="1864F079" w:rsidTr="00E670E9">
        <w:trPr>
          <w:cantSplit/>
          <w:jc w:val="center"/>
          <w:del w:id="577" w:author="Rose, Ian" w:date="2021-01-14T16:49:00Z"/>
        </w:trPr>
        <w:tc>
          <w:tcPr>
            <w:tcW w:w="1615" w:type="dxa"/>
            <w:tcBorders>
              <w:top w:val="single" w:sz="4" w:space="0" w:color="auto"/>
              <w:left w:val="single" w:sz="4" w:space="0" w:color="auto"/>
              <w:bottom w:val="single" w:sz="4" w:space="0" w:color="auto"/>
              <w:right w:val="single" w:sz="4" w:space="0" w:color="auto"/>
            </w:tcBorders>
            <w:hideMark/>
          </w:tcPr>
          <w:p w14:paraId="5C3B1CC5" w14:textId="170BD5D2" w:rsidR="00387CE4" w:rsidRPr="00D314D5" w:rsidDel="00BC6898" w:rsidRDefault="00387CE4" w:rsidP="00E670E9">
            <w:pPr>
              <w:pStyle w:val="TAL"/>
              <w:rPr>
                <w:del w:id="578" w:author="Rose, Ian" w:date="2021-01-14T16:49:00Z"/>
                <w:lang w:val="da-DK" w:eastAsia="zh-CN"/>
              </w:rPr>
            </w:pPr>
            <w:del w:id="579" w:author="Rose, Ian" w:date="2021-01-14T16:49:00Z">
              <w:r w:rsidRPr="00D314D5" w:rsidDel="00BC6898">
                <w:rPr>
                  <w:lang w:eastAsia="zh-CN"/>
                </w:rPr>
                <w:delText>N</w:delText>
              </w:r>
              <w:r w:rsidRPr="00D314D5" w:rsidDel="00BC6898">
                <w:rPr>
                  <w:vertAlign w:val="subscript"/>
                  <w:lang w:eastAsia="zh-CN"/>
                </w:rPr>
                <w:delText>oc</w:delText>
              </w:r>
              <w:r w:rsidRPr="00D314D5" w:rsidDel="00BC6898">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62CBABEC" w14:textId="48DB0499" w:rsidR="00387CE4" w:rsidRPr="00D314D5" w:rsidDel="00BC6898" w:rsidRDefault="00387CE4" w:rsidP="00E670E9">
            <w:pPr>
              <w:keepNext/>
              <w:keepLines/>
              <w:spacing w:after="0" w:line="256" w:lineRule="auto"/>
              <w:jc w:val="center"/>
              <w:rPr>
                <w:del w:id="580" w:author="Rose, Ian" w:date="2021-01-14T16:49:00Z"/>
                <w:rFonts w:ascii="Arial" w:hAnsi="Arial" w:cs="Arial"/>
                <w:sz w:val="18"/>
                <w:lang w:val="it-IT" w:eastAsia="zh-CN"/>
              </w:rPr>
            </w:pPr>
            <w:del w:id="581" w:author="Rose, Ian" w:date="2021-01-14T16:49:00Z">
              <w:r w:rsidRPr="00D314D5" w:rsidDel="00BC6898">
                <w:rPr>
                  <w:rFonts w:ascii="Arial" w:hAnsi="Arial" w:cs="Arial"/>
                  <w:sz w:val="18"/>
                  <w:lang w:eastAsia="zh-CN"/>
                </w:rPr>
                <w:delText>dBm/15 kHz</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3A8F6E54" w14:textId="4415EE54" w:rsidR="00387CE4" w:rsidRPr="00D314D5" w:rsidDel="00BC6898" w:rsidRDefault="00387CE4" w:rsidP="00E670E9">
            <w:pPr>
              <w:keepNext/>
              <w:keepLines/>
              <w:spacing w:after="0" w:line="256" w:lineRule="auto"/>
              <w:jc w:val="center"/>
              <w:rPr>
                <w:del w:id="582" w:author="Rose, Ian" w:date="2021-01-14T16:49:00Z"/>
                <w:rFonts w:ascii="Arial" w:hAnsi="Arial" w:cs="Arial"/>
                <w:sz w:val="18"/>
                <w:lang w:eastAsia="zh-CN"/>
              </w:rPr>
            </w:pPr>
            <w:del w:id="583" w:author="Rose, Ian" w:date="2021-01-14T16:49:00Z">
              <w:r w:rsidRPr="00D314D5" w:rsidDel="00BC6898">
                <w:rPr>
                  <w:rFonts w:ascii="Arial" w:hAnsi="Arial" w:cs="Arial"/>
                  <w:sz w:val="18"/>
                  <w:lang w:eastAsia="zh-CN"/>
                </w:rPr>
                <w:delText>-92</w:delText>
              </w:r>
              <w:r w:rsidDel="00BC6898">
                <w:rPr>
                  <w:rFonts w:ascii="Arial" w:hAnsi="Arial" w:cs="Arial"/>
                  <w:sz w:val="18"/>
                  <w:lang w:eastAsia="zh-CN"/>
                </w:rPr>
                <w:delText>.1</w:delText>
              </w:r>
            </w:del>
          </w:p>
        </w:tc>
      </w:tr>
      <w:tr w:rsidR="00387CE4" w:rsidRPr="00D314D5" w:rsidDel="00BC6898" w14:paraId="292DE870" w14:textId="16AC5D46" w:rsidTr="00E670E9">
        <w:trPr>
          <w:cantSplit/>
          <w:jc w:val="center"/>
          <w:del w:id="584" w:author="Rose, Ian" w:date="2021-01-14T16:49:00Z"/>
        </w:trPr>
        <w:tc>
          <w:tcPr>
            <w:tcW w:w="1615" w:type="dxa"/>
            <w:tcBorders>
              <w:top w:val="single" w:sz="4" w:space="0" w:color="auto"/>
              <w:left w:val="single" w:sz="4" w:space="0" w:color="auto"/>
              <w:bottom w:val="single" w:sz="4" w:space="0" w:color="auto"/>
              <w:right w:val="single" w:sz="4" w:space="0" w:color="auto"/>
            </w:tcBorders>
            <w:hideMark/>
          </w:tcPr>
          <w:p w14:paraId="27282CA2" w14:textId="23148ECF" w:rsidR="00387CE4" w:rsidRPr="00D314D5" w:rsidDel="00BC6898" w:rsidRDefault="00387CE4" w:rsidP="00E670E9">
            <w:pPr>
              <w:pStyle w:val="TAL"/>
              <w:rPr>
                <w:del w:id="585" w:author="Rose, Ian" w:date="2021-01-14T16:49:00Z"/>
                <w:rFonts w:cs="v4.2.0"/>
                <w:lang w:eastAsia="zh-CN"/>
              </w:rPr>
            </w:pPr>
            <w:del w:id="586" w:author="Rose, Ian" w:date="2021-01-14T16:49:00Z">
              <w:r w:rsidRPr="00D314D5" w:rsidDel="00BC6898">
                <w:rPr>
                  <w:lang w:eastAsia="zh-CN"/>
                </w:rPr>
                <w:delText>N</w:delText>
              </w:r>
              <w:r w:rsidRPr="00D314D5" w:rsidDel="00BC6898">
                <w:rPr>
                  <w:vertAlign w:val="subscript"/>
                  <w:lang w:eastAsia="zh-CN"/>
                </w:rPr>
                <w:delText>oc</w:delText>
              </w:r>
              <w:r w:rsidRPr="00D314D5" w:rsidDel="00BC6898">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4B4514BF" w14:textId="220FE2FD" w:rsidR="00387CE4" w:rsidRPr="00D314D5" w:rsidDel="00BC6898" w:rsidRDefault="00387CE4" w:rsidP="00E670E9">
            <w:pPr>
              <w:keepNext/>
              <w:keepLines/>
              <w:spacing w:after="0" w:line="256" w:lineRule="auto"/>
              <w:jc w:val="center"/>
              <w:rPr>
                <w:del w:id="587" w:author="Rose, Ian" w:date="2021-01-14T16:49:00Z"/>
                <w:rFonts w:ascii="Arial" w:hAnsi="Arial" w:cs="v4.2.0"/>
                <w:sz w:val="18"/>
                <w:lang w:eastAsia="zh-CN"/>
              </w:rPr>
            </w:pPr>
            <w:del w:id="588" w:author="Rose, Ian" w:date="2021-01-14T16:49:00Z">
              <w:r w:rsidRPr="00D314D5" w:rsidDel="00BC6898">
                <w:rPr>
                  <w:rFonts w:ascii="Arial" w:hAnsi="Arial" w:cs="Arial"/>
                  <w:sz w:val="18"/>
                  <w:lang w:eastAsia="zh-CN"/>
                </w:rPr>
                <w:delText>dBm/SCS</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3439D1AF" w14:textId="4ABED98A" w:rsidR="00387CE4" w:rsidRPr="00D314D5" w:rsidDel="00BC6898" w:rsidRDefault="00387CE4" w:rsidP="00E670E9">
            <w:pPr>
              <w:keepNext/>
              <w:keepLines/>
              <w:spacing w:after="0" w:line="256" w:lineRule="auto"/>
              <w:jc w:val="center"/>
              <w:rPr>
                <w:del w:id="589" w:author="Rose, Ian" w:date="2021-01-14T16:49:00Z"/>
                <w:rFonts w:ascii="Arial" w:hAnsi="Arial" w:cs="v4.2.0"/>
                <w:sz w:val="18"/>
                <w:lang w:eastAsia="zh-CN"/>
              </w:rPr>
            </w:pPr>
            <w:del w:id="590" w:author="Rose, Ian" w:date="2021-01-14T16:49:00Z">
              <w:r w:rsidRPr="00D314D5" w:rsidDel="00BC6898">
                <w:rPr>
                  <w:rFonts w:ascii="Arial" w:hAnsi="Arial" w:cs="v4.2.0"/>
                  <w:sz w:val="18"/>
                  <w:lang w:eastAsia="zh-CN"/>
                </w:rPr>
                <w:delText>-83</w:delText>
              </w:r>
              <w:r w:rsidDel="00BC6898">
                <w:rPr>
                  <w:rFonts w:ascii="Arial" w:hAnsi="Arial" w:cs="v4.2.0"/>
                  <w:sz w:val="18"/>
                  <w:lang w:eastAsia="zh-CN"/>
                </w:rPr>
                <w:delText>.1</w:delText>
              </w:r>
            </w:del>
          </w:p>
        </w:tc>
      </w:tr>
      <w:tr w:rsidR="00387CE4" w:rsidRPr="00D314D5" w14:paraId="483EC4C8"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13ADD90" w14:textId="77777777" w:rsidR="00387CE4" w:rsidRPr="00D314D5" w:rsidRDefault="00387CE4" w:rsidP="00E670E9">
            <w:pPr>
              <w:pStyle w:val="TAL"/>
              <w:rPr>
                <w:lang w:val="da-DK" w:eastAsia="zh-CN"/>
              </w:rPr>
            </w:pPr>
            <w:proofErr w:type="spellStart"/>
            <w:r w:rsidRPr="00D314D5">
              <w:rPr>
                <w:lang w:eastAsia="zh-CN"/>
              </w:rPr>
              <w:t>Ê</w:t>
            </w:r>
            <w:r w:rsidRPr="00D314D5">
              <w:rPr>
                <w:vertAlign w:val="subscript"/>
                <w:lang w:eastAsia="zh-CN"/>
              </w:rPr>
              <w:t>s</w:t>
            </w:r>
            <w:proofErr w:type="spellEnd"/>
            <w:del w:id="591" w:author="Rose, Ian" w:date="2021-01-14T16:49:00Z">
              <w:r w:rsidRPr="00D314D5" w:rsidDel="00BC6898">
                <w:rPr>
                  <w:lang w:eastAsia="zh-CN"/>
                </w:rPr>
                <w:delText>/N</w:delText>
              </w:r>
              <w:r w:rsidRPr="00D314D5" w:rsidDel="00BC6898">
                <w:rPr>
                  <w:vertAlign w:val="subscript"/>
                  <w:lang w:eastAsia="zh-CN"/>
                </w:rPr>
                <w:delText>oc</w:delText>
              </w:r>
            </w:del>
          </w:p>
        </w:tc>
        <w:tc>
          <w:tcPr>
            <w:tcW w:w="1980" w:type="dxa"/>
            <w:tcBorders>
              <w:top w:val="single" w:sz="4" w:space="0" w:color="auto"/>
              <w:left w:val="single" w:sz="4" w:space="0" w:color="auto"/>
              <w:bottom w:val="single" w:sz="4" w:space="0" w:color="auto"/>
              <w:right w:val="single" w:sz="4" w:space="0" w:color="auto"/>
            </w:tcBorders>
            <w:hideMark/>
          </w:tcPr>
          <w:p w14:paraId="2A52C517" w14:textId="6952590A" w:rsidR="00387CE4" w:rsidRPr="00D314D5" w:rsidRDefault="00387CE4" w:rsidP="00E670E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ins w:id="592" w:author="Rose, Ian" w:date="2021-01-14T16:49:00Z">
              <w:r w:rsidR="00BC6898">
                <w:rPr>
                  <w:rFonts w:ascii="Arial" w:hAnsi="Arial" w:cs="Arial"/>
                  <w:sz w:val="18"/>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445FCCC9" w14:textId="77242FE4" w:rsidR="00387CE4" w:rsidRPr="00D314D5" w:rsidRDefault="00BC6898" w:rsidP="00E670E9">
            <w:pPr>
              <w:keepNext/>
              <w:keepLines/>
              <w:spacing w:after="0" w:line="256" w:lineRule="auto"/>
              <w:jc w:val="center"/>
              <w:rPr>
                <w:rFonts w:ascii="Arial" w:hAnsi="Arial" w:cs="Arial"/>
                <w:sz w:val="18"/>
                <w:lang w:eastAsia="zh-CN"/>
              </w:rPr>
            </w:pPr>
            <w:ins w:id="593" w:author="Rose, Ian" w:date="2021-01-14T16:50:00Z">
              <w:r w:rsidRPr="00BC6898">
                <w:rPr>
                  <w:rFonts w:ascii="Arial" w:hAnsi="Arial" w:cs="Arial"/>
                  <w:sz w:val="18"/>
                  <w:lang w:eastAsia="zh-CN"/>
                  <w:rPrChange w:id="594" w:author="Rose, Ian" w:date="2021-01-14T16:50:00Z">
                    <w:rPr>
                      <w:szCs w:val="18"/>
                    </w:rPr>
                  </w:rPrChange>
                </w:rPr>
                <w:t>-80.6</w:t>
              </w:r>
            </w:ins>
            <w:del w:id="595" w:author="Rose, Ian" w:date="2021-01-14T16:50:00Z">
              <w:r w:rsidR="00387CE4" w:rsidDel="00BC6898">
                <w:rPr>
                  <w:rFonts w:ascii="Arial" w:hAnsi="Arial" w:cs="Arial"/>
                  <w:sz w:val="18"/>
                  <w:lang w:eastAsia="zh-CN"/>
                </w:rPr>
                <w:delText>1</w:delText>
              </w:r>
            </w:del>
          </w:p>
        </w:tc>
        <w:tc>
          <w:tcPr>
            <w:tcW w:w="867" w:type="dxa"/>
            <w:tcBorders>
              <w:top w:val="single" w:sz="4" w:space="0" w:color="auto"/>
              <w:left w:val="single" w:sz="4" w:space="0" w:color="auto"/>
              <w:bottom w:val="single" w:sz="4" w:space="0" w:color="auto"/>
              <w:right w:val="single" w:sz="4" w:space="0" w:color="auto"/>
            </w:tcBorders>
            <w:hideMark/>
          </w:tcPr>
          <w:p w14:paraId="2A401529" w14:textId="4C728450" w:rsidR="00387CE4" w:rsidRPr="00D314D5" w:rsidRDefault="00BC6898" w:rsidP="00E670E9">
            <w:pPr>
              <w:keepNext/>
              <w:keepLines/>
              <w:spacing w:after="0" w:line="256" w:lineRule="auto"/>
              <w:jc w:val="center"/>
              <w:rPr>
                <w:rFonts w:ascii="Arial" w:hAnsi="Arial" w:cs="Arial"/>
                <w:sz w:val="18"/>
                <w:lang w:eastAsia="zh-CN"/>
              </w:rPr>
            </w:pPr>
            <w:ins w:id="596" w:author="Rose, Ian" w:date="2021-01-14T16:50:00Z">
              <w:r w:rsidRPr="00BC6898">
                <w:rPr>
                  <w:rFonts w:ascii="Arial" w:hAnsi="Arial" w:cs="Arial"/>
                  <w:sz w:val="18"/>
                  <w:lang w:eastAsia="zh-CN"/>
                  <w:rPrChange w:id="597" w:author="Rose, Ian" w:date="2021-01-14T16:50:00Z">
                    <w:rPr>
                      <w:szCs w:val="18"/>
                    </w:rPr>
                  </w:rPrChange>
                </w:rPr>
                <w:t>-80.6</w:t>
              </w:r>
            </w:ins>
            <w:del w:id="598" w:author="Rose, Ian" w:date="2021-01-14T16:50:00Z">
              <w:r w:rsidR="00387CE4" w:rsidDel="00BC6898">
                <w:rPr>
                  <w:rFonts w:ascii="Arial" w:hAnsi="Arial" w:cs="Arial"/>
                  <w:sz w:val="18"/>
                  <w:lang w:eastAsia="zh-CN"/>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77788D13"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6C9012B" w14:textId="32705968" w:rsidR="00387CE4" w:rsidRPr="00D314D5" w:rsidRDefault="00BC6898" w:rsidP="00E670E9">
            <w:pPr>
              <w:keepNext/>
              <w:keepLines/>
              <w:spacing w:after="0" w:line="256" w:lineRule="auto"/>
              <w:jc w:val="center"/>
              <w:rPr>
                <w:rFonts w:ascii="Arial" w:hAnsi="Arial" w:cs="Arial"/>
                <w:sz w:val="18"/>
                <w:lang w:eastAsia="zh-CN"/>
              </w:rPr>
            </w:pPr>
            <w:ins w:id="599" w:author="Rose, Ian" w:date="2021-01-14T16:50:00Z">
              <w:r w:rsidRPr="00BC6898">
                <w:rPr>
                  <w:rFonts w:ascii="Arial" w:hAnsi="Arial" w:cs="Arial"/>
                  <w:sz w:val="18"/>
                  <w:lang w:eastAsia="zh-CN"/>
                  <w:rPrChange w:id="600" w:author="Rose, Ian" w:date="2021-01-14T16:50:00Z">
                    <w:rPr>
                      <w:szCs w:val="18"/>
                    </w:rPr>
                  </w:rPrChange>
                </w:rPr>
                <w:t>-80.6</w:t>
              </w:r>
            </w:ins>
            <w:del w:id="601" w:author="Rose, Ian" w:date="2021-01-14T16:50:00Z">
              <w:r w:rsidR="00387CE4" w:rsidDel="00BC6898">
                <w:rPr>
                  <w:rFonts w:ascii="Arial" w:hAnsi="Arial" w:cs="Arial"/>
                  <w:sz w:val="18"/>
                  <w:lang w:eastAsia="zh-CN"/>
                </w:rPr>
                <w:delText>1</w:delText>
              </w:r>
            </w:del>
          </w:p>
        </w:tc>
      </w:tr>
      <w:tr w:rsidR="00387CE4" w:rsidRPr="00D314D5" w14:paraId="017F07C9"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1017A8" w14:textId="66BDF10A" w:rsidR="00387CE4" w:rsidRPr="00D314D5" w:rsidRDefault="00387CE4" w:rsidP="00E670E9">
            <w:pPr>
              <w:pStyle w:val="TAL"/>
              <w:rPr>
                <w:lang w:val="da-DK" w:eastAsia="zh-CN"/>
              </w:rPr>
            </w:pPr>
            <w:r w:rsidRPr="00D314D5">
              <w:rPr>
                <w:rFonts w:cs="v4.2.0"/>
                <w:lang w:eastAsia="zh-CN"/>
              </w:rPr>
              <w:t>SS</w:t>
            </w:r>
            <w:ins w:id="602" w:author="Rose, Ian" w:date="2021-01-14T16:53:00Z">
              <w:r w:rsidR="000D6CAA">
                <w:rPr>
                  <w:rFonts w:cs="v4.2.0"/>
                  <w:lang w:eastAsia="zh-CN"/>
                </w:rPr>
                <w:t>B</w:t>
              </w:r>
            </w:ins>
            <w:r w:rsidRPr="00D314D5">
              <w:rPr>
                <w:rFonts w:cs="v4.2.0"/>
                <w:lang w:eastAsia="zh-CN"/>
              </w:rPr>
              <w:t>-</w:t>
            </w:r>
            <w:del w:id="603" w:author="Rose, Ian" w:date="2021-01-14T16:53:00Z">
              <w:r w:rsidRPr="00D314D5" w:rsidDel="000D6CAA">
                <w:rPr>
                  <w:rFonts w:cs="v4.2.0"/>
                  <w:lang w:eastAsia="zh-CN"/>
                </w:rPr>
                <w:delText>RS</w:delText>
              </w:r>
            </w:del>
            <w:r w:rsidRPr="00D314D5">
              <w:rPr>
                <w:rFonts w:cs="v4.2.0"/>
                <w:lang w:eastAsia="zh-CN"/>
              </w:rPr>
              <w:t>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3684A32" w14:textId="500B64E0" w:rsidR="00387CE4" w:rsidRPr="00D314D5" w:rsidRDefault="00387CE4" w:rsidP="00E670E9">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w:t>
            </w:r>
            <w:ins w:id="604" w:author="Rose, Ian" w:date="2021-01-14T16:57:00Z">
              <w:r w:rsidR="009F6ECE" w:rsidRPr="009F6ECE">
                <w:rPr>
                  <w:rFonts w:ascii="Arial" w:hAnsi="Arial" w:cs="Arial"/>
                  <w:sz w:val="18"/>
                  <w:lang w:eastAsia="zh-CN"/>
                  <w:rPrChange w:id="605" w:author="Rose, Ian" w:date="2021-01-14T16:57:00Z">
                    <w:rPr>
                      <w:rFonts w:ascii="Arial" w:hAnsi="Arial" w:cs="Arial"/>
                      <w:sz w:val="18"/>
                      <w:vertAlign w:val="superscript"/>
                      <w:lang w:eastAsia="zh-CN"/>
                    </w:rPr>
                  </w:rPrChange>
                </w:rPr>
                <w:t>SCS</w:t>
              </w:r>
            </w:ins>
            <w:del w:id="606" w:author="Rose, Ian" w:date="2021-01-14T16:56:00Z">
              <w:r w:rsidRPr="00D314D5" w:rsidDel="009F6ECE">
                <w:rPr>
                  <w:rFonts w:ascii="Arial" w:hAnsi="Arial" w:cs="v4.2.0"/>
                  <w:sz w:val="18"/>
                  <w:lang w:eastAsia="zh-CN"/>
                </w:rPr>
                <w:delText>120 kHz</w:delText>
              </w:r>
              <w:r w:rsidRPr="00D314D5" w:rsidDel="009F6ECE">
                <w:rPr>
                  <w:rFonts w:ascii="Arial" w:hAnsi="Arial" w:cs="Arial"/>
                  <w:sz w:val="18"/>
                  <w:vertAlign w:val="superscript"/>
                  <w:lang w:eastAsia="zh-CN"/>
                </w:rPr>
                <w:delText xml:space="preserve"> Note3</w:delText>
              </w:r>
            </w:del>
          </w:p>
        </w:tc>
        <w:tc>
          <w:tcPr>
            <w:tcW w:w="945" w:type="dxa"/>
            <w:tcBorders>
              <w:top w:val="single" w:sz="4" w:space="0" w:color="auto"/>
              <w:left w:val="single" w:sz="4" w:space="0" w:color="auto"/>
              <w:bottom w:val="single" w:sz="4" w:space="0" w:color="auto"/>
              <w:right w:val="single" w:sz="4" w:space="0" w:color="auto"/>
            </w:tcBorders>
            <w:hideMark/>
          </w:tcPr>
          <w:p w14:paraId="72F3228C" w14:textId="677223E5"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607" w:author="Rose, Ian" w:date="2021-01-14T16:51:00Z">
              <w:r w:rsidR="00BC6898">
                <w:rPr>
                  <w:rFonts w:ascii="Arial" w:hAnsi="Arial" w:cs="Arial"/>
                  <w:sz w:val="18"/>
                  <w:lang w:eastAsia="zh-CN"/>
                </w:rPr>
                <w:t>0.6</w:t>
              </w:r>
            </w:ins>
            <w:del w:id="608" w:author="Rose, Ian" w:date="2021-01-14T16:51:00Z">
              <w:r w:rsidDel="00BC6898">
                <w:rPr>
                  <w:rFonts w:ascii="Arial" w:hAnsi="Arial" w:cs="Arial"/>
                  <w:sz w:val="18"/>
                  <w:lang w:eastAsia="zh-CN"/>
                </w:rPr>
                <w:delText>2.1</w:delText>
              </w:r>
            </w:del>
          </w:p>
        </w:tc>
        <w:tc>
          <w:tcPr>
            <w:tcW w:w="867" w:type="dxa"/>
            <w:tcBorders>
              <w:top w:val="single" w:sz="4" w:space="0" w:color="auto"/>
              <w:left w:val="single" w:sz="4" w:space="0" w:color="auto"/>
              <w:bottom w:val="single" w:sz="4" w:space="0" w:color="auto"/>
              <w:right w:val="single" w:sz="4" w:space="0" w:color="auto"/>
            </w:tcBorders>
            <w:hideMark/>
          </w:tcPr>
          <w:p w14:paraId="74815283" w14:textId="3F220211"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609" w:author="Rose, Ian" w:date="2021-01-14T16:51:00Z">
              <w:r w:rsidR="00BC6898">
                <w:rPr>
                  <w:rFonts w:ascii="Arial" w:hAnsi="Arial" w:cs="Arial"/>
                  <w:sz w:val="18"/>
                  <w:lang w:eastAsia="zh-CN"/>
                </w:rPr>
                <w:t>0.6</w:t>
              </w:r>
            </w:ins>
            <w:del w:id="610" w:author="Rose, Ian" w:date="2021-01-14T16:51:00Z">
              <w:r w:rsidDel="00BC6898">
                <w:rPr>
                  <w:rFonts w:ascii="Arial" w:hAnsi="Arial" w:cs="Arial"/>
                  <w:sz w:val="18"/>
                  <w:lang w:eastAsia="zh-CN"/>
                </w:rPr>
                <w:delText>2.1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20475CF5" w14:textId="77777777" w:rsidR="00387CE4" w:rsidRPr="00D314D5" w:rsidRDefault="00387CE4" w:rsidP="00E670E9">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CC5F619" w14:textId="7FC6277F"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611" w:author="Rose, Ian" w:date="2021-01-14T16:51:00Z">
              <w:r w:rsidR="00BC6898">
                <w:rPr>
                  <w:rFonts w:ascii="Arial" w:hAnsi="Arial" w:cs="Arial"/>
                  <w:sz w:val="18"/>
                  <w:lang w:eastAsia="zh-CN"/>
                </w:rPr>
                <w:t>0.6</w:t>
              </w:r>
            </w:ins>
            <w:del w:id="612" w:author="Rose, Ian" w:date="2021-01-14T16:51:00Z">
              <w:r w:rsidDel="00BC6898">
                <w:rPr>
                  <w:rFonts w:ascii="Arial" w:hAnsi="Arial" w:cs="Arial"/>
                  <w:sz w:val="18"/>
                  <w:lang w:eastAsia="zh-CN"/>
                </w:rPr>
                <w:delText>2.1</w:delText>
              </w:r>
            </w:del>
          </w:p>
        </w:tc>
      </w:tr>
      <w:tr w:rsidR="000B2183" w:rsidRPr="00D314D5" w14:paraId="2EAF5BF5" w14:textId="77777777" w:rsidTr="00E670E9">
        <w:trPr>
          <w:cantSplit/>
          <w:jc w:val="center"/>
          <w:ins w:id="613" w:author="Rose, Ian" w:date="2021-01-14T16:52:00Z"/>
        </w:trPr>
        <w:tc>
          <w:tcPr>
            <w:tcW w:w="1615" w:type="dxa"/>
            <w:tcBorders>
              <w:top w:val="single" w:sz="4" w:space="0" w:color="auto"/>
              <w:left w:val="single" w:sz="4" w:space="0" w:color="auto"/>
              <w:bottom w:val="single" w:sz="4" w:space="0" w:color="auto"/>
              <w:right w:val="single" w:sz="4" w:space="0" w:color="auto"/>
            </w:tcBorders>
          </w:tcPr>
          <w:p w14:paraId="7716E78D" w14:textId="081C24CA" w:rsidR="000B2183" w:rsidRPr="00D314D5" w:rsidRDefault="000B2183" w:rsidP="000B2183">
            <w:pPr>
              <w:pStyle w:val="TAL"/>
              <w:rPr>
                <w:ins w:id="614" w:author="Rose, Ian" w:date="2021-01-14T16:52:00Z"/>
                <w:rFonts w:cs="v4.2.0"/>
                <w:lang w:eastAsia="zh-CN"/>
              </w:rPr>
            </w:pPr>
            <w:ins w:id="615" w:author="Rose, Ian" w:date="2021-01-14T16:52:00Z">
              <w:r w:rsidRPr="00595DBB">
                <w:rPr>
                  <w:position w:val="-12"/>
                  <w:szCs w:val="18"/>
                </w:rPr>
                <w:object w:dxaOrig="620" w:dyaOrig="380" w14:anchorId="2B481A0D">
                  <v:shape id="_x0000_i1868" type="#_x0000_t75" style="width:18.3pt;height:12.2pt" o:ole="" fillcolor="window">
                    <v:imagedata r:id="rId24" o:title=""/>
                  </v:shape>
                  <o:OLEObject Type="Embed" ProgID="Equation.3" ShapeID="_x0000_i1868" DrawAspect="Content" ObjectID="_1672175529" r:id="rId44"/>
                </w:object>
              </w:r>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44BE1065" w14:textId="3ABC1879" w:rsidR="000B2183" w:rsidRPr="00D314D5" w:rsidRDefault="000B2183" w:rsidP="000B2183">
            <w:pPr>
              <w:keepNext/>
              <w:keepLines/>
              <w:spacing w:after="0" w:line="256" w:lineRule="auto"/>
              <w:jc w:val="center"/>
              <w:rPr>
                <w:ins w:id="616" w:author="Rose, Ian" w:date="2021-01-14T16:52:00Z"/>
                <w:rFonts w:ascii="Arial" w:hAnsi="Arial" w:cs="v4.2.0"/>
                <w:sz w:val="18"/>
                <w:lang w:eastAsia="zh-CN"/>
              </w:rPr>
            </w:pPr>
            <w:ins w:id="617" w:author="Rose, Ian" w:date="2021-01-14T16:52:00Z">
              <w:r w:rsidRPr="000D6CAA">
                <w:rPr>
                  <w:rFonts w:ascii="Arial" w:hAnsi="Arial" w:cs="v4.2.0"/>
                  <w:sz w:val="18"/>
                  <w:lang w:eastAsia="zh-CN"/>
                  <w:rPrChange w:id="618" w:author="Rose, Ian" w:date="2021-01-14T16:52:00Z">
                    <w:rPr>
                      <w:szCs w:val="18"/>
                    </w:rPr>
                  </w:rPrChange>
                </w:rPr>
                <w:t>dB</w:t>
              </w:r>
            </w:ins>
          </w:p>
        </w:tc>
        <w:tc>
          <w:tcPr>
            <w:tcW w:w="945" w:type="dxa"/>
            <w:tcBorders>
              <w:top w:val="single" w:sz="4" w:space="0" w:color="auto"/>
              <w:left w:val="single" w:sz="4" w:space="0" w:color="auto"/>
              <w:bottom w:val="single" w:sz="4" w:space="0" w:color="auto"/>
              <w:right w:val="single" w:sz="4" w:space="0" w:color="auto"/>
            </w:tcBorders>
          </w:tcPr>
          <w:p w14:paraId="4A87DC6A" w14:textId="5D03B18C" w:rsidR="000B2183" w:rsidRDefault="000B2183" w:rsidP="000B2183">
            <w:pPr>
              <w:keepNext/>
              <w:keepLines/>
              <w:spacing w:after="0" w:line="256" w:lineRule="auto"/>
              <w:jc w:val="center"/>
              <w:rPr>
                <w:ins w:id="619" w:author="Rose, Ian" w:date="2021-01-14T16:52:00Z"/>
                <w:rFonts w:ascii="Arial" w:hAnsi="Arial" w:cs="Arial"/>
                <w:sz w:val="18"/>
                <w:lang w:eastAsia="zh-CN"/>
              </w:rPr>
            </w:pPr>
            <w:ins w:id="620" w:author="Rose, Ian" w:date="2021-01-14T16:52:00Z">
              <w:r w:rsidRPr="000D6CAA">
                <w:rPr>
                  <w:rFonts w:ascii="Arial" w:hAnsi="Arial" w:cs="Arial"/>
                  <w:sz w:val="18"/>
                  <w:lang w:eastAsia="zh-CN"/>
                  <w:rPrChange w:id="621" w:author="Rose, Ian" w:date="2021-01-14T16:52:00Z">
                    <w:rPr>
                      <w:szCs w:val="18"/>
                    </w:rPr>
                  </w:rPrChange>
                </w:rPr>
                <w:t>8.3</w:t>
              </w:r>
            </w:ins>
          </w:p>
        </w:tc>
        <w:tc>
          <w:tcPr>
            <w:tcW w:w="867" w:type="dxa"/>
            <w:tcBorders>
              <w:top w:val="single" w:sz="4" w:space="0" w:color="auto"/>
              <w:left w:val="single" w:sz="4" w:space="0" w:color="auto"/>
              <w:bottom w:val="single" w:sz="4" w:space="0" w:color="auto"/>
              <w:right w:val="single" w:sz="4" w:space="0" w:color="auto"/>
            </w:tcBorders>
          </w:tcPr>
          <w:p w14:paraId="591FB3A9" w14:textId="71BF2EA9" w:rsidR="000B2183" w:rsidRDefault="000B2183" w:rsidP="000B2183">
            <w:pPr>
              <w:keepNext/>
              <w:keepLines/>
              <w:spacing w:after="0" w:line="256" w:lineRule="auto"/>
              <w:jc w:val="center"/>
              <w:rPr>
                <w:ins w:id="622" w:author="Rose, Ian" w:date="2021-01-14T16:52:00Z"/>
                <w:rFonts w:ascii="Arial" w:hAnsi="Arial" w:cs="Arial"/>
                <w:sz w:val="18"/>
                <w:lang w:eastAsia="zh-CN"/>
              </w:rPr>
            </w:pPr>
            <w:ins w:id="623" w:author="Rose, Ian" w:date="2021-01-14T16:52:00Z">
              <w:r w:rsidRPr="000D6CAA">
                <w:rPr>
                  <w:rFonts w:ascii="Arial" w:hAnsi="Arial" w:cs="Arial"/>
                  <w:sz w:val="18"/>
                  <w:lang w:eastAsia="zh-CN"/>
                  <w:rPrChange w:id="624" w:author="Rose, Ian" w:date="2021-01-14T16:52:00Z">
                    <w:rPr>
                      <w:szCs w:val="18"/>
                    </w:rPr>
                  </w:rPrChange>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303C3C7A" w14:textId="4E6DEB53" w:rsidR="000B2183" w:rsidRPr="00D314D5" w:rsidRDefault="000B2183" w:rsidP="000B2183">
            <w:pPr>
              <w:keepNext/>
              <w:keepLines/>
              <w:spacing w:after="0" w:line="256" w:lineRule="auto"/>
              <w:jc w:val="center"/>
              <w:rPr>
                <w:ins w:id="625" w:author="Rose, Ian" w:date="2021-01-14T16:52:00Z"/>
                <w:rFonts w:ascii="Arial" w:hAnsi="Arial" w:cs="Arial"/>
                <w:sz w:val="18"/>
                <w:lang w:eastAsia="zh-CN"/>
              </w:rPr>
            </w:pPr>
            <w:ins w:id="626" w:author="Rose, Ian" w:date="2021-01-14T16:52:00Z">
              <w:r w:rsidRPr="000D6CAA">
                <w:rPr>
                  <w:rFonts w:ascii="Arial" w:hAnsi="Arial" w:cs="Arial"/>
                  <w:sz w:val="18"/>
                  <w:lang w:eastAsia="zh-CN"/>
                  <w:rPrChange w:id="627" w:author="Rose, Ian" w:date="2021-01-14T16:52:00Z">
                    <w:rPr>
                      <w:rFonts w:cs="Arial"/>
                      <w:lang w:val="en-US"/>
                    </w:rPr>
                  </w:rPrChange>
                </w:rPr>
                <w:t>-Infinity</w:t>
              </w:r>
            </w:ins>
          </w:p>
        </w:tc>
        <w:tc>
          <w:tcPr>
            <w:tcW w:w="1042" w:type="dxa"/>
            <w:tcBorders>
              <w:top w:val="single" w:sz="4" w:space="0" w:color="auto"/>
              <w:left w:val="single" w:sz="4" w:space="0" w:color="auto"/>
              <w:bottom w:val="single" w:sz="4" w:space="0" w:color="auto"/>
              <w:right w:val="single" w:sz="4" w:space="0" w:color="auto"/>
            </w:tcBorders>
          </w:tcPr>
          <w:p w14:paraId="11E8E53F" w14:textId="69E9B893" w:rsidR="000B2183" w:rsidRDefault="000B2183" w:rsidP="000B2183">
            <w:pPr>
              <w:keepNext/>
              <w:keepLines/>
              <w:spacing w:after="0" w:line="256" w:lineRule="auto"/>
              <w:jc w:val="center"/>
              <w:rPr>
                <w:ins w:id="628" w:author="Rose, Ian" w:date="2021-01-14T16:52:00Z"/>
                <w:rFonts w:ascii="Arial" w:hAnsi="Arial" w:cs="Arial"/>
                <w:sz w:val="18"/>
                <w:lang w:eastAsia="zh-CN"/>
              </w:rPr>
            </w:pPr>
            <w:ins w:id="629" w:author="Rose, Ian" w:date="2021-01-14T16:52:00Z">
              <w:r w:rsidRPr="000D6CAA">
                <w:rPr>
                  <w:rFonts w:ascii="Arial" w:hAnsi="Arial" w:cs="Arial"/>
                  <w:sz w:val="18"/>
                  <w:lang w:eastAsia="zh-CN"/>
                  <w:rPrChange w:id="630" w:author="Rose, Ian" w:date="2021-01-14T16:52:00Z">
                    <w:rPr>
                      <w:szCs w:val="18"/>
                    </w:rPr>
                  </w:rPrChange>
                </w:rPr>
                <w:t>8.3</w:t>
              </w:r>
            </w:ins>
          </w:p>
        </w:tc>
      </w:tr>
      <w:tr w:rsidR="00387CE4" w:rsidRPr="00D314D5" w14:paraId="1871E32F"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15A5050" w14:textId="3562350C" w:rsidR="00387CE4" w:rsidRPr="00D314D5" w:rsidRDefault="00387CE4" w:rsidP="00E670E9">
            <w:pPr>
              <w:pStyle w:val="TAL"/>
              <w:rPr>
                <w:lang w:val="da-DK" w:eastAsia="zh-CN"/>
              </w:rPr>
            </w:pPr>
            <w:r w:rsidRPr="00D314D5">
              <w:rPr>
                <w:lang w:eastAsia="zh-CN"/>
              </w:rPr>
              <w:t>Io</w:t>
            </w:r>
            <w:ins w:id="631" w:author="Rose, Ian" w:date="2021-01-14T16:56:00Z">
              <w:r w:rsidR="009F6ECE">
                <w:rPr>
                  <w:lang w:eastAsia="zh-CN"/>
                </w:rPr>
                <w:t xml:space="preserve"> </w:t>
              </w:r>
            </w:ins>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0C7B993" w14:textId="77777777" w:rsidR="00387CE4" w:rsidRPr="00D314D5" w:rsidRDefault="00387CE4" w:rsidP="00E670E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926F756" w14:textId="6B656B80"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632" w:author="Rose, Ian" w:date="2021-01-14T16:51:00Z">
              <w:r w:rsidR="00BC6898">
                <w:rPr>
                  <w:rFonts w:ascii="Arial" w:hAnsi="Arial" w:cs="Arial"/>
                  <w:sz w:val="18"/>
                  <w:lang w:eastAsia="zh-CN"/>
                </w:rPr>
                <w:t>6.0</w:t>
              </w:r>
            </w:ins>
            <w:del w:id="633" w:author="Rose, Ian" w:date="2021-01-14T16:51:00Z">
              <w:r w:rsidDel="00BC6898">
                <w:rPr>
                  <w:rFonts w:ascii="Arial" w:hAnsi="Arial" w:cs="Arial"/>
                  <w:sz w:val="18"/>
                  <w:lang w:eastAsia="zh-CN"/>
                </w:rPr>
                <w:delText>4.9</w:delText>
              </w:r>
            </w:del>
          </w:p>
        </w:tc>
        <w:tc>
          <w:tcPr>
            <w:tcW w:w="867" w:type="dxa"/>
            <w:tcBorders>
              <w:top w:val="single" w:sz="4" w:space="0" w:color="auto"/>
              <w:left w:val="single" w:sz="4" w:space="0" w:color="auto"/>
              <w:bottom w:val="single" w:sz="4" w:space="0" w:color="auto"/>
              <w:right w:val="single" w:sz="4" w:space="0" w:color="auto"/>
            </w:tcBorders>
            <w:hideMark/>
          </w:tcPr>
          <w:p w14:paraId="36EB488C" w14:textId="3F1F6240"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634" w:author="Rose, Ian" w:date="2021-01-14T16:51:00Z">
              <w:r w:rsidR="00BC6898">
                <w:rPr>
                  <w:rFonts w:ascii="Arial" w:hAnsi="Arial" w:cs="Arial"/>
                  <w:sz w:val="18"/>
                  <w:lang w:eastAsia="zh-CN"/>
                </w:rPr>
                <w:t>6.0</w:t>
              </w:r>
            </w:ins>
            <w:del w:id="635" w:author="Rose, Ian" w:date="2021-01-14T16:51:00Z">
              <w:r w:rsidDel="00BC6898">
                <w:rPr>
                  <w:rFonts w:ascii="Arial" w:hAnsi="Arial" w:cs="Arial"/>
                  <w:sz w:val="18"/>
                  <w:lang w:eastAsia="zh-CN"/>
                </w:rPr>
                <w:delText>4.9</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7B4B01D6" w14:textId="6E9C5947"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w:t>
            </w:r>
            <w:ins w:id="636" w:author="Rose, Ian" w:date="2021-01-14T16:51:00Z">
              <w:r w:rsidR="00BC6898" w:rsidRPr="00D314D5">
                <w:rPr>
                  <w:rFonts w:ascii="Arial" w:hAnsi="Arial" w:cs="Arial"/>
                  <w:sz w:val="18"/>
                  <w:lang w:eastAsia="zh-CN"/>
                </w:rPr>
                <w:t xml:space="preserve"> Infinity</w:t>
              </w:r>
              <w:r w:rsidR="00BC6898" w:rsidDel="00BC6898">
                <w:rPr>
                  <w:rFonts w:ascii="Arial" w:hAnsi="Arial" w:cs="Arial"/>
                  <w:sz w:val="18"/>
                  <w:lang w:eastAsia="zh-CN"/>
                </w:rPr>
                <w:t xml:space="preserve"> </w:t>
              </w:r>
            </w:ins>
            <w:del w:id="637" w:author="Rose, Ian" w:date="2021-01-14T16:51:00Z">
              <w:r w:rsidDel="00BC6898">
                <w:rPr>
                  <w:rFonts w:ascii="Arial" w:hAnsi="Arial" w:cs="Arial"/>
                  <w:sz w:val="18"/>
                  <w:lang w:eastAsia="zh-CN"/>
                </w:rPr>
                <w:delText>54.9</w:delText>
              </w:r>
            </w:del>
          </w:p>
        </w:tc>
        <w:tc>
          <w:tcPr>
            <w:tcW w:w="1042" w:type="dxa"/>
            <w:tcBorders>
              <w:top w:val="single" w:sz="4" w:space="0" w:color="auto"/>
              <w:left w:val="single" w:sz="4" w:space="0" w:color="auto"/>
              <w:bottom w:val="single" w:sz="4" w:space="0" w:color="auto"/>
              <w:right w:val="single" w:sz="4" w:space="0" w:color="auto"/>
            </w:tcBorders>
            <w:hideMark/>
          </w:tcPr>
          <w:p w14:paraId="079273D2" w14:textId="270CCEEA" w:rsidR="00387CE4" w:rsidRPr="00D314D5"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638" w:author="Rose, Ian" w:date="2021-01-14T16:52:00Z">
              <w:r w:rsidR="00BC6898">
                <w:rPr>
                  <w:rFonts w:ascii="Arial" w:hAnsi="Arial" w:cs="Arial"/>
                  <w:sz w:val="18"/>
                  <w:lang w:eastAsia="zh-CN"/>
                </w:rPr>
                <w:t>6.0</w:t>
              </w:r>
            </w:ins>
            <w:del w:id="639" w:author="Rose, Ian" w:date="2021-01-14T16:52:00Z">
              <w:r w:rsidDel="00BC6898">
                <w:rPr>
                  <w:rFonts w:ascii="Arial" w:hAnsi="Arial" w:cs="Arial"/>
                  <w:sz w:val="18"/>
                  <w:lang w:eastAsia="zh-CN"/>
                </w:rPr>
                <w:delText>4.9</w:delText>
              </w:r>
            </w:del>
          </w:p>
        </w:tc>
      </w:tr>
      <w:tr w:rsidR="00387CE4" w:rsidRPr="00D314D5" w14:paraId="0CE80FEA" w14:textId="77777777" w:rsidTr="00E670E9">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642535C6" w14:textId="264957E7" w:rsidR="00387CE4" w:rsidRPr="00D314D5" w:rsidRDefault="00387CE4" w:rsidP="00E670E9">
            <w:pPr>
              <w:pStyle w:val="TAN"/>
              <w:rPr>
                <w:szCs w:val="18"/>
                <w:lang w:eastAsia="zh-CN"/>
              </w:rPr>
            </w:pPr>
            <w:r w:rsidRPr="00D314D5">
              <w:rPr>
                <w:szCs w:val="18"/>
                <w:lang w:eastAsia="zh-CN"/>
              </w:rPr>
              <w:t>Note 1:</w:t>
            </w:r>
            <w:r w:rsidRPr="00D314D5">
              <w:rPr>
                <w:szCs w:val="18"/>
                <w:lang w:eastAsia="zh-CN"/>
              </w:rPr>
              <w:tab/>
            </w:r>
            <w:ins w:id="640" w:author="Rose, Ian" w:date="2021-01-14T16:53:00Z">
              <w:r w:rsidR="000D6CAA">
                <w:rPr>
                  <w:szCs w:val="18"/>
                  <w:lang w:eastAsia="zh-CN"/>
                </w:rPr>
                <w:t>Void</w:t>
              </w:r>
            </w:ins>
            <w:del w:id="641" w:author="Rose, Ian" w:date="2021-01-14T16:53:00Z">
              <w:r w:rsidRPr="00D314D5" w:rsidDel="000D6CAA">
                <w:rPr>
                  <w:lang w:eastAsia="zh-CN"/>
                </w:rPr>
                <w:delText xml:space="preserve">Interference from other cells and noise sources not specified in the test is assumed to be constant over subcarriers and time and shall be modelled as AWGN of appropriate power for </w:delText>
              </w:r>
              <w:r w:rsidRPr="00D314D5" w:rsidDel="000D6CAA">
                <w:rPr>
                  <w:szCs w:val="18"/>
                  <w:lang w:eastAsia="zh-CN"/>
                </w:rPr>
                <w:delText>N</w:delText>
              </w:r>
              <w:r w:rsidRPr="00D314D5" w:rsidDel="000D6CAA">
                <w:rPr>
                  <w:szCs w:val="18"/>
                  <w:vertAlign w:val="subscript"/>
                  <w:lang w:eastAsia="zh-CN"/>
                </w:rPr>
                <w:delText>oc</w:delText>
              </w:r>
              <w:r w:rsidRPr="00D314D5" w:rsidDel="000D6CAA">
                <w:rPr>
                  <w:szCs w:val="18"/>
                  <w:lang w:eastAsia="zh-CN"/>
                </w:rPr>
                <w:delText xml:space="preserve"> to be fulfilled.</w:delText>
              </w:r>
            </w:del>
          </w:p>
          <w:p w14:paraId="028CD383" w14:textId="1FD4E859" w:rsidR="00387CE4" w:rsidRPr="00D314D5" w:rsidRDefault="00387CE4" w:rsidP="00E670E9">
            <w:pPr>
              <w:pStyle w:val="TAN"/>
              <w:rPr>
                <w:lang w:eastAsia="zh-CN"/>
              </w:rPr>
            </w:pPr>
            <w:r w:rsidRPr="00D314D5">
              <w:rPr>
                <w:szCs w:val="18"/>
                <w:lang w:eastAsia="zh-CN"/>
              </w:rPr>
              <w:t>Note 2:</w:t>
            </w:r>
            <w:r w:rsidRPr="00D314D5">
              <w:rPr>
                <w:lang w:eastAsia="zh-CN"/>
              </w:rPr>
              <w:tab/>
              <w:t>SS</w:t>
            </w:r>
            <w:ins w:id="642" w:author="Rose, Ian" w:date="2021-01-14T16:53:00Z">
              <w:r w:rsidR="000D6CAA">
                <w:rPr>
                  <w:lang w:eastAsia="zh-CN"/>
                </w:rPr>
                <w:t>B</w:t>
              </w:r>
            </w:ins>
            <w:r w:rsidRPr="00D314D5">
              <w:rPr>
                <w:lang w:eastAsia="zh-CN"/>
              </w:rPr>
              <w:t>-</w:t>
            </w:r>
            <w:del w:id="643" w:author="Rose, Ian" w:date="2021-01-14T16:53:00Z">
              <w:r w:rsidRPr="00D314D5" w:rsidDel="000D6CAA">
                <w:rPr>
                  <w:lang w:eastAsia="zh-CN"/>
                </w:rPr>
                <w:delText>RS</w:delText>
              </w:r>
            </w:del>
            <w:r w:rsidRPr="00D314D5">
              <w:rPr>
                <w:lang w:eastAsia="zh-CN"/>
              </w:rPr>
              <w:t>RP and Io levels have been derived from other parameters for information purposes. They are not settable parameters themselves.</w:t>
            </w:r>
          </w:p>
          <w:p w14:paraId="6F9AEF40" w14:textId="1B8E4F69" w:rsidR="00387CE4" w:rsidRPr="00D314D5" w:rsidRDefault="00387CE4" w:rsidP="00E670E9">
            <w:pPr>
              <w:pStyle w:val="TAN"/>
              <w:rPr>
                <w:lang w:eastAsia="zh-CN"/>
              </w:rPr>
            </w:pPr>
            <w:r w:rsidRPr="00D314D5">
              <w:rPr>
                <w:lang w:eastAsia="zh-CN"/>
              </w:rPr>
              <w:t>Note 3:</w:t>
            </w:r>
            <w:r w:rsidRPr="00D314D5">
              <w:rPr>
                <w:lang w:eastAsia="zh-CN"/>
              </w:rPr>
              <w:tab/>
            </w:r>
            <w:ins w:id="644" w:author="Rose, Ian" w:date="2021-01-14T16:54:00Z">
              <w:r w:rsidR="000D6CAA">
                <w:rPr>
                  <w:lang w:eastAsia="zh-CN"/>
                </w:rPr>
                <w:t>Void</w:t>
              </w:r>
            </w:ins>
            <w:del w:id="645" w:author="Rose, Ian" w:date="2021-01-14T16:54:00Z">
              <w:r w:rsidRPr="00D314D5" w:rsidDel="000D6CAA">
                <w:rPr>
                  <w:lang w:eastAsia="zh-CN"/>
                </w:rPr>
                <w:delText>SS-RSRP minimum requirements are specified assuming independent interference and noise at each receiver antenna port.</w:delText>
              </w:r>
            </w:del>
          </w:p>
          <w:p w14:paraId="25D95FF7" w14:textId="77777777" w:rsidR="00387CE4" w:rsidRPr="00D314D5" w:rsidRDefault="00387CE4" w:rsidP="00E670E9">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1F435EEC" w14:textId="77777777" w:rsidR="00387CE4" w:rsidRDefault="00387CE4" w:rsidP="00E670E9">
            <w:pPr>
              <w:pStyle w:val="TAN"/>
              <w:rPr>
                <w:lang w:eastAsia="zh-CN"/>
              </w:rPr>
            </w:pPr>
            <w:r w:rsidRPr="00D314D5">
              <w:rPr>
                <w:lang w:eastAsia="zh-CN"/>
              </w:rPr>
              <w:t>Note 5:</w:t>
            </w:r>
            <w:r w:rsidRPr="00D314D5">
              <w:rPr>
                <w:lang w:eastAsia="zh-CN"/>
              </w:rPr>
              <w:tab/>
            </w:r>
            <w:del w:id="646" w:author="Rose, Ian" w:date="2021-01-14T16:54:00Z">
              <w:r w:rsidDel="000D6CAA">
                <w:rPr>
                  <w:lang w:eastAsia="zh-CN"/>
                </w:rPr>
                <w:delText xml:space="preserve">  </w:delText>
              </w:r>
            </w:del>
            <w:r w:rsidRPr="00D314D5">
              <w:rPr>
                <w:lang w:eastAsia="zh-CN"/>
              </w:rPr>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1C00A818" w14:textId="77777777" w:rsidR="00387CE4" w:rsidRDefault="00387CE4" w:rsidP="00E670E9">
            <w:pPr>
              <w:pStyle w:val="TAN"/>
              <w:rPr>
                <w:ins w:id="647" w:author="Rose, Ian" w:date="2021-01-14T16:54:00Z"/>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p w14:paraId="769D558E" w14:textId="2C01D1C5" w:rsidR="000D6CAA" w:rsidRPr="00D314D5" w:rsidRDefault="000D6CAA" w:rsidP="00E670E9">
            <w:pPr>
              <w:pStyle w:val="TAN"/>
              <w:rPr>
                <w:rFonts w:cs="v4.2.0"/>
                <w:lang w:eastAsia="zh-CN"/>
              </w:rPr>
            </w:pPr>
            <w:ins w:id="648" w:author="Rose, Ian" w:date="2021-01-14T16:55: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36.101-2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DB74A11" w14:textId="77777777" w:rsidR="00387CE4" w:rsidRPr="00D314D5" w:rsidRDefault="00387CE4" w:rsidP="00387CE4">
      <w:pPr>
        <w:rPr>
          <w:snapToGrid w:val="0"/>
        </w:rPr>
      </w:pPr>
    </w:p>
    <w:p w14:paraId="3BA141A6" w14:textId="77777777" w:rsidR="00387CE4" w:rsidRPr="00D314D5" w:rsidRDefault="00387CE4" w:rsidP="00387CE4">
      <w:pPr>
        <w:pStyle w:val="H6"/>
        <w:rPr>
          <w:snapToGrid w:val="0"/>
        </w:rPr>
      </w:pPr>
      <w:r w:rsidRPr="009264FA">
        <w:rPr>
          <w:snapToGrid w:val="0"/>
        </w:rPr>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14:paraId="34603E1E" w14:textId="77777777" w:rsidR="00387CE4" w:rsidRPr="00D314D5" w:rsidRDefault="00387CE4" w:rsidP="00387CE4">
      <w:pPr>
        <w:jc w:val="both"/>
        <w:rPr>
          <w:lang w:eastAsia="zh-CN"/>
        </w:rPr>
      </w:pPr>
      <w:r w:rsidRPr="00D314D5">
        <w:rPr>
          <w:lang w:eastAsia="zh-CN"/>
        </w:rPr>
        <w:t>During T2, UE shall send L1-RSRP report with results for both SSB0 and SSB1.</w:t>
      </w:r>
    </w:p>
    <w:p w14:paraId="6B3BE34E" w14:textId="77777777" w:rsidR="00387CE4" w:rsidRPr="00D314D5" w:rsidRDefault="00387CE4" w:rsidP="00387CE4">
      <w:pPr>
        <w:jc w:val="both"/>
        <w:rPr>
          <w:lang w:eastAsia="zh-CN"/>
        </w:rPr>
      </w:pPr>
      <w:r w:rsidRPr="00D314D5">
        <w:rPr>
          <w:lang w:eastAsia="zh-CN"/>
        </w:rPr>
        <w:t>After receiving MAC-CE command in slot n, UE shall:</w:t>
      </w:r>
    </w:p>
    <w:p w14:paraId="738C2271" w14:textId="77777777" w:rsidR="00387CE4" w:rsidRPr="00D314D5" w:rsidRDefault="00387CE4" w:rsidP="00387CE4">
      <w:pPr>
        <w:pStyle w:val="B10"/>
        <w:rPr>
          <w:lang w:eastAsia="zh-CN"/>
        </w:rPr>
      </w:pPr>
      <w:r>
        <w:rPr>
          <w:lang w:eastAsia="zh-CN"/>
        </w:rPr>
        <w:t>-</w:t>
      </w:r>
      <w:r>
        <w:rPr>
          <w:lang w:eastAsia="zh-CN"/>
        </w:rPr>
        <w:tab/>
      </w: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p>
    <w:p w14:paraId="621233AC" w14:textId="77777777" w:rsidR="00387CE4" w:rsidRPr="00D314D5" w:rsidRDefault="00387CE4" w:rsidP="00387CE4">
      <w:pPr>
        <w:pStyle w:val="B10"/>
        <w:rPr>
          <w:lang w:eastAsia="zh-CN"/>
        </w:rPr>
      </w:pPr>
      <w:r>
        <w:rPr>
          <w:rFonts w:eastAsia="Malgun Gothic"/>
          <w:lang w:eastAsia="zh-CN"/>
        </w:rPr>
        <w:t>-</w:t>
      </w:r>
      <w:r>
        <w:rPr>
          <w:rFonts w:eastAsia="Malgun Gothic"/>
          <w:lang w:eastAsia="zh-CN"/>
        </w:rPr>
        <w:tab/>
      </w: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w:t>
      </w:r>
      <w:proofErr w:type="spellStart"/>
      <w:r w:rsidRPr="00D314D5">
        <w:rPr>
          <w:rFonts w:eastAsia="Malgun Gothic"/>
          <w:lang w:eastAsia="zh-CN"/>
        </w:rPr>
        <w:t>ms</w:t>
      </w:r>
      <w:proofErr w:type="spellEnd"/>
      <w:r w:rsidRPr="00D314D5">
        <w:rPr>
          <w:rFonts w:eastAsia="Malgun Gothic"/>
          <w:lang w:eastAsia="zh-CN"/>
        </w:rPr>
        <w:t xml:space="preserve"> +</w:t>
      </w:r>
      <w:r w:rsidRPr="00D314D5" w:rsidDel="0044129A">
        <w:rPr>
          <w:rFonts w:eastAsia="Malgun Gothic"/>
          <w:lang w:eastAsia="zh-CN"/>
        </w:rPr>
        <w:t xml:space="preserve">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14:paraId="6F55399A" w14:textId="77777777" w:rsidR="00387CE4" w:rsidRDefault="00387CE4" w:rsidP="00387CE4"/>
    <w:p w14:paraId="338FCD45" w14:textId="77777777" w:rsidR="00387CE4" w:rsidRPr="00D277A8" w:rsidRDefault="00387CE4" w:rsidP="00387CE4">
      <w:pPr>
        <w:pStyle w:val="Heading4"/>
      </w:pPr>
      <w:r w:rsidRPr="009264FA">
        <w:t>A.7.5.8</w:t>
      </w:r>
      <w:r w:rsidRPr="00D277A8">
        <w:t>.2</w:t>
      </w:r>
      <w:r w:rsidRPr="00D277A8">
        <w:rPr>
          <w:szCs w:val="24"/>
        </w:rPr>
        <w:tab/>
      </w:r>
      <w:r w:rsidRPr="00D277A8">
        <w:t>RRC based active TCI state switch</w:t>
      </w:r>
    </w:p>
    <w:p w14:paraId="2EC2A184" w14:textId="77777777" w:rsidR="00387CE4" w:rsidRPr="00D277A8" w:rsidRDefault="00387CE4" w:rsidP="00387CE4">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proofErr w:type="spellStart"/>
      <w:r>
        <w:rPr>
          <w:rFonts w:ascii="Arial" w:hAnsi="Arial" w:cs="Arial"/>
        </w:rPr>
        <w:t>PCell</w:t>
      </w:r>
      <w:proofErr w:type="spellEnd"/>
      <w:r w:rsidRPr="00D277A8">
        <w:rPr>
          <w:rFonts w:ascii="Arial" w:hAnsi="Arial" w:cs="Arial"/>
        </w:rPr>
        <w:t xml:space="preserve"> FR2 active TCI state switch for a known TCI state</w:t>
      </w:r>
    </w:p>
    <w:p w14:paraId="7BBB096F" w14:textId="77777777" w:rsidR="00387CE4" w:rsidRPr="00D277A8" w:rsidRDefault="00387CE4" w:rsidP="00387CE4">
      <w:pPr>
        <w:pStyle w:val="H6"/>
        <w:rPr>
          <w:rFonts w:eastAsia="MS Mincho"/>
        </w:rPr>
      </w:pPr>
      <w:r w:rsidRPr="009264FA">
        <w:rPr>
          <w:rFonts w:eastAsia="MS Mincho"/>
        </w:rPr>
        <w:t>A.7.5.8.2.1.1</w:t>
      </w:r>
      <w:r w:rsidRPr="00D277A8">
        <w:rPr>
          <w:rFonts w:eastAsia="MS Mincho"/>
        </w:rPr>
        <w:tab/>
        <w:t>Test Purpose and Environment</w:t>
      </w:r>
    </w:p>
    <w:p w14:paraId="5165E846" w14:textId="77777777" w:rsidR="00387CE4" w:rsidRPr="00D277A8" w:rsidRDefault="00387CE4" w:rsidP="00387CE4">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MS Mincho"/>
          <w:bCs/>
        </w:rPr>
        <w:t>.2.1</w:t>
      </w:r>
      <w:r w:rsidRPr="00D277A8">
        <w:t>.1-1.</w:t>
      </w:r>
    </w:p>
    <w:p w14:paraId="4D8CB67F" w14:textId="77777777" w:rsidR="00387CE4" w:rsidRPr="00D277A8" w:rsidRDefault="00387CE4" w:rsidP="00387CE4">
      <w:pPr>
        <w:jc w:val="both"/>
      </w:pPr>
      <w:r w:rsidRPr="00D277A8">
        <w:lastRenderedPageBreak/>
        <w:t xml:space="preserve">The test scenario comprises of one NR </w:t>
      </w:r>
      <w:proofErr w:type="spellStart"/>
      <w:r>
        <w:t>PCell</w:t>
      </w:r>
      <w:proofErr w:type="spellEnd"/>
      <w:r w:rsidRPr="00D277A8">
        <w:t xml:space="preserve"> as given in Table </w:t>
      </w:r>
      <w:r>
        <w:t>A.7.5.8</w:t>
      </w:r>
      <w:r w:rsidRPr="00D277A8">
        <w:t>.2</w:t>
      </w:r>
      <w:r w:rsidRPr="00D277A8">
        <w:rPr>
          <w:rFonts w:eastAsia="MS Mincho"/>
          <w:bCs/>
        </w:rPr>
        <w:t>.1</w:t>
      </w:r>
      <w:r w:rsidRPr="00D277A8">
        <w:t xml:space="preserve">.1-2. Cell-specific parameters of NR </w:t>
      </w:r>
      <w:proofErr w:type="spellStart"/>
      <w:r>
        <w:t>PCell</w:t>
      </w:r>
      <w:proofErr w:type="spellEnd"/>
      <w:r w:rsidRPr="00D277A8">
        <w:t xml:space="preserve"> is specified in Table </w:t>
      </w:r>
      <w:r>
        <w:t>A.7.5.8</w:t>
      </w:r>
      <w:r w:rsidRPr="00D277A8">
        <w:t>.2</w:t>
      </w:r>
      <w:r w:rsidRPr="00D277A8">
        <w:rPr>
          <w:rFonts w:eastAsia="MS Mincho"/>
          <w:bCs/>
        </w:rPr>
        <w:t>.1</w:t>
      </w:r>
      <w:r w:rsidRPr="00D277A8">
        <w:t xml:space="preserve">.1-3 below. The OTA related test parameters for FR2 is shown in Table </w:t>
      </w:r>
      <w:r>
        <w:t>A.7.5.8</w:t>
      </w:r>
      <w:r w:rsidRPr="00D277A8">
        <w:t>.2</w:t>
      </w:r>
      <w:r w:rsidRPr="00D277A8">
        <w:rPr>
          <w:rFonts w:eastAsia="MS Mincho"/>
          <w:bCs/>
        </w:rPr>
        <w:t>.1</w:t>
      </w:r>
      <w:r w:rsidRPr="00D277A8">
        <w:t>.1-4.</w:t>
      </w:r>
    </w:p>
    <w:p w14:paraId="2A4203A6" w14:textId="77777777" w:rsidR="00387CE4" w:rsidRPr="00D277A8" w:rsidRDefault="00387CE4" w:rsidP="00387CE4">
      <w:pPr>
        <w:jc w:val="both"/>
      </w:pPr>
      <w:r w:rsidRPr="00D277A8">
        <w:t>PDCCHs indicating new transmissions shall be sent continuously</w:t>
      </w:r>
      <w:r w:rsidRPr="00D277A8">
        <w:rPr>
          <w:lang w:eastAsia="zh-CN"/>
        </w:rPr>
        <w:t xml:space="preserve"> on </w:t>
      </w:r>
      <w:proofErr w:type="spellStart"/>
      <w:r>
        <w:rPr>
          <w:lang w:eastAsia="zh-CN"/>
        </w:rPr>
        <w:t>PCell</w:t>
      </w:r>
      <w:proofErr w:type="spellEnd"/>
      <w:r w:rsidRPr="00D277A8">
        <w:rPr>
          <w:lang w:eastAsia="zh-CN"/>
        </w:rPr>
        <w:t xml:space="preserve"> </w:t>
      </w:r>
      <w:r w:rsidRPr="00D277A8">
        <w:t>to ensure that the UE would have ACK/NACK sending.</w:t>
      </w:r>
    </w:p>
    <w:p w14:paraId="4192C528" w14:textId="77777777" w:rsidR="00387CE4" w:rsidRPr="00D277A8" w:rsidRDefault="00387CE4" w:rsidP="00387CE4">
      <w:pPr>
        <w:jc w:val="both"/>
      </w:pPr>
      <w:r w:rsidRPr="00D277A8">
        <w:t xml:space="preserve">Before the test starts, </w:t>
      </w:r>
    </w:p>
    <w:p w14:paraId="36A25ECE" w14:textId="77777777" w:rsidR="00387CE4" w:rsidRPr="00D277A8" w:rsidRDefault="00387CE4" w:rsidP="00387CE4">
      <w:pPr>
        <w:ind w:left="568" w:hanging="284"/>
      </w:pPr>
      <w:r w:rsidRPr="00D277A8">
        <w:t>-</w:t>
      </w:r>
      <w:r w:rsidRPr="00D277A8">
        <w:tab/>
        <w:t>UE is connected to Cell 1 (</w:t>
      </w:r>
      <w:proofErr w:type="spellStart"/>
      <w:r w:rsidRPr="00D277A8">
        <w:t>PCell</w:t>
      </w:r>
      <w:proofErr w:type="spellEnd"/>
      <w:r w:rsidRPr="00D277A8">
        <w:t>) on radio channel 1 (PCC).</w:t>
      </w:r>
    </w:p>
    <w:p w14:paraId="0E1BE56C" w14:textId="77777777" w:rsidR="00387CE4" w:rsidRPr="00D277A8" w:rsidRDefault="00387CE4" w:rsidP="00387CE4">
      <w:pPr>
        <w:ind w:left="568" w:hanging="284"/>
      </w:pPr>
      <w:r w:rsidRPr="00D277A8">
        <w:t>-</w:t>
      </w:r>
      <w:r w:rsidRPr="00D277A8">
        <w:tab/>
        <w:t xml:space="preserve">UE is configured with 1 TCI state for </w:t>
      </w:r>
      <w:proofErr w:type="spellStart"/>
      <w:r>
        <w:t>PCell</w:t>
      </w:r>
      <w:proofErr w:type="spellEnd"/>
      <w:r w:rsidRPr="00D277A8">
        <w:t>, PDCCH-TCI-state0 (</w:t>
      </w:r>
      <w:proofErr w:type="spellStart"/>
      <w:r w:rsidRPr="00D277A8">
        <w:t>QCL’d</w:t>
      </w:r>
      <w:proofErr w:type="spellEnd"/>
      <w:r w:rsidRPr="00D277A8">
        <w:t xml:space="preserve"> to SSB0) </w:t>
      </w:r>
    </w:p>
    <w:p w14:paraId="5F3D18E1" w14:textId="77777777" w:rsidR="00387CE4" w:rsidRPr="00D277A8" w:rsidRDefault="00387CE4" w:rsidP="00387CE4">
      <w:pPr>
        <w:ind w:left="568" w:hanging="284"/>
      </w:pPr>
      <w:r w:rsidRPr="00D277A8">
        <w:t>-</w:t>
      </w:r>
      <w:r w:rsidRPr="00D277A8">
        <w:tab/>
        <w:t xml:space="preserve">UE is indicated in TCI state0 as the active TCI state </w:t>
      </w:r>
    </w:p>
    <w:p w14:paraId="45F055DE" w14:textId="77777777" w:rsidR="00387CE4" w:rsidRPr="00D277A8" w:rsidRDefault="00387CE4" w:rsidP="00387CE4">
      <w:pPr>
        <w:jc w:val="both"/>
      </w:pPr>
      <w:r w:rsidRPr="00D277A8">
        <w:t xml:space="preserve">The test consists of two time periods, T1 and T2. During T1 only SSB to which TCI-state0 is </w:t>
      </w:r>
      <w:proofErr w:type="spellStart"/>
      <w:r w:rsidRPr="00D277A8">
        <w:t>QCL’d</w:t>
      </w:r>
      <w:proofErr w:type="spellEnd"/>
      <w:r w:rsidRPr="00D277A8">
        <w:t xml:space="preserve"> is transmitted. At the beginning of T2, the SSB corresponding to TCI-</w:t>
      </w:r>
      <w:r w:rsidRPr="004E396D">
        <w:t>state</w:t>
      </w:r>
      <w:r>
        <w:t>1</w:t>
      </w:r>
      <w:r w:rsidRPr="00D277A8">
        <w:t xml:space="preserve"> starts transmitting. The UE </w:t>
      </w:r>
      <w:r>
        <w:t xml:space="preserve">is </w:t>
      </w:r>
      <w:r w:rsidRPr="00D277A8">
        <w:t xml:space="preserve">configured to provide periodic L1-RSRP reports. In slot n which is within 1280 </w:t>
      </w:r>
      <w:proofErr w:type="spellStart"/>
      <w:r w:rsidRPr="00D277A8">
        <w:t>ms</w:t>
      </w:r>
      <w:proofErr w:type="spellEnd"/>
      <w:r w:rsidRPr="00D277A8">
        <w:t xml:space="preserve"> of UE providing L1-RSRP report with results for both SSB0 and SSB1, UE receives </w:t>
      </w:r>
      <w:proofErr w:type="gramStart"/>
      <w:r w:rsidRPr="00D277A8">
        <w:t>a</w:t>
      </w:r>
      <w:proofErr w:type="gramEnd"/>
      <w:r w:rsidRPr="00D277A8">
        <w:t xml:space="preserve"> RRC command indicating a switch to TCI-state1. </w:t>
      </w:r>
    </w:p>
    <w:p w14:paraId="301AEF3B" w14:textId="77777777" w:rsidR="00387CE4" w:rsidRPr="00D277A8" w:rsidRDefault="00387CE4" w:rsidP="00387CE4">
      <w:pPr>
        <w:jc w:val="both"/>
        <w:rPr>
          <w:lang w:eastAsia="zh-CN"/>
        </w:rPr>
      </w:pPr>
      <w:r w:rsidRPr="00D277A8">
        <w:rPr>
          <w:lang w:eastAsia="zh-CN"/>
        </w:rPr>
        <w:t xml:space="preserve">The test equipment verifies the TCI state switch time in </w:t>
      </w:r>
      <w:proofErr w:type="spellStart"/>
      <w:r>
        <w:rPr>
          <w:lang w:eastAsia="zh-CN"/>
        </w:rPr>
        <w:t>PCell</w:t>
      </w:r>
      <w:proofErr w:type="spellEnd"/>
      <w:r w:rsidRPr="00D277A8">
        <w:rPr>
          <w:lang w:eastAsia="zh-CN"/>
        </w:rPr>
        <w:t xml:space="preserve"> by scheduling the UE on TCI state 1 after 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r w:rsidRPr="00D277A8">
        <w:rPr>
          <w:lang w:eastAsia="zh-CN"/>
        </w:rPr>
        <w:t>.</w:t>
      </w:r>
    </w:p>
    <w:p w14:paraId="14586C26" w14:textId="77777777" w:rsidR="00387CE4" w:rsidRPr="00D277A8" w:rsidRDefault="00387CE4" w:rsidP="00387CE4">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87CE4" w:rsidRPr="00D277A8" w14:paraId="0AF39FAE" w14:textId="77777777" w:rsidTr="00E670E9">
        <w:tc>
          <w:tcPr>
            <w:tcW w:w="2275" w:type="dxa"/>
            <w:tcBorders>
              <w:top w:val="single" w:sz="4" w:space="0" w:color="auto"/>
              <w:left w:val="single" w:sz="4" w:space="0" w:color="auto"/>
              <w:bottom w:val="single" w:sz="4" w:space="0" w:color="auto"/>
              <w:right w:val="single" w:sz="4" w:space="0" w:color="auto"/>
            </w:tcBorders>
            <w:hideMark/>
          </w:tcPr>
          <w:p w14:paraId="1F39ACBF" w14:textId="77777777" w:rsidR="00387CE4" w:rsidRPr="00D277A8" w:rsidRDefault="00387CE4" w:rsidP="00E670E9">
            <w:pPr>
              <w:keepNext/>
              <w:keepLines/>
              <w:spacing w:after="0" w:line="256" w:lineRule="auto"/>
              <w:jc w:val="center"/>
              <w:rPr>
                <w:rFonts w:ascii="Arial" w:hAnsi="Arial"/>
                <w:b/>
                <w:sz w:val="18"/>
                <w:lang w:eastAsia="zh-CN"/>
              </w:rPr>
            </w:pPr>
            <w:r w:rsidRPr="00D277A8">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2A4E50C" w14:textId="77777777" w:rsidR="00387CE4" w:rsidRPr="00D277A8" w:rsidRDefault="00387CE4" w:rsidP="00E670E9">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387CE4" w:rsidRPr="00D277A8" w14:paraId="47A73DA2" w14:textId="77777777" w:rsidTr="00E670E9">
        <w:tc>
          <w:tcPr>
            <w:tcW w:w="2275" w:type="dxa"/>
            <w:tcBorders>
              <w:top w:val="single" w:sz="4" w:space="0" w:color="auto"/>
              <w:left w:val="single" w:sz="4" w:space="0" w:color="auto"/>
              <w:bottom w:val="single" w:sz="4" w:space="0" w:color="auto"/>
              <w:right w:val="single" w:sz="4" w:space="0" w:color="auto"/>
            </w:tcBorders>
            <w:hideMark/>
          </w:tcPr>
          <w:p w14:paraId="3F419108" w14:textId="77777777" w:rsidR="00387CE4" w:rsidRPr="00D277A8" w:rsidRDefault="00387CE4" w:rsidP="00E670E9">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165C0EE" w14:textId="77777777" w:rsidR="00387CE4" w:rsidRPr="00D277A8" w:rsidRDefault="00387CE4" w:rsidP="00E670E9">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75F43B27" w14:textId="77777777" w:rsidR="00387CE4" w:rsidRPr="00D277A8" w:rsidRDefault="00387CE4" w:rsidP="00387CE4">
      <w:pPr>
        <w:rPr>
          <w:lang w:eastAsia="zh-CN"/>
        </w:rPr>
      </w:pPr>
    </w:p>
    <w:p w14:paraId="358E3610" w14:textId="77777777" w:rsidR="00387CE4" w:rsidRPr="00D277A8" w:rsidRDefault="00387CE4" w:rsidP="00387CE4">
      <w:pPr>
        <w:keepNext/>
        <w:keepLines/>
        <w:spacing w:before="60"/>
        <w:jc w:val="center"/>
        <w:rPr>
          <w:rFonts w:ascii="Arial" w:hAnsi="Arial" w:cs="v4.2.0"/>
          <w:b/>
        </w:rPr>
      </w:pPr>
      <w:bookmarkStart w:id="649" w:name="_Hlk60870353"/>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-2</w:t>
      </w:r>
      <w:bookmarkEnd w:id="649"/>
      <w:r w:rsidRPr="00D277A8">
        <w:rPr>
          <w:rFonts w:ascii="Arial"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387CE4" w:rsidRPr="00D277A8" w14:paraId="3BC96C91"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BBCD70F" w14:textId="77777777" w:rsidR="00387CE4" w:rsidRPr="00D277A8" w:rsidRDefault="00387CE4" w:rsidP="00E670E9">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6932CB9" w14:textId="77777777" w:rsidR="00387CE4" w:rsidRPr="00D277A8" w:rsidRDefault="00387CE4" w:rsidP="00E670E9">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5727799E" w14:textId="77777777" w:rsidR="00387CE4" w:rsidRPr="00D277A8" w:rsidRDefault="00387CE4" w:rsidP="00E670E9">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20717605" w14:textId="77777777" w:rsidR="00387CE4" w:rsidRPr="00D277A8" w:rsidRDefault="00387CE4" w:rsidP="00E670E9">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387CE4" w:rsidRPr="00D277A8" w14:paraId="4BD06D75"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3956CCD8" w14:textId="77777777" w:rsidR="00387CE4" w:rsidRPr="00D277A8" w:rsidRDefault="00387CE4" w:rsidP="00E670E9">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FD4FF6" w14:textId="77777777" w:rsidR="00387CE4" w:rsidRPr="00D277A8"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DF173DE" w14:textId="77777777" w:rsidR="00387CE4" w:rsidRPr="00D277A8" w:rsidRDefault="00387CE4" w:rsidP="00E670E9">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32F7143E" w14:textId="77777777" w:rsidR="00387CE4" w:rsidRPr="00D277A8" w:rsidRDefault="00387CE4" w:rsidP="00E670E9">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387CE4" w:rsidRPr="00D277A8" w14:paraId="6150A4BD"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160400AA" w14:textId="77777777" w:rsidR="00387CE4" w:rsidRPr="00D277A8" w:rsidRDefault="00387CE4" w:rsidP="00E670E9">
            <w:pPr>
              <w:keepNext/>
              <w:keepLines/>
              <w:spacing w:after="0" w:line="256" w:lineRule="auto"/>
              <w:rPr>
                <w:rFonts w:ascii="Arial" w:hAnsi="Arial" w:cs="v4.2.0"/>
                <w:sz w:val="18"/>
                <w:lang w:eastAsia="ja-JP"/>
              </w:rPr>
            </w:pPr>
            <w:r w:rsidRPr="00D277A8">
              <w:rPr>
                <w:rFonts w:ascii="Arial" w:hAnsi="Arial" w:cs="v4.2.0"/>
                <w:sz w:val="18"/>
                <w:lang w:eastAsia="zh-CN"/>
              </w:rPr>
              <w:t xml:space="preserve">Active </w:t>
            </w:r>
            <w:proofErr w:type="spellStart"/>
            <w:r w:rsidRPr="00D277A8">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9A4776" w14:textId="77777777" w:rsidR="00387CE4" w:rsidRPr="00D277A8"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3B43B34"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145022B8" w14:textId="77777777" w:rsidR="00387CE4" w:rsidRPr="00D277A8" w:rsidRDefault="00387CE4" w:rsidP="00E670E9">
            <w:pPr>
              <w:keepNext/>
              <w:keepLines/>
              <w:spacing w:after="0" w:line="256" w:lineRule="auto"/>
              <w:rPr>
                <w:rFonts w:ascii="Arial" w:hAnsi="Arial" w:cs="v4.2.0"/>
                <w:sz w:val="18"/>
                <w:lang w:eastAsia="ja-JP"/>
              </w:rPr>
            </w:pPr>
            <w:proofErr w:type="spellStart"/>
            <w:r w:rsidRPr="00D277A8">
              <w:rPr>
                <w:rFonts w:ascii="Arial" w:hAnsi="Arial" w:cs="v4.2.0"/>
                <w:sz w:val="18"/>
                <w:lang w:eastAsia="zh-CN"/>
              </w:rPr>
              <w:t>PCell</w:t>
            </w:r>
            <w:proofErr w:type="spellEnd"/>
            <w:r w:rsidRPr="00D277A8">
              <w:rPr>
                <w:rFonts w:ascii="Arial" w:hAnsi="Arial" w:cs="v4.2.0"/>
                <w:sz w:val="18"/>
                <w:lang w:eastAsia="zh-CN"/>
              </w:rPr>
              <w:t xml:space="preserve"> on RF channel number 1.</w:t>
            </w:r>
          </w:p>
        </w:tc>
      </w:tr>
      <w:tr w:rsidR="00387CE4" w:rsidRPr="00D277A8" w14:paraId="240A048D"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6DCCD3D4" w14:textId="77777777" w:rsidR="00387CE4" w:rsidRPr="00D277A8" w:rsidRDefault="00387CE4" w:rsidP="00E670E9">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E75ECE" w14:textId="77777777" w:rsidR="00387CE4" w:rsidRPr="00D277A8"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2CE929"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6DF9D269" w14:textId="77777777" w:rsidR="00387CE4" w:rsidRPr="00D277A8" w:rsidRDefault="00387CE4" w:rsidP="00E670E9">
            <w:pPr>
              <w:keepNext/>
              <w:keepLines/>
              <w:spacing w:after="0" w:line="256" w:lineRule="auto"/>
              <w:rPr>
                <w:rFonts w:ascii="Arial" w:hAnsi="Arial" w:cs="v4.2.0"/>
                <w:sz w:val="18"/>
                <w:lang w:eastAsia="ja-JP"/>
              </w:rPr>
            </w:pPr>
          </w:p>
        </w:tc>
      </w:tr>
      <w:tr w:rsidR="00387CE4" w:rsidRPr="00D277A8" w14:paraId="3DD5C304"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F5D592F" w14:textId="77777777" w:rsidR="00387CE4" w:rsidRPr="00D277A8" w:rsidRDefault="00387CE4" w:rsidP="00E670E9">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333040" w14:textId="77777777" w:rsidR="00387CE4" w:rsidRPr="00D277A8" w:rsidRDefault="00387CE4" w:rsidP="00E670E9">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5CEC85C"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48E96BB4" w14:textId="77777777" w:rsidR="00387CE4" w:rsidRPr="00D277A8" w:rsidRDefault="00387CE4" w:rsidP="00E670E9">
            <w:pPr>
              <w:keepNext/>
              <w:keepLines/>
              <w:spacing w:after="0" w:line="256" w:lineRule="auto"/>
              <w:rPr>
                <w:rFonts w:ascii="Arial" w:hAnsi="Arial" w:cs="v4.2.0"/>
                <w:sz w:val="18"/>
                <w:lang w:eastAsia="ja-JP"/>
              </w:rPr>
            </w:pPr>
          </w:p>
        </w:tc>
      </w:tr>
      <w:tr w:rsidR="00387CE4" w:rsidRPr="00D277A8" w14:paraId="03A9D4AC"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4CA73623" w14:textId="77777777" w:rsidR="00387CE4" w:rsidRPr="00D277A8" w:rsidRDefault="00387CE4" w:rsidP="00E670E9">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4B3B5"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BFEFC2D"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501D0085" w14:textId="77777777" w:rsidR="00387CE4" w:rsidRPr="00D277A8" w:rsidRDefault="00387CE4" w:rsidP="00E670E9">
            <w:pPr>
              <w:keepNext/>
              <w:keepLines/>
              <w:spacing w:after="0" w:line="256" w:lineRule="auto"/>
              <w:rPr>
                <w:rFonts w:ascii="Arial" w:hAnsi="Arial" w:cs="v4.2.0"/>
                <w:sz w:val="18"/>
                <w:lang w:eastAsia="ja-JP"/>
              </w:rPr>
            </w:pPr>
          </w:p>
        </w:tc>
      </w:tr>
      <w:tr w:rsidR="00387CE4" w:rsidRPr="00D277A8" w14:paraId="5E6D4769" w14:textId="77777777" w:rsidTr="00E670E9">
        <w:trPr>
          <w:cantSplit/>
        </w:trPr>
        <w:tc>
          <w:tcPr>
            <w:tcW w:w="2517" w:type="dxa"/>
            <w:tcBorders>
              <w:top w:val="single" w:sz="4" w:space="0" w:color="auto"/>
              <w:left w:val="single" w:sz="4" w:space="0" w:color="auto"/>
              <w:bottom w:val="single" w:sz="4" w:space="0" w:color="auto"/>
              <w:right w:val="single" w:sz="4" w:space="0" w:color="auto"/>
            </w:tcBorders>
            <w:hideMark/>
          </w:tcPr>
          <w:p w14:paraId="2550829C" w14:textId="77777777" w:rsidR="00387CE4" w:rsidRPr="00D277A8" w:rsidRDefault="00387CE4" w:rsidP="00E670E9">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F5006"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C9DB63F" w14:textId="77777777" w:rsidR="00387CE4" w:rsidRPr="00D277A8" w:rsidRDefault="00387CE4" w:rsidP="00E670E9">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19654DFB" w14:textId="77777777" w:rsidR="00387CE4" w:rsidRPr="00D277A8" w:rsidRDefault="00387CE4" w:rsidP="00E670E9">
            <w:pPr>
              <w:keepNext/>
              <w:keepLines/>
              <w:spacing w:after="0" w:line="256" w:lineRule="auto"/>
              <w:rPr>
                <w:rFonts w:ascii="Arial" w:hAnsi="Arial" w:cs="v4.2.0"/>
                <w:sz w:val="18"/>
                <w:lang w:eastAsia="ja-JP"/>
              </w:rPr>
            </w:pPr>
          </w:p>
        </w:tc>
      </w:tr>
    </w:tbl>
    <w:p w14:paraId="21596DF3" w14:textId="77777777" w:rsidR="00387CE4" w:rsidRPr="00D277A8" w:rsidRDefault="00387CE4" w:rsidP="00387CE4"/>
    <w:p w14:paraId="7EDBBED8" w14:textId="77777777" w:rsidR="00387CE4" w:rsidRPr="00D277A8" w:rsidRDefault="00387CE4" w:rsidP="00387CE4">
      <w:pPr>
        <w:keepNext/>
        <w:keepLines/>
        <w:spacing w:before="60"/>
        <w:jc w:val="center"/>
        <w:rPr>
          <w:rFonts w:ascii="Arial" w:hAnsi="Arial"/>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87CE4" w:rsidRPr="00D277A8" w14:paraId="1143D8E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354DD1"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AF733C0"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8892B03"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387CE4" w:rsidRPr="00D277A8" w14:paraId="3DE1DE2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E4BBFB" w14:textId="77777777" w:rsidR="00387CE4" w:rsidRPr="00D277A8" w:rsidRDefault="00387CE4" w:rsidP="00E670E9">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C0C7083"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4533D3"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387CE4" w:rsidRPr="00D277A8" w14:paraId="0CCB375E" w14:textId="77777777" w:rsidTr="00E670E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D142FFF"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A821B76"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643ED4"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387CE4" w:rsidRPr="00D277A8" w14:paraId="44114EA2" w14:textId="77777777" w:rsidTr="00E670E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B17B749"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7DF56D2"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126DF7"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387CE4" w:rsidRPr="00D277A8" w14:paraId="37AA723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0275A4" w14:textId="77777777" w:rsidR="00387CE4" w:rsidRPr="00D277A8" w:rsidRDefault="00387CE4" w:rsidP="00E670E9">
            <w:pPr>
              <w:keepNext/>
              <w:keepLines/>
              <w:spacing w:after="0" w:line="256" w:lineRule="auto"/>
              <w:rPr>
                <w:rFonts w:ascii="Arial" w:hAnsi="Arial" w:cs="Arial"/>
                <w:sz w:val="18"/>
                <w:lang w:eastAsia="zh-CN"/>
              </w:rPr>
            </w:pPr>
            <w:proofErr w:type="spellStart"/>
            <w:r w:rsidRPr="00D277A8">
              <w:rPr>
                <w:rFonts w:ascii="Arial" w:hAnsi="Arial" w:cs="Arial"/>
                <w:sz w:val="18"/>
                <w:lang w:eastAsia="zh-CN"/>
              </w:rPr>
              <w:t>BW</w:t>
            </w:r>
            <w:r w:rsidRPr="00D277A8">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467F7C8"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99A062" w14:textId="3327E956" w:rsidR="00387CE4" w:rsidRPr="00D277A8" w:rsidRDefault="00387CE4" w:rsidP="00E670E9">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proofErr w:type="gramStart"/>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proofErr w:type="gramEnd"/>
            <w:r w:rsidRPr="00D277A8">
              <w:rPr>
                <w:rFonts w:ascii="Arial" w:eastAsia="Malgun Gothic" w:hAnsi="Arial" w:cs="Arial"/>
                <w:sz w:val="18"/>
                <w:szCs w:val="18"/>
                <w:lang w:val="de-DE" w:eastAsia="zh-CN"/>
              </w:rPr>
              <w:t xml:space="preserve"> = </w:t>
            </w:r>
            <w:ins w:id="650" w:author="Rose, Ian" w:date="2021-01-14T17:00:00Z">
              <w:r w:rsidR="0008333B">
                <w:rPr>
                  <w:rFonts w:ascii="Arial" w:eastAsia="Malgun Gothic" w:hAnsi="Arial" w:cs="Arial"/>
                  <w:sz w:val="18"/>
                  <w:szCs w:val="18"/>
                  <w:lang w:val="de-DE" w:eastAsia="zh-CN"/>
                </w:rPr>
                <w:t>24</w:t>
              </w:r>
            </w:ins>
            <w:del w:id="651" w:author="Rose, Ian" w:date="2021-01-14T17:00:00Z">
              <w:r w:rsidRPr="00D277A8" w:rsidDel="0008333B">
                <w:rPr>
                  <w:rFonts w:ascii="Arial" w:eastAsia="Malgun Gothic" w:hAnsi="Arial" w:cs="Arial"/>
                  <w:sz w:val="18"/>
                  <w:szCs w:val="18"/>
                  <w:lang w:val="de-DE" w:eastAsia="zh-CN"/>
                </w:rPr>
                <w:delText>66</w:delText>
              </w:r>
            </w:del>
          </w:p>
        </w:tc>
      </w:tr>
      <w:tr w:rsidR="00387CE4" w:rsidRPr="00D277A8" w14:paraId="26691401" w14:textId="77777777" w:rsidTr="00E670E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0ECA50A"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1842A2E"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52ED5F"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387CE4" w:rsidRPr="00D277A8" w14:paraId="632E1B7E"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313093"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2213273"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991E59"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387CE4" w:rsidRPr="00D277A8" w14:paraId="6A82E5F0"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E19579"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B3047F5"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45455D"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387CE4" w:rsidRPr="00D277A8" w14:paraId="47FE340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BC0A45"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AE2C9FD"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6BCF58"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387CE4" w:rsidRPr="00D277A8" w14:paraId="1338CE8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1F5200"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299B932"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627BEC" w14:textId="77777777" w:rsidR="00387CE4" w:rsidRPr="00D277A8" w:rsidRDefault="00387CE4" w:rsidP="00E670E9">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SR.3.1 TDD </w:t>
            </w:r>
          </w:p>
        </w:tc>
      </w:tr>
      <w:tr w:rsidR="00387CE4" w:rsidRPr="00D277A8" w14:paraId="4ABFA443"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57B09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01E5664"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6E50361" w14:textId="77777777" w:rsidR="00387CE4" w:rsidRPr="00D277A8" w:rsidRDefault="00387CE4" w:rsidP="00E670E9">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387CE4" w:rsidRPr="00D277A8" w14:paraId="77974A2C"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0D7A4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118CAC3"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2773EF" w14:textId="77777777" w:rsidR="00387CE4" w:rsidRPr="00D277A8" w:rsidRDefault="00387CE4" w:rsidP="00E670E9">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387CE4" w:rsidRPr="00D277A8" w14:paraId="751EA5EB"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057C9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789510C"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F708EF" w14:textId="1D2F612F"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w:t>
            </w:r>
            <w:ins w:id="652" w:author="Rose, Ian" w:date="2021-01-14T17:00:00Z">
              <w:r w:rsidR="0008333B">
                <w:rPr>
                  <w:rFonts w:ascii="Arial" w:hAnsi="Arial" w:cs="Arial"/>
                  <w:sz w:val="18"/>
                  <w:szCs w:val="16"/>
                  <w:lang w:eastAsia="zh-CN"/>
                </w:rPr>
                <w:t>5</w:t>
              </w:r>
            </w:ins>
            <w:del w:id="653" w:author="Rose, Ian" w:date="2021-01-14T17:00:00Z">
              <w:r w:rsidRPr="00D277A8" w:rsidDel="0008333B">
                <w:rPr>
                  <w:rFonts w:ascii="Arial" w:hAnsi="Arial" w:cs="Arial"/>
                  <w:sz w:val="18"/>
                  <w:szCs w:val="16"/>
                  <w:lang w:eastAsia="zh-CN"/>
                </w:rPr>
                <w:delText>1</w:delText>
              </w:r>
            </w:del>
          </w:p>
        </w:tc>
      </w:tr>
      <w:tr w:rsidR="00387CE4" w:rsidRPr="00D277A8" w14:paraId="3B4B113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D01432" w14:textId="77777777" w:rsidR="00387CE4" w:rsidRPr="00D277A8" w:rsidRDefault="00387CE4" w:rsidP="00E670E9">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0A38453"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184CE7" w14:textId="77777777" w:rsidR="00387CE4" w:rsidRPr="00D277A8" w:rsidRDefault="00387CE4" w:rsidP="00E670E9">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387CE4" w:rsidRPr="00D277A8" w14:paraId="6575E38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E00F8C" w14:textId="77777777" w:rsidR="00387CE4" w:rsidRPr="00D277A8" w:rsidRDefault="00387CE4" w:rsidP="00E670E9">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3C139EA"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D7877F" w14:textId="77777777" w:rsidR="00387CE4" w:rsidRPr="00D277A8" w:rsidRDefault="00387CE4" w:rsidP="00E670E9">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387CE4" w:rsidRPr="00D277A8" w14:paraId="310C3C41"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A6D4C9" w14:textId="77777777" w:rsidR="00387CE4" w:rsidRPr="00D277A8" w:rsidRDefault="00387CE4" w:rsidP="00E670E9">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93E10F0"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1CB302" w14:textId="77777777" w:rsidR="00387CE4" w:rsidRPr="00D277A8" w:rsidRDefault="00387CE4" w:rsidP="00E670E9">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387CE4" w:rsidRPr="00D277A8" w14:paraId="375FBD6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704C00" w14:textId="77777777" w:rsidR="00387CE4" w:rsidRPr="00D277A8" w:rsidRDefault="00387CE4" w:rsidP="00E670E9">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820734B"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F3CF2D" w14:textId="77777777" w:rsidR="00387CE4" w:rsidRPr="00D277A8" w:rsidRDefault="00387CE4" w:rsidP="00E670E9">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387CE4" w:rsidRPr="006F4D85" w14:paraId="1AB194DD"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6EF1D9E7" w14:textId="77777777" w:rsidR="00387CE4" w:rsidRPr="006F4D85" w:rsidRDefault="00387CE4" w:rsidP="00E670E9">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4F4169AE" w14:textId="77777777" w:rsidR="00387CE4" w:rsidRPr="006F4D85" w:rsidRDefault="00387CE4" w:rsidP="00E670E9">
            <w:pPr>
              <w:pStyle w:val="TAC"/>
            </w:pPr>
          </w:p>
        </w:tc>
        <w:tc>
          <w:tcPr>
            <w:tcW w:w="2551" w:type="dxa"/>
            <w:tcBorders>
              <w:top w:val="single" w:sz="4" w:space="0" w:color="auto"/>
              <w:left w:val="single" w:sz="4" w:space="0" w:color="auto"/>
              <w:bottom w:val="single" w:sz="4" w:space="0" w:color="auto"/>
              <w:right w:val="single" w:sz="4" w:space="0" w:color="auto"/>
            </w:tcBorders>
          </w:tcPr>
          <w:p w14:paraId="1B800E4E" w14:textId="77777777" w:rsidR="00387CE4" w:rsidRPr="006F4D85" w:rsidRDefault="00387CE4" w:rsidP="00E670E9">
            <w:pPr>
              <w:pStyle w:val="TAC"/>
              <w:rPr>
                <w:szCs w:val="18"/>
              </w:rPr>
            </w:pPr>
            <w:proofErr w:type="spellStart"/>
            <w:r w:rsidRPr="006F4D85">
              <w:rPr>
                <w:lang w:val="en-US"/>
              </w:rPr>
              <w:t>ssb</w:t>
            </w:r>
            <w:proofErr w:type="spellEnd"/>
            <w:r w:rsidRPr="006F4D85">
              <w:rPr>
                <w:lang w:val="en-US"/>
              </w:rPr>
              <w:t>-Index-RSRP</w:t>
            </w:r>
          </w:p>
        </w:tc>
      </w:tr>
      <w:tr w:rsidR="00387CE4" w:rsidRPr="006F4D85" w14:paraId="4E0B25B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29A8A38D" w14:textId="77777777" w:rsidR="00387CE4" w:rsidRPr="006F4D85" w:rsidRDefault="00387CE4" w:rsidP="00E670E9">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459713B7" w14:textId="77777777" w:rsidR="00387CE4" w:rsidRPr="006F4D85" w:rsidRDefault="00387CE4" w:rsidP="00E670E9">
            <w:pPr>
              <w:pStyle w:val="TAC"/>
            </w:pPr>
          </w:p>
        </w:tc>
        <w:tc>
          <w:tcPr>
            <w:tcW w:w="2551" w:type="dxa"/>
            <w:tcBorders>
              <w:top w:val="single" w:sz="4" w:space="0" w:color="auto"/>
              <w:left w:val="single" w:sz="4" w:space="0" w:color="auto"/>
              <w:bottom w:val="single" w:sz="4" w:space="0" w:color="auto"/>
              <w:right w:val="single" w:sz="4" w:space="0" w:color="auto"/>
            </w:tcBorders>
          </w:tcPr>
          <w:p w14:paraId="4FDC35DC" w14:textId="77777777" w:rsidR="00387CE4" w:rsidRPr="006F4D85" w:rsidRDefault="00387CE4" w:rsidP="00E670E9">
            <w:pPr>
              <w:pStyle w:val="TAC"/>
            </w:pPr>
            <w:r w:rsidRPr="006F4D85">
              <w:rPr>
                <w:rFonts w:hint="eastAsia"/>
                <w:lang w:val="en-US"/>
              </w:rPr>
              <w:t>perio</w:t>
            </w:r>
            <w:r w:rsidRPr="006F4D85">
              <w:rPr>
                <w:lang w:val="en-US"/>
              </w:rPr>
              <w:t>dic</w:t>
            </w:r>
          </w:p>
        </w:tc>
      </w:tr>
      <w:tr w:rsidR="00387CE4" w:rsidRPr="006F4D85" w14:paraId="5ABFED40"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1CB2D3CB" w14:textId="77777777" w:rsidR="00387CE4" w:rsidRPr="006F4D85" w:rsidRDefault="00387CE4" w:rsidP="00E670E9">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1373E552" w14:textId="77777777" w:rsidR="00387CE4" w:rsidRPr="006F4D85" w:rsidRDefault="00387CE4" w:rsidP="00E670E9">
            <w:pPr>
              <w:pStyle w:val="TAC"/>
            </w:pPr>
          </w:p>
        </w:tc>
        <w:tc>
          <w:tcPr>
            <w:tcW w:w="2551" w:type="dxa"/>
            <w:tcBorders>
              <w:top w:val="single" w:sz="4" w:space="0" w:color="auto"/>
              <w:left w:val="single" w:sz="4" w:space="0" w:color="auto"/>
              <w:bottom w:val="single" w:sz="4" w:space="0" w:color="auto"/>
              <w:right w:val="single" w:sz="4" w:space="0" w:color="auto"/>
            </w:tcBorders>
          </w:tcPr>
          <w:p w14:paraId="603134B5" w14:textId="77777777" w:rsidR="00387CE4" w:rsidRPr="006F4D85" w:rsidRDefault="00387CE4" w:rsidP="00E670E9">
            <w:pPr>
              <w:pStyle w:val="TAC"/>
            </w:pPr>
            <w:r>
              <w:t>2</w:t>
            </w:r>
          </w:p>
        </w:tc>
      </w:tr>
      <w:tr w:rsidR="00387CE4" w:rsidRPr="006F4D85" w14:paraId="117033EA"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0FFDA6DD" w14:textId="77777777" w:rsidR="00387CE4" w:rsidRPr="006F4D85" w:rsidRDefault="00387CE4" w:rsidP="00E670E9">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10F7345F" w14:textId="77777777" w:rsidR="00387CE4" w:rsidRPr="006F4D85" w:rsidRDefault="00387CE4" w:rsidP="00E670E9">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76A0C9F2" w14:textId="77777777" w:rsidR="00387CE4" w:rsidRPr="006F4D85" w:rsidRDefault="00387CE4" w:rsidP="00E670E9">
            <w:pPr>
              <w:pStyle w:val="TAC"/>
            </w:pPr>
            <w:r w:rsidRPr="006F4D85">
              <w:rPr>
                <w:lang w:val="en-US"/>
              </w:rPr>
              <w:t>640</w:t>
            </w:r>
          </w:p>
        </w:tc>
      </w:tr>
      <w:tr w:rsidR="00387CE4" w:rsidRPr="006F4D85" w14:paraId="395CFCC4"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tcPr>
          <w:p w14:paraId="18845A2C" w14:textId="77777777" w:rsidR="00387CE4" w:rsidRPr="006F4D85" w:rsidRDefault="00387CE4" w:rsidP="00E670E9">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28840C5F" w14:textId="77777777" w:rsidR="00387CE4" w:rsidRPr="006F4D85" w:rsidRDefault="00387CE4" w:rsidP="00E670E9">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6CDB6FCD" w14:textId="77777777" w:rsidR="00387CE4" w:rsidRPr="006F4D85" w:rsidRDefault="00387CE4" w:rsidP="00E670E9">
            <w:pPr>
              <w:pStyle w:val="TAC"/>
              <w:rPr>
                <w:lang w:val="en-US"/>
              </w:rPr>
            </w:pPr>
            <w:r>
              <w:rPr>
                <w:lang w:val="en-US"/>
              </w:rPr>
              <w:t>configured</w:t>
            </w:r>
          </w:p>
        </w:tc>
      </w:tr>
      <w:tr w:rsidR="00387CE4" w:rsidRPr="00D277A8" w14:paraId="4216079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59B741" w14:textId="77777777" w:rsidR="00387CE4" w:rsidRPr="00D277A8" w:rsidRDefault="00387CE4" w:rsidP="00E670E9">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FD82076"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6245A1"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387CE4" w:rsidRPr="00D277A8" w14:paraId="1BF849D4"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2DADA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D6BC74C" w14:textId="77777777" w:rsidR="00387CE4" w:rsidRPr="00D277A8" w:rsidRDefault="00387CE4" w:rsidP="00E670E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C96A19"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387CE4" w:rsidRPr="00D277A8" w14:paraId="74D23290"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35108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C7BB99"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7674AB07"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387CE4" w:rsidRPr="00D277A8" w14:paraId="1EEF7782"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EAA471"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B34CB4"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B92846F" w14:textId="77777777" w:rsidR="00387CE4" w:rsidRPr="00D277A8" w:rsidRDefault="00387CE4" w:rsidP="00E670E9">
            <w:pPr>
              <w:spacing w:after="0" w:line="256" w:lineRule="auto"/>
              <w:rPr>
                <w:rFonts w:ascii="Arial" w:hAnsi="Arial" w:cs="v4.2.0"/>
                <w:sz w:val="18"/>
                <w:lang w:eastAsia="zh-CN"/>
              </w:rPr>
            </w:pPr>
          </w:p>
        </w:tc>
      </w:tr>
      <w:tr w:rsidR="00387CE4" w:rsidRPr="00D277A8" w14:paraId="4BC23926"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C88041"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ED2923"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E4FF04B" w14:textId="77777777" w:rsidR="00387CE4" w:rsidRPr="00D277A8" w:rsidRDefault="00387CE4" w:rsidP="00E670E9">
            <w:pPr>
              <w:spacing w:after="0" w:line="256" w:lineRule="auto"/>
              <w:rPr>
                <w:rFonts w:ascii="Arial" w:hAnsi="Arial" w:cs="v4.2.0"/>
                <w:sz w:val="18"/>
                <w:lang w:eastAsia="zh-CN"/>
              </w:rPr>
            </w:pPr>
          </w:p>
        </w:tc>
      </w:tr>
      <w:tr w:rsidR="00387CE4" w:rsidRPr="00D277A8" w14:paraId="517096E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1740B7"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1AAB7D"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2318964" w14:textId="77777777" w:rsidR="00387CE4" w:rsidRPr="00D277A8" w:rsidRDefault="00387CE4" w:rsidP="00E670E9">
            <w:pPr>
              <w:spacing w:after="0" w:line="256" w:lineRule="auto"/>
              <w:rPr>
                <w:rFonts w:ascii="Arial" w:hAnsi="Arial" w:cs="v4.2.0"/>
                <w:sz w:val="18"/>
                <w:lang w:eastAsia="zh-CN"/>
              </w:rPr>
            </w:pPr>
          </w:p>
        </w:tc>
      </w:tr>
      <w:tr w:rsidR="00387CE4" w:rsidRPr="00D277A8" w14:paraId="74C155D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59B9AA"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348CDD"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30CFFE3" w14:textId="77777777" w:rsidR="00387CE4" w:rsidRPr="00D277A8" w:rsidRDefault="00387CE4" w:rsidP="00E670E9">
            <w:pPr>
              <w:spacing w:after="0" w:line="256" w:lineRule="auto"/>
              <w:rPr>
                <w:rFonts w:ascii="Arial" w:hAnsi="Arial" w:cs="v4.2.0"/>
                <w:sz w:val="18"/>
                <w:lang w:eastAsia="zh-CN"/>
              </w:rPr>
            </w:pPr>
          </w:p>
        </w:tc>
      </w:tr>
      <w:tr w:rsidR="00387CE4" w:rsidRPr="00D277A8" w14:paraId="463A2324"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72A05"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E3C0AF"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D63BC44" w14:textId="77777777" w:rsidR="00387CE4" w:rsidRPr="00D277A8" w:rsidRDefault="00387CE4" w:rsidP="00E670E9">
            <w:pPr>
              <w:spacing w:after="0" w:line="256" w:lineRule="auto"/>
              <w:rPr>
                <w:rFonts w:ascii="Arial" w:hAnsi="Arial" w:cs="v4.2.0"/>
                <w:sz w:val="18"/>
                <w:lang w:eastAsia="zh-CN"/>
              </w:rPr>
            </w:pPr>
          </w:p>
        </w:tc>
      </w:tr>
      <w:tr w:rsidR="00387CE4" w:rsidRPr="00D277A8" w14:paraId="4AA5C40C"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62FCE3"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8C5E04"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FF9938" w14:textId="77777777" w:rsidR="00387CE4" w:rsidRPr="00D277A8" w:rsidRDefault="00387CE4" w:rsidP="00E670E9">
            <w:pPr>
              <w:spacing w:after="0" w:line="256" w:lineRule="auto"/>
              <w:rPr>
                <w:rFonts w:ascii="Arial" w:hAnsi="Arial" w:cs="v4.2.0"/>
                <w:sz w:val="18"/>
                <w:lang w:eastAsia="zh-CN"/>
              </w:rPr>
            </w:pPr>
          </w:p>
        </w:tc>
      </w:tr>
      <w:tr w:rsidR="00387CE4" w:rsidRPr="00D277A8" w14:paraId="7423B087"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5EDDDE"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OCNG DMRS to </w:t>
            </w:r>
            <w:proofErr w:type="gramStart"/>
            <w:r w:rsidRPr="00D277A8">
              <w:rPr>
                <w:rFonts w:ascii="Arial" w:hAnsi="Arial" w:cs="Arial"/>
                <w:sz w:val="18"/>
                <w:szCs w:val="16"/>
                <w:lang w:eastAsia="ja-JP"/>
              </w:rPr>
              <w:t>SSS(</w:t>
            </w:r>
            <w:proofErr w:type="gramEnd"/>
            <w:r w:rsidRPr="00D277A8">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7281DC"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ECCA90" w14:textId="77777777" w:rsidR="00387CE4" w:rsidRPr="00D277A8" w:rsidRDefault="00387CE4" w:rsidP="00E670E9">
            <w:pPr>
              <w:spacing w:after="0" w:line="256" w:lineRule="auto"/>
              <w:rPr>
                <w:rFonts w:ascii="Arial" w:hAnsi="Arial" w:cs="v4.2.0"/>
                <w:sz w:val="18"/>
                <w:lang w:eastAsia="zh-CN"/>
              </w:rPr>
            </w:pPr>
          </w:p>
        </w:tc>
      </w:tr>
      <w:tr w:rsidR="00387CE4" w:rsidRPr="00D277A8" w14:paraId="5A455025"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38306C" w14:textId="77777777" w:rsidR="00387CE4" w:rsidRPr="00D277A8" w:rsidRDefault="00387CE4" w:rsidP="00E670E9">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A64FB7" w14:textId="77777777" w:rsidR="00387CE4" w:rsidRPr="00D277A8" w:rsidRDefault="00387CE4" w:rsidP="00E670E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D4CE6F7" w14:textId="77777777" w:rsidR="00387CE4" w:rsidRPr="00D277A8" w:rsidRDefault="00387CE4" w:rsidP="00E670E9">
            <w:pPr>
              <w:spacing w:after="0" w:line="256" w:lineRule="auto"/>
              <w:rPr>
                <w:rFonts w:ascii="Arial" w:hAnsi="Arial" w:cs="v4.2.0"/>
                <w:sz w:val="18"/>
                <w:lang w:eastAsia="zh-CN"/>
              </w:rPr>
            </w:pPr>
          </w:p>
        </w:tc>
      </w:tr>
      <w:tr w:rsidR="00387CE4" w:rsidRPr="00D277A8" w14:paraId="3294F5D8" w14:textId="77777777" w:rsidTr="00E670E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0810C" w14:textId="77777777" w:rsidR="00387CE4" w:rsidRPr="00D277A8" w:rsidRDefault="00387CE4" w:rsidP="00E670E9">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A036886" w14:textId="77777777" w:rsidR="00387CE4" w:rsidRPr="00D277A8" w:rsidRDefault="00387CE4" w:rsidP="00E670E9">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CDBB3E" w14:textId="77777777" w:rsidR="00387CE4" w:rsidRPr="00D277A8" w:rsidRDefault="00387CE4" w:rsidP="00E670E9">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AWGN</w:t>
            </w:r>
          </w:p>
        </w:tc>
      </w:tr>
      <w:tr w:rsidR="00387CE4" w:rsidRPr="00D277A8" w14:paraId="273070F9" w14:textId="77777777" w:rsidTr="00E670E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7A81B6A" w14:textId="77777777" w:rsidR="00387CE4" w:rsidRPr="00D277A8" w:rsidRDefault="00387CE4" w:rsidP="00E670E9">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 xml:space="preserve">OCNG shall be used such that </w:t>
            </w:r>
            <w:r>
              <w:rPr>
                <w:rFonts w:ascii="Arial" w:hAnsi="Arial" w:cs="Arial" w:hint="eastAsia"/>
                <w:sz w:val="18"/>
                <w:lang w:val="en-US" w:eastAsia="zh-CN"/>
              </w:rPr>
              <w:t>the resources in Cell 1</w:t>
            </w:r>
            <w:r w:rsidRPr="00D277A8">
              <w:rPr>
                <w:rFonts w:ascii="Arial" w:hAnsi="Arial" w:cs="Arial"/>
                <w:sz w:val="18"/>
                <w:lang w:eastAsia="zh-CN"/>
              </w:rPr>
              <w:t xml:space="preserve"> are fully allocated and a constant total transmitted power spectral density is achieved for all OFDM symbols.</w:t>
            </w:r>
          </w:p>
        </w:tc>
      </w:tr>
    </w:tbl>
    <w:p w14:paraId="086AD488" w14:textId="77777777" w:rsidR="00387CE4" w:rsidRPr="00D277A8" w:rsidRDefault="00387CE4" w:rsidP="00387CE4"/>
    <w:p w14:paraId="0568113E" w14:textId="77777777" w:rsidR="00387CE4" w:rsidRPr="00D277A8" w:rsidRDefault="00387CE4" w:rsidP="00387CE4">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387CE4" w:rsidRPr="00D277A8" w14:paraId="057DBDB9" w14:textId="77777777" w:rsidTr="00E670E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046A34F8"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797EBF78"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0E845356"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387CE4" w:rsidRPr="00D277A8" w14:paraId="7527B858" w14:textId="77777777" w:rsidTr="00E670E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43E40D84" w14:textId="77777777" w:rsidR="00387CE4" w:rsidRPr="00D277A8" w:rsidRDefault="00387CE4" w:rsidP="00E670E9">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EE75A58" w14:textId="77777777" w:rsidR="00387CE4" w:rsidRPr="00D277A8" w:rsidRDefault="00387CE4" w:rsidP="00E670E9">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C81B032"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65139EC"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387CE4" w:rsidRPr="00D277A8" w14:paraId="077065F9" w14:textId="77777777" w:rsidTr="00E670E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0FD80F38" w14:textId="77777777" w:rsidR="00387CE4" w:rsidRPr="00D277A8" w:rsidRDefault="00387CE4" w:rsidP="00E670E9">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ECC8592" w14:textId="77777777" w:rsidR="00387CE4" w:rsidRPr="00D277A8" w:rsidRDefault="00387CE4" w:rsidP="00E670E9">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72D3504"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C57A169"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8D81383"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4713E51" w14:textId="77777777" w:rsidR="00387CE4" w:rsidRPr="00D277A8" w:rsidRDefault="00387CE4" w:rsidP="00E670E9">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387CE4" w:rsidRPr="00D277A8" w14:paraId="42DCA3AD" w14:textId="77777777" w:rsidTr="00E670E9">
        <w:trPr>
          <w:cantSplit/>
          <w:jc w:val="center"/>
        </w:trPr>
        <w:tc>
          <w:tcPr>
            <w:tcW w:w="1615" w:type="dxa"/>
            <w:vMerge w:val="restart"/>
            <w:tcBorders>
              <w:top w:val="single" w:sz="4" w:space="0" w:color="auto"/>
              <w:left w:val="single" w:sz="4" w:space="0" w:color="auto"/>
              <w:right w:val="single" w:sz="4" w:space="0" w:color="auto"/>
            </w:tcBorders>
            <w:hideMark/>
          </w:tcPr>
          <w:p w14:paraId="7E04ABF0" w14:textId="77777777" w:rsidR="00387CE4" w:rsidRPr="00D277A8" w:rsidRDefault="00387CE4" w:rsidP="00E670E9">
            <w:pPr>
              <w:keepNext/>
              <w:keepLines/>
              <w:spacing w:after="0" w:line="256" w:lineRule="auto"/>
              <w:rPr>
                <w:rFonts w:ascii="Arial" w:hAnsi="Arial" w:cs="Arial"/>
                <w:sz w:val="18"/>
                <w:lang w:val="it-IT" w:eastAsia="zh-CN"/>
              </w:rPr>
            </w:pPr>
            <w:r w:rsidRPr="00D277A8">
              <w:rPr>
                <w:rFonts w:ascii="Arial"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14:paraId="14451605"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96A6CCC" w14:textId="77777777" w:rsidR="00387CE4" w:rsidRPr="00D277A8" w:rsidRDefault="00387CE4" w:rsidP="00E670E9">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387CE4" w:rsidRPr="00D277A8" w14:paraId="0A5EFF4E" w14:textId="77777777" w:rsidTr="00E670E9">
        <w:trPr>
          <w:cantSplit/>
          <w:jc w:val="center"/>
        </w:trPr>
        <w:tc>
          <w:tcPr>
            <w:tcW w:w="1615" w:type="dxa"/>
            <w:vMerge/>
            <w:tcBorders>
              <w:left w:val="single" w:sz="4" w:space="0" w:color="auto"/>
              <w:bottom w:val="single" w:sz="4" w:space="0" w:color="auto"/>
              <w:right w:val="single" w:sz="4" w:space="0" w:color="auto"/>
            </w:tcBorders>
          </w:tcPr>
          <w:p w14:paraId="25800E53" w14:textId="77777777" w:rsidR="00387CE4" w:rsidRPr="00D277A8" w:rsidRDefault="00387CE4" w:rsidP="00E670E9">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3CB23DE6" w14:textId="77777777" w:rsidR="00387CE4" w:rsidRPr="00D277A8" w:rsidRDefault="00387CE4" w:rsidP="00E670E9">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CFD7FCA" w14:textId="77777777" w:rsidR="00387CE4" w:rsidRPr="00D277A8" w:rsidRDefault="00387CE4" w:rsidP="00E670E9">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441C3D0D" w14:textId="77777777" w:rsidR="00387CE4" w:rsidRPr="00D277A8" w:rsidRDefault="00387CE4" w:rsidP="00E670E9">
            <w:pPr>
              <w:pStyle w:val="TAC"/>
              <w:rPr>
                <w:lang w:eastAsia="zh-CN"/>
              </w:rPr>
            </w:pPr>
            <w:r w:rsidRPr="00806803">
              <w:rPr>
                <w:lang w:val="en-US"/>
              </w:rPr>
              <w:t>AoA2</w:t>
            </w:r>
          </w:p>
        </w:tc>
      </w:tr>
      <w:tr w:rsidR="0008333B" w:rsidRPr="00D277A8" w14:paraId="2457F71A" w14:textId="77777777" w:rsidTr="00E670E9">
        <w:trPr>
          <w:cantSplit/>
          <w:jc w:val="center"/>
        </w:trPr>
        <w:tc>
          <w:tcPr>
            <w:tcW w:w="1615" w:type="dxa"/>
            <w:tcBorders>
              <w:left w:val="single" w:sz="4" w:space="0" w:color="auto"/>
              <w:bottom w:val="single" w:sz="4" w:space="0" w:color="auto"/>
              <w:right w:val="single" w:sz="4" w:space="0" w:color="auto"/>
            </w:tcBorders>
          </w:tcPr>
          <w:p w14:paraId="7975162B" w14:textId="77777777" w:rsidR="0008333B" w:rsidRPr="00D277A8" w:rsidRDefault="0008333B" w:rsidP="00E670E9">
            <w:pPr>
              <w:keepNext/>
              <w:keepLines/>
              <w:spacing w:after="0" w:line="256" w:lineRule="auto"/>
              <w:rPr>
                <w:rFonts w:ascii="Arial" w:hAnsi="Arial" w:cs="Arial"/>
                <w:sz w:val="18"/>
                <w:lang w:val="da-DK" w:eastAsia="zh-CN"/>
              </w:rPr>
            </w:pPr>
            <w:r>
              <w:rPr>
                <w:rFonts w:ascii="Arial" w:hAnsi="Arial" w:cs="Arial"/>
                <w:sz w:val="18"/>
                <w:lang w:eastAsia="zh-CN"/>
              </w:rPr>
              <w:t xml:space="preserve">Assumption for UE beams </w:t>
            </w:r>
            <w:r w:rsidRPr="00675C8A">
              <w:rPr>
                <w:rFonts w:ascii="Arial"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1BE070BA" w14:textId="77777777" w:rsidR="0008333B" w:rsidRPr="00D277A8" w:rsidRDefault="0008333B" w:rsidP="00E670E9">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A793F10" w14:textId="77777777" w:rsidR="0008333B" w:rsidRPr="00806803" w:rsidRDefault="0008333B" w:rsidP="00E670E9">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0C5141DA" w14:textId="128C65E5" w:rsidR="0008333B" w:rsidRPr="00806803" w:rsidRDefault="0008333B" w:rsidP="00E670E9">
            <w:pPr>
              <w:pStyle w:val="TAC"/>
              <w:rPr>
                <w:lang w:val="en-US"/>
              </w:rPr>
            </w:pPr>
            <w:ins w:id="654" w:author="Rose, Ian" w:date="2021-01-14T17:01:00Z">
              <w:r>
                <w:rPr>
                  <w:lang w:val="en-US"/>
                </w:rPr>
                <w:t>Rough</w:t>
              </w:r>
            </w:ins>
          </w:p>
        </w:tc>
      </w:tr>
      <w:tr w:rsidR="00387CE4" w:rsidRPr="00D277A8" w:rsidDel="0008333B" w14:paraId="0997A89D" w14:textId="61A89EFA" w:rsidTr="00E670E9">
        <w:trPr>
          <w:cantSplit/>
          <w:jc w:val="center"/>
          <w:del w:id="655" w:author="Rose, Ian" w:date="2021-01-14T17:01:00Z"/>
        </w:trPr>
        <w:tc>
          <w:tcPr>
            <w:tcW w:w="1615" w:type="dxa"/>
            <w:tcBorders>
              <w:top w:val="single" w:sz="4" w:space="0" w:color="auto"/>
              <w:left w:val="single" w:sz="4" w:space="0" w:color="auto"/>
              <w:bottom w:val="single" w:sz="4" w:space="0" w:color="auto"/>
              <w:right w:val="single" w:sz="4" w:space="0" w:color="auto"/>
            </w:tcBorders>
            <w:hideMark/>
          </w:tcPr>
          <w:p w14:paraId="5DAF6F0B" w14:textId="27479644" w:rsidR="00387CE4" w:rsidRPr="00D277A8" w:rsidDel="0008333B" w:rsidRDefault="00387CE4" w:rsidP="00E670E9">
            <w:pPr>
              <w:keepNext/>
              <w:keepLines/>
              <w:spacing w:after="0" w:line="256" w:lineRule="auto"/>
              <w:rPr>
                <w:del w:id="656" w:author="Rose, Ian" w:date="2021-01-14T17:01:00Z"/>
                <w:rFonts w:ascii="Arial" w:hAnsi="Arial" w:cs="Arial"/>
                <w:sz w:val="18"/>
                <w:lang w:val="da-DK" w:eastAsia="zh-CN"/>
              </w:rPr>
            </w:pPr>
            <w:del w:id="657" w:author="Rose, Ian" w:date="2021-01-14T17:01:00Z">
              <w:r w:rsidRPr="00D277A8" w:rsidDel="0008333B">
                <w:rPr>
                  <w:rFonts w:ascii="Arial" w:hAnsi="Arial" w:cs="Arial"/>
                  <w:sz w:val="18"/>
                  <w:lang w:eastAsia="zh-CN"/>
                </w:rPr>
                <w:delText>N</w:delText>
              </w:r>
              <w:r w:rsidRPr="00D277A8" w:rsidDel="0008333B">
                <w:rPr>
                  <w:rFonts w:ascii="Arial" w:hAnsi="Arial" w:cs="Arial"/>
                  <w:sz w:val="18"/>
                  <w:vertAlign w:val="subscript"/>
                  <w:lang w:eastAsia="zh-CN"/>
                </w:rPr>
                <w:delText>oc</w:delText>
              </w:r>
              <w:r w:rsidRPr="00D277A8" w:rsidDel="0008333B">
                <w:rPr>
                  <w:rFonts w:ascii="Arial" w:hAnsi="Arial" w:cs="Arial"/>
                  <w:sz w:val="18"/>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2E43E797" w14:textId="74D2FD80" w:rsidR="00387CE4" w:rsidRPr="00D277A8" w:rsidDel="0008333B" w:rsidRDefault="00387CE4" w:rsidP="00E670E9">
            <w:pPr>
              <w:keepNext/>
              <w:keepLines/>
              <w:spacing w:after="0" w:line="256" w:lineRule="auto"/>
              <w:jc w:val="center"/>
              <w:rPr>
                <w:del w:id="658" w:author="Rose, Ian" w:date="2021-01-14T17:01:00Z"/>
                <w:rFonts w:ascii="Arial" w:hAnsi="Arial" w:cs="Arial"/>
                <w:sz w:val="18"/>
                <w:lang w:val="it-IT" w:eastAsia="zh-CN"/>
              </w:rPr>
            </w:pPr>
            <w:del w:id="659" w:author="Rose, Ian" w:date="2021-01-14T17:01:00Z">
              <w:r w:rsidRPr="00D277A8" w:rsidDel="0008333B">
                <w:rPr>
                  <w:rFonts w:ascii="Arial" w:hAnsi="Arial" w:cs="Arial"/>
                  <w:sz w:val="18"/>
                  <w:lang w:eastAsia="zh-CN"/>
                </w:rPr>
                <w:delText>dBm/15 kHz</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7E186996" w14:textId="0DE6932B" w:rsidR="00387CE4" w:rsidRPr="00D277A8" w:rsidDel="0008333B" w:rsidRDefault="00387CE4" w:rsidP="00E670E9">
            <w:pPr>
              <w:keepNext/>
              <w:keepLines/>
              <w:spacing w:after="0" w:line="256" w:lineRule="auto"/>
              <w:jc w:val="center"/>
              <w:rPr>
                <w:del w:id="660" w:author="Rose, Ian" w:date="2021-01-14T17:01:00Z"/>
                <w:rFonts w:ascii="Arial" w:hAnsi="Arial" w:cs="Arial"/>
                <w:sz w:val="18"/>
                <w:lang w:eastAsia="zh-CN"/>
              </w:rPr>
            </w:pPr>
            <w:del w:id="661" w:author="Rose, Ian" w:date="2021-01-14T17:01:00Z">
              <w:r w:rsidRPr="00D277A8" w:rsidDel="0008333B">
                <w:rPr>
                  <w:rFonts w:ascii="Arial" w:hAnsi="Arial" w:cs="Arial"/>
                  <w:sz w:val="18"/>
                  <w:lang w:eastAsia="zh-CN"/>
                </w:rPr>
                <w:delText>-92</w:delText>
              </w:r>
              <w:r w:rsidDel="0008333B">
                <w:rPr>
                  <w:rFonts w:ascii="Arial" w:hAnsi="Arial" w:cs="Arial"/>
                  <w:sz w:val="18"/>
                  <w:lang w:eastAsia="zh-CN"/>
                </w:rPr>
                <w:delText>.1</w:delText>
              </w:r>
            </w:del>
          </w:p>
        </w:tc>
      </w:tr>
      <w:tr w:rsidR="00387CE4" w:rsidRPr="00D277A8" w:rsidDel="0008333B" w14:paraId="10FB0A56" w14:textId="0C2419A4" w:rsidTr="00E670E9">
        <w:trPr>
          <w:cantSplit/>
          <w:jc w:val="center"/>
          <w:del w:id="662" w:author="Rose, Ian" w:date="2021-01-14T17:01:00Z"/>
        </w:trPr>
        <w:tc>
          <w:tcPr>
            <w:tcW w:w="1615" w:type="dxa"/>
            <w:tcBorders>
              <w:top w:val="single" w:sz="4" w:space="0" w:color="auto"/>
              <w:left w:val="single" w:sz="4" w:space="0" w:color="auto"/>
              <w:bottom w:val="single" w:sz="4" w:space="0" w:color="auto"/>
              <w:right w:val="single" w:sz="4" w:space="0" w:color="auto"/>
            </w:tcBorders>
            <w:hideMark/>
          </w:tcPr>
          <w:p w14:paraId="1A2C5219" w14:textId="1940BF19" w:rsidR="00387CE4" w:rsidRPr="00D277A8" w:rsidDel="0008333B" w:rsidRDefault="00387CE4" w:rsidP="00E670E9">
            <w:pPr>
              <w:keepNext/>
              <w:keepLines/>
              <w:spacing w:after="0" w:line="256" w:lineRule="auto"/>
              <w:rPr>
                <w:del w:id="663" w:author="Rose, Ian" w:date="2021-01-14T17:01:00Z"/>
                <w:rFonts w:ascii="Arial" w:hAnsi="Arial" w:cs="v4.2.0"/>
                <w:sz w:val="18"/>
                <w:lang w:eastAsia="zh-CN"/>
              </w:rPr>
            </w:pPr>
            <w:del w:id="664" w:author="Rose, Ian" w:date="2021-01-14T17:01:00Z">
              <w:r w:rsidRPr="00D277A8" w:rsidDel="0008333B">
                <w:rPr>
                  <w:rFonts w:ascii="Arial" w:hAnsi="Arial" w:cs="Arial"/>
                  <w:sz w:val="18"/>
                  <w:lang w:eastAsia="zh-CN"/>
                </w:rPr>
                <w:delText>N</w:delText>
              </w:r>
              <w:r w:rsidRPr="00D277A8" w:rsidDel="0008333B">
                <w:rPr>
                  <w:rFonts w:ascii="Arial" w:hAnsi="Arial" w:cs="Arial"/>
                  <w:sz w:val="18"/>
                  <w:vertAlign w:val="subscript"/>
                  <w:lang w:eastAsia="zh-CN"/>
                </w:rPr>
                <w:delText>oc</w:delText>
              </w:r>
              <w:r w:rsidRPr="00D277A8" w:rsidDel="0008333B">
                <w:rPr>
                  <w:rFonts w:ascii="Arial" w:hAnsi="Arial" w:cs="Arial"/>
                  <w:sz w:val="18"/>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3156525D" w14:textId="04872D9D" w:rsidR="00387CE4" w:rsidRPr="00D277A8" w:rsidDel="0008333B" w:rsidRDefault="00387CE4" w:rsidP="00E670E9">
            <w:pPr>
              <w:keepNext/>
              <w:keepLines/>
              <w:spacing w:after="0" w:line="256" w:lineRule="auto"/>
              <w:jc w:val="center"/>
              <w:rPr>
                <w:del w:id="665" w:author="Rose, Ian" w:date="2021-01-14T17:01:00Z"/>
                <w:rFonts w:ascii="Arial" w:hAnsi="Arial" w:cs="v4.2.0"/>
                <w:sz w:val="18"/>
                <w:lang w:eastAsia="zh-CN"/>
              </w:rPr>
            </w:pPr>
            <w:del w:id="666" w:author="Rose, Ian" w:date="2021-01-14T17:01:00Z">
              <w:r w:rsidRPr="00D277A8" w:rsidDel="0008333B">
                <w:rPr>
                  <w:rFonts w:ascii="Arial" w:hAnsi="Arial" w:cs="Arial"/>
                  <w:sz w:val="18"/>
                  <w:lang w:eastAsia="zh-CN"/>
                </w:rPr>
                <w:delText>dBm/SCS</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57A285FC" w14:textId="65C9DCAF" w:rsidR="00387CE4" w:rsidRPr="00D277A8" w:rsidDel="0008333B" w:rsidRDefault="00387CE4" w:rsidP="00E670E9">
            <w:pPr>
              <w:keepNext/>
              <w:keepLines/>
              <w:spacing w:after="0" w:line="256" w:lineRule="auto"/>
              <w:jc w:val="center"/>
              <w:rPr>
                <w:del w:id="667" w:author="Rose, Ian" w:date="2021-01-14T17:01:00Z"/>
                <w:rFonts w:ascii="Arial" w:hAnsi="Arial" w:cs="v4.2.0"/>
                <w:sz w:val="18"/>
                <w:lang w:eastAsia="zh-CN"/>
              </w:rPr>
            </w:pPr>
            <w:del w:id="668" w:author="Rose, Ian" w:date="2021-01-14T17:01:00Z">
              <w:r w:rsidRPr="00D277A8" w:rsidDel="0008333B">
                <w:rPr>
                  <w:rFonts w:ascii="Arial" w:hAnsi="Arial" w:cs="v4.2.0"/>
                  <w:sz w:val="18"/>
                  <w:lang w:eastAsia="zh-CN"/>
                </w:rPr>
                <w:delText>-83</w:delText>
              </w:r>
              <w:r w:rsidDel="0008333B">
                <w:rPr>
                  <w:rFonts w:ascii="Arial" w:hAnsi="Arial" w:cs="v4.2.0"/>
                  <w:sz w:val="18"/>
                  <w:lang w:eastAsia="zh-CN"/>
                </w:rPr>
                <w:delText>.1</w:delText>
              </w:r>
            </w:del>
          </w:p>
        </w:tc>
      </w:tr>
      <w:tr w:rsidR="00387CE4" w:rsidRPr="00D277A8" w14:paraId="186D3CD9"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9C84D67" w14:textId="77777777" w:rsidR="00387CE4" w:rsidRPr="00D277A8" w:rsidRDefault="00387CE4" w:rsidP="00E670E9">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Ê</w:t>
            </w:r>
            <w:r w:rsidRPr="00D277A8">
              <w:rPr>
                <w:rFonts w:ascii="Arial" w:hAnsi="Arial" w:cs="Arial"/>
                <w:sz w:val="18"/>
                <w:vertAlign w:val="subscript"/>
                <w:lang w:eastAsia="zh-CN"/>
              </w:rPr>
              <w:t>s</w:t>
            </w:r>
            <w:proofErr w:type="spellEnd"/>
            <w:del w:id="669" w:author="Rose, Ian" w:date="2021-01-14T17:01:00Z">
              <w:r w:rsidRPr="00D277A8" w:rsidDel="0008333B">
                <w:rPr>
                  <w:rFonts w:ascii="Arial" w:hAnsi="Arial" w:cs="Arial"/>
                  <w:sz w:val="18"/>
                  <w:lang w:eastAsia="zh-CN"/>
                </w:rPr>
                <w:delText>/N</w:delText>
              </w:r>
              <w:r w:rsidRPr="00D277A8" w:rsidDel="0008333B">
                <w:rPr>
                  <w:rFonts w:ascii="Arial" w:hAnsi="Arial" w:cs="Arial"/>
                  <w:sz w:val="18"/>
                  <w:vertAlign w:val="subscript"/>
                  <w:lang w:eastAsia="zh-CN"/>
                </w:rPr>
                <w:delText>oc</w:delText>
              </w:r>
            </w:del>
          </w:p>
        </w:tc>
        <w:tc>
          <w:tcPr>
            <w:tcW w:w="1980" w:type="dxa"/>
            <w:tcBorders>
              <w:top w:val="single" w:sz="4" w:space="0" w:color="auto"/>
              <w:left w:val="single" w:sz="4" w:space="0" w:color="auto"/>
              <w:bottom w:val="single" w:sz="4" w:space="0" w:color="auto"/>
              <w:right w:val="single" w:sz="4" w:space="0" w:color="auto"/>
            </w:tcBorders>
            <w:hideMark/>
          </w:tcPr>
          <w:p w14:paraId="644E18D2" w14:textId="43244230" w:rsidR="00387CE4" w:rsidRPr="00D277A8" w:rsidRDefault="00387CE4" w:rsidP="00E670E9">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ins w:id="670" w:author="Rose, Ian" w:date="2021-01-14T17:02:00Z">
              <w:r w:rsidR="0008333B">
                <w:rPr>
                  <w:rFonts w:ascii="Arial" w:hAnsi="Arial" w:cs="Arial"/>
                  <w:sz w:val="18"/>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231B172B" w14:textId="3C13981C" w:rsidR="00387CE4" w:rsidRPr="00D277A8" w:rsidRDefault="0008333B" w:rsidP="00E670E9">
            <w:pPr>
              <w:keepNext/>
              <w:keepLines/>
              <w:spacing w:after="0" w:line="256" w:lineRule="auto"/>
              <w:jc w:val="center"/>
              <w:rPr>
                <w:rFonts w:ascii="Arial" w:hAnsi="Arial" w:cs="Arial"/>
                <w:sz w:val="18"/>
                <w:lang w:eastAsia="zh-CN"/>
              </w:rPr>
            </w:pPr>
            <w:ins w:id="671" w:author="Rose, Ian" w:date="2021-01-14T17:02:00Z">
              <w:r w:rsidRPr="0008333B">
                <w:rPr>
                  <w:rFonts w:ascii="Arial" w:hAnsi="Arial" w:cs="Arial"/>
                  <w:sz w:val="18"/>
                  <w:lang w:eastAsia="zh-CN"/>
                </w:rPr>
                <w:t>-80.6</w:t>
              </w:r>
            </w:ins>
            <w:del w:id="672" w:author="Rose, Ian" w:date="2021-01-14T17:02:00Z">
              <w:r w:rsidR="00387CE4" w:rsidDel="0008333B">
                <w:rPr>
                  <w:rFonts w:ascii="Arial" w:hAnsi="Arial" w:cs="Arial"/>
                  <w:sz w:val="18"/>
                  <w:lang w:eastAsia="zh-CN"/>
                </w:rPr>
                <w:delText>1</w:delText>
              </w:r>
            </w:del>
          </w:p>
        </w:tc>
        <w:tc>
          <w:tcPr>
            <w:tcW w:w="867" w:type="dxa"/>
            <w:tcBorders>
              <w:top w:val="single" w:sz="4" w:space="0" w:color="auto"/>
              <w:left w:val="single" w:sz="4" w:space="0" w:color="auto"/>
              <w:bottom w:val="single" w:sz="4" w:space="0" w:color="auto"/>
              <w:right w:val="single" w:sz="4" w:space="0" w:color="auto"/>
            </w:tcBorders>
            <w:hideMark/>
          </w:tcPr>
          <w:p w14:paraId="61548F28" w14:textId="4EE107EB" w:rsidR="00387CE4" w:rsidRPr="00D277A8" w:rsidRDefault="0008333B" w:rsidP="00E670E9">
            <w:pPr>
              <w:keepNext/>
              <w:keepLines/>
              <w:spacing w:after="0" w:line="256" w:lineRule="auto"/>
              <w:jc w:val="center"/>
              <w:rPr>
                <w:rFonts w:ascii="Arial" w:hAnsi="Arial" w:cs="Arial"/>
                <w:sz w:val="18"/>
                <w:lang w:eastAsia="zh-CN"/>
              </w:rPr>
            </w:pPr>
            <w:ins w:id="673" w:author="Rose, Ian" w:date="2021-01-14T17:02:00Z">
              <w:r w:rsidRPr="0008333B">
                <w:rPr>
                  <w:rFonts w:ascii="Arial" w:hAnsi="Arial" w:cs="Arial"/>
                  <w:sz w:val="18"/>
                  <w:lang w:eastAsia="zh-CN"/>
                </w:rPr>
                <w:t>-80.6</w:t>
              </w:r>
            </w:ins>
            <w:del w:id="674" w:author="Rose, Ian" w:date="2021-01-14T17:02:00Z">
              <w:r w:rsidR="00387CE4" w:rsidDel="0008333B">
                <w:rPr>
                  <w:rFonts w:ascii="Arial" w:hAnsi="Arial" w:cs="Arial"/>
                  <w:sz w:val="18"/>
                  <w:lang w:eastAsia="zh-CN"/>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0404D6C3"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8AFB987" w14:textId="081668A3" w:rsidR="00387CE4" w:rsidRPr="00D277A8" w:rsidRDefault="0008333B" w:rsidP="00E670E9">
            <w:pPr>
              <w:keepNext/>
              <w:keepLines/>
              <w:spacing w:after="0" w:line="256" w:lineRule="auto"/>
              <w:jc w:val="center"/>
              <w:rPr>
                <w:rFonts w:ascii="Arial" w:hAnsi="Arial" w:cs="Arial"/>
                <w:sz w:val="18"/>
                <w:lang w:eastAsia="zh-CN"/>
              </w:rPr>
            </w:pPr>
            <w:ins w:id="675" w:author="Rose, Ian" w:date="2021-01-14T17:02:00Z">
              <w:r w:rsidRPr="0008333B">
                <w:rPr>
                  <w:rFonts w:ascii="Arial" w:hAnsi="Arial" w:cs="Arial"/>
                  <w:sz w:val="18"/>
                  <w:lang w:eastAsia="zh-CN"/>
                </w:rPr>
                <w:t>-80.6</w:t>
              </w:r>
            </w:ins>
            <w:del w:id="676" w:author="Rose, Ian" w:date="2021-01-14T17:02:00Z">
              <w:r w:rsidR="00387CE4" w:rsidDel="0008333B">
                <w:rPr>
                  <w:rFonts w:ascii="Arial" w:hAnsi="Arial" w:cs="Arial"/>
                  <w:sz w:val="18"/>
                  <w:lang w:eastAsia="zh-CN"/>
                </w:rPr>
                <w:delText>1</w:delText>
              </w:r>
            </w:del>
          </w:p>
        </w:tc>
      </w:tr>
      <w:tr w:rsidR="00387CE4" w:rsidRPr="00D277A8" w14:paraId="2152DC38"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C40B47" w14:textId="76258715" w:rsidR="00387CE4" w:rsidRPr="00D277A8" w:rsidRDefault="00387CE4" w:rsidP="00E670E9">
            <w:pPr>
              <w:keepNext/>
              <w:keepLines/>
              <w:spacing w:after="0" w:line="256" w:lineRule="auto"/>
              <w:rPr>
                <w:rFonts w:ascii="Arial" w:hAnsi="Arial" w:cs="Arial"/>
                <w:sz w:val="18"/>
                <w:lang w:val="da-DK" w:eastAsia="zh-CN"/>
              </w:rPr>
            </w:pPr>
            <w:r w:rsidRPr="00D277A8">
              <w:rPr>
                <w:rFonts w:ascii="Arial" w:hAnsi="Arial" w:cs="v4.2.0"/>
                <w:sz w:val="18"/>
                <w:lang w:eastAsia="zh-CN"/>
              </w:rPr>
              <w:t>SS</w:t>
            </w:r>
            <w:ins w:id="677" w:author="Rose, Ian" w:date="2021-01-14T17:02:00Z">
              <w:r w:rsidR="0008333B">
                <w:rPr>
                  <w:rFonts w:ascii="Arial" w:hAnsi="Arial" w:cs="v4.2.0"/>
                  <w:sz w:val="18"/>
                  <w:lang w:eastAsia="zh-CN"/>
                </w:rPr>
                <w:t>B</w:t>
              </w:r>
            </w:ins>
            <w:r w:rsidRPr="00D277A8">
              <w:rPr>
                <w:rFonts w:ascii="Arial" w:hAnsi="Arial" w:cs="v4.2.0"/>
                <w:sz w:val="18"/>
                <w:lang w:eastAsia="zh-CN"/>
              </w:rPr>
              <w:t>-</w:t>
            </w:r>
            <w:del w:id="678" w:author="Rose, Ian" w:date="2021-01-14T17:02:00Z">
              <w:r w:rsidRPr="00D277A8" w:rsidDel="0008333B">
                <w:rPr>
                  <w:rFonts w:ascii="Arial" w:hAnsi="Arial" w:cs="v4.2.0"/>
                  <w:sz w:val="18"/>
                  <w:lang w:eastAsia="zh-CN"/>
                </w:rPr>
                <w:delText>RS</w:delText>
              </w:r>
            </w:del>
            <w:r w:rsidRPr="00D277A8">
              <w:rPr>
                <w:rFonts w:ascii="Arial" w:hAnsi="Arial" w:cs="v4.2.0"/>
                <w:sz w:val="18"/>
                <w:lang w:eastAsia="zh-CN"/>
              </w:rPr>
              <w:t>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8F17058" w14:textId="7500F8A5" w:rsidR="00387CE4" w:rsidRPr="00D277A8" w:rsidRDefault="00387CE4" w:rsidP="00E670E9">
            <w:pPr>
              <w:keepNext/>
              <w:keepLines/>
              <w:spacing w:after="0" w:line="256" w:lineRule="auto"/>
              <w:jc w:val="center"/>
              <w:rPr>
                <w:rFonts w:ascii="Arial" w:hAnsi="Arial" w:cs="Arial"/>
                <w:sz w:val="18"/>
                <w:lang w:val="it-IT" w:eastAsia="zh-CN"/>
              </w:rPr>
            </w:pPr>
            <w:r w:rsidRPr="00D277A8">
              <w:rPr>
                <w:rFonts w:ascii="Arial" w:hAnsi="Arial" w:cs="v4.2.0"/>
                <w:sz w:val="18"/>
                <w:lang w:eastAsia="zh-CN"/>
              </w:rPr>
              <w:t>dBm/</w:t>
            </w:r>
            <w:ins w:id="679" w:author="Rose, Ian" w:date="2021-01-14T17:03:00Z">
              <w:r w:rsidR="0008333B" w:rsidRPr="0008333B">
                <w:rPr>
                  <w:rFonts w:ascii="Arial" w:hAnsi="Arial" w:cs="Arial"/>
                  <w:sz w:val="18"/>
                  <w:lang w:eastAsia="zh-CN"/>
                  <w:rPrChange w:id="680" w:author="Rose, Ian" w:date="2021-01-14T17:03:00Z">
                    <w:rPr>
                      <w:rFonts w:ascii="Arial" w:hAnsi="Arial" w:cs="Arial"/>
                      <w:sz w:val="18"/>
                      <w:vertAlign w:val="superscript"/>
                      <w:lang w:eastAsia="zh-CN"/>
                    </w:rPr>
                  </w:rPrChange>
                </w:rPr>
                <w:t>SCS</w:t>
              </w:r>
            </w:ins>
            <w:del w:id="681" w:author="Rose, Ian" w:date="2021-01-14T17:03:00Z">
              <w:r w:rsidRPr="00D277A8" w:rsidDel="0008333B">
                <w:rPr>
                  <w:rFonts w:ascii="Arial" w:hAnsi="Arial" w:cs="v4.2.0"/>
                  <w:sz w:val="18"/>
                  <w:lang w:eastAsia="zh-CN"/>
                </w:rPr>
                <w:delText>120 kHz</w:delText>
              </w:r>
              <w:r w:rsidRPr="00D277A8" w:rsidDel="0008333B">
                <w:rPr>
                  <w:rFonts w:ascii="Arial" w:hAnsi="Arial" w:cs="Arial"/>
                  <w:sz w:val="18"/>
                  <w:vertAlign w:val="superscript"/>
                  <w:lang w:eastAsia="zh-CN"/>
                </w:rPr>
                <w:delText xml:space="preserve"> Note3</w:delText>
              </w:r>
            </w:del>
          </w:p>
        </w:tc>
        <w:tc>
          <w:tcPr>
            <w:tcW w:w="945" w:type="dxa"/>
            <w:tcBorders>
              <w:top w:val="single" w:sz="4" w:space="0" w:color="auto"/>
              <w:left w:val="single" w:sz="4" w:space="0" w:color="auto"/>
              <w:bottom w:val="single" w:sz="4" w:space="0" w:color="auto"/>
              <w:right w:val="single" w:sz="4" w:space="0" w:color="auto"/>
            </w:tcBorders>
            <w:hideMark/>
          </w:tcPr>
          <w:p w14:paraId="716FB9BB" w14:textId="4D504AC3"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682" w:author="Rose, Ian" w:date="2021-01-14T17:03:00Z">
              <w:r w:rsidR="0008333B">
                <w:rPr>
                  <w:rFonts w:ascii="Arial" w:hAnsi="Arial" w:cs="Arial"/>
                  <w:sz w:val="18"/>
                  <w:lang w:eastAsia="zh-CN"/>
                </w:rPr>
                <w:t>0.6</w:t>
              </w:r>
            </w:ins>
            <w:del w:id="683" w:author="Rose, Ian" w:date="2021-01-14T17:03:00Z">
              <w:r w:rsidDel="0008333B">
                <w:rPr>
                  <w:rFonts w:ascii="Arial" w:hAnsi="Arial" w:cs="Arial"/>
                  <w:sz w:val="18"/>
                  <w:lang w:eastAsia="zh-CN"/>
                </w:rPr>
                <w:delText>2.1</w:delText>
              </w:r>
            </w:del>
          </w:p>
        </w:tc>
        <w:tc>
          <w:tcPr>
            <w:tcW w:w="867" w:type="dxa"/>
            <w:tcBorders>
              <w:top w:val="single" w:sz="4" w:space="0" w:color="auto"/>
              <w:left w:val="single" w:sz="4" w:space="0" w:color="auto"/>
              <w:bottom w:val="single" w:sz="4" w:space="0" w:color="auto"/>
              <w:right w:val="single" w:sz="4" w:space="0" w:color="auto"/>
            </w:tcBorders>
            <w:hideMark/>
          </w:tcPr>
          <w:p w14:paraId="66352C00" w14:textId="1C2AD050"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684" w:author="Rose, Ian" w:date="2021-01-14T17:03:00Z">
              <w:r w:rsidR="0008333B">
                <w:rPr>
                  <w:rFonts w:ascii="Arial" w:hAnsi="Arial" w:cs="Arial"/>
                  <w:sz w:val="18"/>
                  <w:lang w:eastAsia="zh-CN"/>
                </w:rPr>
                <w:t>0.6</w:t>
              </w:r>
            </w:ins>
            <w:del w:id="685" w:author="Rose, Ian" w:date="2021-01-14T17:03:00Z">
              <w:r w:rsidDel="0008333B">
                <w:rPr>
                  <w:rFonts w:ascii="Arial" w:hAnsi="Arial" w:cs="Arial"/>
                  <w:sz w:val="18"/>
                  <w:lang w:eastAsia="zh-CN"/>
                </w:rPr>
                <w:delText>2.1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20E5D996" w14:textId="77777777" w:rsidR="00387CE4" w:rsidRPr="00D277A8" w:rsidRDefault="00387CE4" w:rsidP="00E670E9">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CD92450" w14:textId="67381425"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-8</w:t>
            </w:r>
            <w:ins w:id="686" w:author="Rose, Ian" w:date="2021-01-14T17:03:00Z">
              <w:r w:rsidR="0008333B">
                <w:rPr>
                  <w:rFonts w:ascii="Arial" w:hAnsi="Arial" w:cs="Arial"/>
                  <w:sz w:val="18"/>
                  <w:lang w:eastAsia="zh-CN"/>
                </w:rPr>
                <w:t>0.6</w:t>
              </w:r>
            </w:ins>
            <w:del w:id="687" w:author="Rose, Ian" w:date="2021-01-14T17:03:00Z">
              <w:r w:rsidDel="0008333B">
                <w:rPr>
                  <w:rFonts w:ascii="Arial" w:hAnsi="Arial" w:cs="Arial"/>
                  <w:sz w:val="18"/>
                  <w:lang w:eastAsia="zh-CN"/>
                </w:rPr>
                <w:delText>2.1</w:delText>
              </w:r>
            </w:del>
          </w:p>
        </w:tc>
      </w:tr>
      <w:tr w:rsidR="0008333B" w:rsidRPr="00D277A8" w14:paraId="6178DC97" w14:textId="77777777" w:rsidTr="00E670E9">
        <w:trPr>
          <w:cantSplit/>
          <w:jc w:val="center"/>
          <w:ins w:id="688" w:author="Rose, Ian" w:date="2021-01-14T17:04:00Z"/>
        </w:trPr>
        <w:tc>
          <w:tcPr>
            <w:tcW w:w="1615" w:type="dxa"/>
            <w:tcBorders>
              <w:top w:val="single" w:sz="4" w:space="0" w:color="auto"/>
              <w:left w:val="single" w:sz="4" w:space="0" w:color="auto"/>
              <w:bottom w:val="single" w:sz="4" w:space="0" w:color="auto"/>
              <w:right w:val="single" w:sz="4" w:space="0" w:color="auto"/>
            </w:tcBorders>
          </w:tcPr>
          <w:p w14:paraId="0A029F15" w14:textId="1DCF549E" w:rsidR="0008333B" w:rsidRPr="0008333B" w:rsidRDefault="0008333B" w:rsidP="0008333B">
            <w:pPr>
              <w:keepNext/>
              <w:keepLines/>
              <w:spacing w:after="0" w:line="256" w:lineRule="auto"/>
              <w:rPr>
                <w:ins w:id="689" w:author="Rose, Ian" w:date="2021-01-14T17:04:00Z"/>
                <w:rFonts w:ascii="Arial" w:hAnsi="Arial" w:cs="Arial"/>
                <w:sz w:val="18"/>
                <w:szCs w:val="18"/>
                <w:lang w:eastAsia="zh-CN"/>
              </w:rPr>
            </w:pPr>
            <w:ins w:id="690" w:author="Rose, Ian" w:date="2021-01-14T17:04:00Z">
              <w:r w:rsidRPr="0008333B">
                <w:rPr>
                  <w:rFonts w:ascii="Arial" w:hAnsi="Arial" w:cs="Arial"/>
                  <w:position w:val="-12"/>
                  <w:sz w:val="18"/>
                  <w:szCs w:val="18"/>
                  <w:rPrChange w:id="691" w:author="Rose, Ian" w:date="2021-01-14T17:05:00Z">
                    <w:rPr>
                      <w:position w:val="-12"/>
                      <w:szCs w:val="18"/>
                    </w:rPr>
                  </w:rPrChange>
                </w:rPr>
                <w:object w:dxaOrig="620" w:dyaOrig="380" w14:anchorId="3122C43E">
                  <v:shape id="_x0000_i1869" type="#_x0000_t75" style="width:18.3pt;height:12.2pt" o:ole="" fillcolor="window">
                    <v:imagedata r:id="rId24" o:title=""/>
                  </v:shape>
                  <o:OLEObject Type="Embed" ProgID="Equation.3" ShapeID="_x0000_i1869" DrawAspect="Content" ObjectID="_1672175530" r:id="rId45"/>
                </w:object>
              </w:r>
              <w:r w:rsidRPr="0008333B">
                <w:rPr>
                  <w:rFonts w:ascii="Arial" w:hAnsi="Arial" w:cs="Arial"/>
                  <w:sz w:val="18"/>
                  <w:szCs w:val="18"/>
                  <w:vertAlign w:val="subscript"/>
                  <w:rPrChange w:id="692" w:author="Rose, Ian" w:date="2021-01-14T17:05:00Z">
                    <w:rPr>
                      <w:szCs w:val="18"/>
                      <w:vertAlign w:val="subscript"/>
                    </w:rPr>
                  </w:rPrChange>
                </w:rPr>
                <w:t>BB</w:t>
              </w:r>
              <w:r w:rsidRPr="0008333B">
                <w:rPr>
                  <w:rFonts w:ascii="Arial" w:hAnsi="Arial" w:cs="Arial"/>
                  <w:sz w:val="18"/>
                  <w:szCs w:val="18"/>
                  <w:vertAlign w:val="superscript"/>
                  <w:rPrChange w:id="693" w:author="Rose, Ian" w:date="2021-01-14T17:05:00Z">
                    <w:rPr>
                      <w:szCs w:val="18"/>
                      <w:vertAlign w:val="superscript"/>
                    </w:rPr>
                  </w:rPrChange>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219D9AD5" w14:textId="35EDFFED" w:rsidR="0008333B" w:rsidRPr="0008333B" w:rsidRDefault="0008333B" w:rsidP="0008333B">
            <w:pPr>
              <w:keepNext/>
              <w:keepLines/>
              <w:spacing w:after="0" w:line="256" w:lineRule="auto"/>
              <w:jc w:val="center"/>
              <w:rPr>
                <w:ins w:id="694" w:author="Rose, Ian" w:date="2021-01-14T17:04:00Z"/>
                <w:rFonts w:ascii="Arial" w:hAnsi="Arial" w:cs="Arial"/>
                <w:sz w:val="18"/>
                <w:szCs w:val="18"/>
                <w:lang w:eastAsia="zh-CN"/>
              </w:rPr>
            </w:pPr>
            <w:ins w:id="695" w:author="Rose, Ian" w:date="2021-01-14T17:04:00Z">
              <w:r w:rsidRPr="0008333B">
                <w:rPr>
                  <w:rFonts w:ascii="Arial" w:hAnsi="Arial" w:cs="Arial"/>
                  <w:sz w:val="18"/>
                  <w:szCs w:val="18"/>
                  <w:rPrChange w:id="696" w:author="Rose, Ian" w:date="2021-01-14T17:05:00Z">
                    <w:rPr>
                      <w:szCs w:val="18"/>
                    </w:rPr>
                  </w:rPrChange>
                </w:rPr>
                <w:t>dB</w:t>
              </w:r>
            </w:ins>
          </w:p>
        </w:tc>
        <w:tc>
          <w:tcPr>
            <w:tcW w:w="945" w:type="dxa"/>
            <w:tcBorders>
              <w:top w:val="single" w:sz="4" w:space="0" w:color="auto"/>
              <w:left w:val="single" w:sz="4" w:space="0" w:color="auto"/>
              <w:bottom w:val="single" w:sz="4" w:space="0" w:color="auto"/>
              <w:right w:val="single" w:sz="4" w:space="0" w:color="auto"/>
            </w:tcBorders>
          </w:tcPr>
          <w:p w14:paraId="3649ABAE" w14:textId="067FE85D" w:rsidR="0008333B" w:rsidRPr="0008333B" w:rsidRDefault="0008333B" w:rsidP="0008333B">
            <w:pPr>
              <w:keepNext/>
              <w:keepLines/>
              <w:spacing w:after="0" w:line="256" w:lineRule="auto"/>
              <w:jc w:val="center"/>
              <w:rPr>
                <w:ins w:id="697" w:author="Rose, Ian" w:date="2021-01-14T17:04:00Z"/>
                <w:rFonts w:ascii="Arial" w:hAnsi="Arial" w:cs="Arial"/>
                <w:sz w:val="18"/>
                <w:szCs w:val="18"/>
                <w:lang w:eastAsia="zh-CN"/>
              </w:rPr>
            </w:pPr>
            <w:ins w:id="698" w:author="Rose, Ian" w:date="2021-01-14T17:04:00Z">
              <w:r w:rsidRPr="0008333B">
                <w:rPr>
                  <w:rFonts w:ascii="Arial" w:hAnsi="Arial" w:cs="Arial"/>
                  <w:sz w:val="18"/>
                  <w:szCs w:val="18"/>
                  <w:rPrChange w:id="699" w:author="Rose, Ian" w:date="2021-01-14T17:05:00Z">
                    <w:rPr>
                      <w:szCs w:val="18"/>
                    </w:rPr>
                  </w:rPrChange>
                </w:rPr>
                <w:t>8.3</w:t>
              </w:r>
            </w:ins>
          </w:p>
        </w:tc>
        <w:tc>
          <w:tcPr>
            <w:tcW w:w="867" w:type="dxa"/>
            <w:tcBorders>
              <w:top w:val="single" w:sz="4" w:space="0" w:color="auto"/>
              <w:left w:val="single" w:sz="4" w:space="0" w:color="auto"/>
              <w:bottom w:val="single" w:sz="4" w:space="0" w:color="auto"/>
              <w:right w:val="single" w:sz="4" w:space="0" w:color="auto"/>
            </w:tcBorders>
          </w:tcPr>
          <w:p w14:paraId="434C04EF" w14:textId="7401F346" w:rsidR="0008333B" w:rsidRPr="0008333B" w:rsidRDefault="0008333B" w:rsidP="0008333B">
            <w:pPr>
              <w:keepNext/>
              <w:keepLines/>
              <w:spacing w:after="0" w:line="256" w:lineRule="auto"/>
              <w:jc w:val="center"/>
              <w:rPr>
                <w:ins w:id="700" w:author="Rose, Ian" w:date="2021-01-14T17:04:00Z"/>
                <w:rFonts w:ascii="Arial" w:hAnsi="Arial" w:cs="Arial"/>
                <w:sz w:val="18"/>
                <w:szCs w:val="18"/>
                <w:lang w:eastAsia="zh-CN"/>
              </w:rPr>
            </w:pPr>
            <w:ins w:id="701" w:author="Rose, Ian" w:date="2021-01-14T17:04:00Z">
              <w:r w:rsidRPr="0008333B">
                <w:rPr>
                  <w:rFonts w:ascii="Arial" w:hAnsi="Arial" w:cs="Arial"/>
                  <w:sz w:val="18"/>
                  <w:szCs w:val="18"/>
                  <w:rPrChange w:id="702" w:author="Rose, Ian" w:date="2021-01-14T17:05:00Z">
                    <w:rPr>
                      <w:szCs w:val="18"/>
                    </w:rPr>
                  </w:rPrChange>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56660CAE" w14:textId="09DECD2D" w:rsidR="0008333B" w:rsidRPr="0008333B" w:rsidRDefault="0008333B" w:rsidP="0008333B">
            <w:pPr>
              <w:keepNext/>
              <w:keepLines/>
              <w:spacing w:after="0" w:line="256" w:lineRule="auto"/>
              <w:jc w:val="center"/>
              <w:rPr>
                <w:ins w:id="703" w:author="Rose, Ian" w:date="2021-01-14T17:04:00Z"/>
                <w:rFonts w:ascii="Arial" w:hAnsi="Arial" w:cs="Arial"/>
                <w:sz w:val="18"/>
                <w:szCs w:val="18"/>
                <w:lang w:eastAsia="zh-CN"/>
              </w:rPr>
            </w:pPr>
            <w:ins w:id="704" w:author="Rose, Ian" w:date="2021-01-14T17:04:00Z">
              <w:r w:rsidRPr="0008333B">
                <w:rPr>
                  <w:rFonts w:ascii="Arial" w:hAnsi="Arial" w:cs="Arial"/>
                  <w:sz w:val="18"/>
                  <w:szCs w:val="18"/>
                  <w:lang w:val="en-US"/>
                  <w:rPrChange w:id="705" w:author="Rose, Ian" w:date="2021-01-14T17:05:00Z">
                    <w:rPr>
                      <w:rFonts w:cs="Arial"/>
                      <w:lang w:val="en-US"/>
                    </w:rPr>
                  </w:rPrChange>
                </w:rPr>
                <w:t>-Infinity</w:t>
              </w:r>
            </w:ins>
          </w:p>
        </w:tc>
        <w:tc>
          <w:tcPr>
            <w:tcW w:w="1042" w:type="dxa"/>
            <w:tcBorders>
              <w:top w:val="single" w:sz="4" w:space="0" w:color="auto"/>
              <w:left w:val="single" w:sz="4" w:space="0" w:color="auto"/>
              <w:bottom w:val="single" w:sz="4" w:space="0" w:color="auto"/>
              <w:right w:val="single" w:sz="4" w:space="0" w:color="auto"/>
            </w:tcBorders>
          </w:tcPr>
          <w:p w14:paraId="24015078" w14:textId="4371FDDB" w:rsidR="0008333B" w:rsidRPr="0008333B" w:rsidRDefault="0008333B" w:rsidP="0008333B">
            <w:pPr>
              <w:keepNext/>
              <w:keepLines/>
              <w:spacing w:after="0" w:line="256" w:lineRule="auto"/>
              <w:jc w:val="center"/>
              <w:rPr>
                <w:ins w:id="706" w:author="Rose, Ian" w:date="2021-01-14T17:04:00Z"/>
                <w:rFonts w:ascii="Arial" w:hAnsi="Arial" w:cs="Arial"/>
                <w:sz w:val="18"/>
                <w:szCs w:val="18"/>
                <w:lang w:eastAsia="zh-CN"/>
              </w:rPr>
            </w:pPr>
            <w:ins w:id="707" w:author="Rose, Ian" w:date="2021-01-14T17:04:00Z">
              <w:r w:rsidRPr="0008333B">
                <w:rPr>
                  <w:rFonts w:ascii="Arial" w:hAnsi="Arial" w:cs="Arial"/>
                  <w:sz w:val="18"/>
                  <w:szCs w:val="18"/>
                  <w:rPrChange w:id="708" w:author="Rose, Ian" w:date="2021-01-14T17:05:00Z">
                    <w:rPr>
                      <w:szCs w:val="18"/>
                    </w:rPr>
                  </w:rPrChange>
                </w:rPr>
                <w:t>8.3</w:t>
              </w:r>
            </w:ins>
          </w:p>
        </w:tc>
      </w:tr>
      <w:tr w:rsidR="00387CE4" w:rsidRPr="00D277A8" w14:paraId="1B3E84AE" w14:textId="77777777" w:rsidTr="00E670E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2D70AF1" w14:textId="6D69BE2F" w:rsidR="00387CE4" w:rsidRPr="00D277A8" w:rsidRDefault="00387CE4" w:rsidP="00E670E9">
            <w:pPr>
              <w:keepNext/>
              <w:keepLines/>
              <w:spacing w:after="0" w:line="256" w:lineRule="auto"/>
              <w:rPr>
                <w:rFonts w:ascii="Arial" w:hAnsi="Arial" w:cs="Arial"/>
                <w:sz w:val="18"/>
                <w:lang w:val="da-DK" w:eastAsia="zh-CN"/>
              </w:rPr>
            </w:pPr>
            <w:r w:rsidRPr="00D277A8">
              <w:rPr>
                <w:rFonts w:ascii="Arial" w:hAnsi="Arial" w:cs="Arial"/>
                <w:sz w:val="18"/>
                <w:lang w:eastAsia="zh-CN"/>
              </w:rPr>
              <w:t>Io</w:t>
            </w:r>
            <w:ins w:id="709" w:author="Rose, Ian" w:date="2021-01-14T17:03:00Z">
              <w:r w:rsidR="0008333B">
                <w:rPr>
                  <w:rFonts w:ascii="Arial" w:hAnsi="Arial" w:cs="Arial"/>
                  <w:sz w:val="18"/>
                  <w:lang w:eastAsia="zh-CN"/>
                </w:rPr>
                <w:t xml:space="preserve"> </w:t>
              </w:r>
            </w:ins>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ECB74AE" w14:textId="77777777" w:rsidR="00387CE4" w:rsidRPr="00D277A8" w:rsidRDefault="00387CE4" w:rsidP="00E670E9">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E47E260" w14:textId="04041274"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710" w:author="Rose, Ian" w:date="2021-01-14T17:04:00Z">
              <w:r w:rsidR="0008333B">
                <w:rPr>
                  <w:rFonts w:ascii="Arial" w:hAnsi="Arial" w:cs="Arial"/>
                  <w:sz w:val="18"/>
                  <w:lang w:eastAsia="zh-CN"/>
                </w:rPr>
                <w:t>6.0</w:t>
              </w:r>
            </w:ins>
            <w:del w:id="711" w:author="Rose, Ian" w:date="2021-01-14T17:03:00Z">
              <w:r w:rsidDel="0008333B">
                <w:rPr>
                  <w:rFonts w:ascii="Arial" w:hAnsi="Arial" w:cs="Arial"/>
                  <w:sz w:val="18"/>
                  <w:lang w:eastAsia="zh-CN"/>
                </w:rPr>
                <w:delText>4.9</w:delText>
              </w:r>
            </w:del>
          </w:p>
        </w:tc>
        <w:tc>
          <w:tcPr>
            <w:tcW w:w="867" w:type="dxa"/>
            <w:tcBorders>
              <w:top w:val="single" w:sz="4" w:space="0" w:color="auto"/>
              <w:left w:val="single" w:sz="4" w:space="0" w:color="auto"/>
              <w:bottom w:val="single" w:sz="4" w:space="0" w:color="auto"/>
              <w:right w:val="single" w:sz="4" w:space="0" w:color="auto"/>
            </w:tcBorders>
            <w:hideMark/>
          </w:tcPr>
          <w:p w14:paraId="16C438F8" w14:textId="315552BE"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712" w:author="Rose, Ian" w:date="2021-01-14T17:04:00Z">
              <w:r w:rsidR="0008333B">
                <w:rPr>
                  <w:rFonts w:ascii="Arial" w:hAnsi="Arial" w:cs="Arial"/>
                  <w:sz w:val="18"/>
                  <w:lang w:eastAsia="zh-CN"/>
                </w:rPr>
                <w:t>6.0</w:t>
              </w:r>
            </w:ins>
            <w:del w:id="713" w:author="Rose, Ian" w:date="2021-01-14T17:04:00Z">
              <w:r w:rsidDel="0008333B">
                <w:rPr>
                  <w:rFonts w:ascii="Arial" w:hAnsi="Arial" w:cs="Arial"/>
                  <w:sz w:val="18"/>
                  <w:lang w:eastAsia="zh-CN"/>
                </w:rPr>
                <w:delText>4.9</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00CA4F80" w14:textId="3EA85CF2"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w:t>
            </w:r>
            <w:ins w:id="714" w:author="Rose, Ian" w:date="2021-01-14T17:04:00Z">
              <w:r w:rsidR="0008333B" w:rsidRPr="00D277A8">
                <w:rPr>
                  <w:rFonts w:ascii="Arial" w:hAnsi="Arial" w:cs="Arial"/>
                  <w:sz w:val="18"/>
                  <w:lang w:eastAsia="zh-CN"/>
                </w:rPr>
                <w:t xml:space="preserve"> Infinity</w:t>
              </w:r>
              <w:r w:rsidR="0008333B" w:rsidDel="0008333B">
                <w:rPr>
                  <w:rFonts w:ascii="Arial" w:hAnsi="Arial" w:cs="Arial"/>
                  <w:sz w:val="18"/>
                  <w:lang w:eastAsia="zh-CN"/>
                </w:rPr>
                <w:t xml:space="preserve"> </w:t>
              </w:r>
            </w:ins>
            <w:del w:id="715" w:author="Rose, Ian" w:date="2021-01-14T17:04:00Z">
              <w:r w:rsidDel="0008333B">
                <w:rPr>
                  <w:rFonts w:ascii="Arial" w:hAnsi="Arial" w:cs="Arial"/>
                  <w:sz w:val="18"/>
                  <w:lang w:eastAsia="zh-CN"/>
                </w:rPr>
                <w:delText>54.9</w:delText>
              </w:r>
            </w:del>
          </w:p>
        </w:tc>
        <w:tc>
          <w:tcPr>
            <w:tcW w:w="1042" w:type="dxa"/>
            <w:tcBorders>
              <w:top w:val="single" w:sz="4" w:space="0" w:color="auto"/>
              <w:left w:val="single" w:sz="4" w:space="0" w:color="auto"/>
              <w:bottom w:val="single" w:sz="4" w:space="0" w:color="auto"/>
              <w:right w:val="single" w:sz="4" w:space="0" w:color="auto"/>
            </w:tcBorders>
            <w:hideMark/>
          </w:tcPr>
          <w:p w14:paraId="6C5886F6" w14:textId="5E18075C" w:rsidR="00387CE4" w:rsidRPr="00D277A8" w:rsidRDefault="00387CE4" w:rsidP="00E670E9">
            <w:pPr>
              <w:keepNext/>
              <w:keepLines/>
              <w:spacing w:after="0" w:line="256" w:lineRule="auto"/>
              <w:jc w:val="center"/>
              <w:rPr>
                <w:rFonts w:ascii="Arial" w:hAnsi="Arial" w:cs="Arial"/>
                <w:sz w:val="18"/>
                <w:lang w:eastAsia="zh-CN"/>
              </w:rPr>
            </w:pPr>
            <w:r>
              <w:rPr>
                <w:rFonts w:ascii="Arial" w:hAnsi="Arial" w:cs="Arial"/>
                <w:sz w:val="18"/>
                <w:lang w:eastAsia="zh-CN"/>
              </w:rPr>
              <w:t>-5</w:t>
            </w:r>
            <w:ins w:id="716" w:author="Rose, Ian" w:date="2021-01-14T17:04:00Z">
              <w:r w:rsidR="0008333B">
                <w:rPr>
                  <w:rFonts w:ascii="Arial" w:hAnsi="Arial" w:cs="Arial"/>
                  <w:sz w:val="18"/>
                  <w:lang w:eastAsia="zh-CN"/>
                </w:rPr>
                <w:t>6.0</w:t>
              </w:r>
            </w:ins>
            <w:del w:id="717" w:author="Rose, Ian" w:date="2021-01-14T17:04:00Z">
              <w:r w:rsidDel="0008333B">
                <w:rPr>
                  <w:rFonts w:ascii="Arial" w:hAnsi="Arial" w:cs="Arial"/>
                  <w:sz w:val="18"/>
                  <w:lang w:eastAsia="zh-CN"/>
                </w:rPr>
                <w:delText>4.9</w:delText>
              </w:r>
            </w:del>
          </w:p>
        </w:tc>
      </w:tr>
      <w:tr w:rsidR="00387CE4" w:rsidRPr="00D277A8" w14:paraId="1A11E166" w14:textId="77777777" w:rsidTr="00E670E9">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4874C939" w14:textId="500EA6D6" w:rsidR="00387CE4" w:rsidRPr="00D277A8" w:rsidRDefault="00387CE4" w:rsidP="00E670E9">
            <w:pPr>
              <w:pStyle w:val="TAN"/>
              <w:rPr>
                <w:szCs w:val="18"/>
                <w:lang w:eastAsia="zh-CN"/>
              </w:rPr>
            </w:pPr>
            <w:r w:rsidRPr="00D277A8">
              <w:rPr>
                <w:szCs w:val="18"/>
                <w:lang w:eastAsia="zh-CN"/>
              </w:rPr>
              <w:t>Note 1:</w:t>
            </w:r>
            <w:r w:rsidRPr="00D277A8">
              <w:rPr>
                <w:szCs w:val="18"/>
                <w:lang w:eastAsia="zh-CN"/>
              </w:rPr>
              <w:tab/>
            </w:r>
            <w:ins w:id="718" w:author="Rose, Ian" w:date="2021-01-14T17:05:00Z">
              <w:r w:rsidR="00A850D5">
                <w:rPr>
                  <w:szCs w:val="18"/>
                  <w:lang w:eastAsia="zh-CN"/>
                </w:rPr>
                <w:t>Void</w:t>
              </w:r>
            </w:ins>
            <w:del w:id="719" w:author="Rose, Ian" w:date="2021-01-14T17:05:00Z">
              <w:r w:rsidRPr="00D277A8" w:rsidDel="00A850D5">
                <w:rPr>
                  <w:lang w:eastAsia="zh-CN"/>
                </w:rPr>
                <w:delText xml:space="preserve">Interference from other cells and noise sources not specified in the test is assumed to be constant over subcarriers and time and shall be modelled as AWGN of appropriate power for </w:delText>
              </w:r>
              <w:r w:rsidRPr="00D277A8" w:rsidDel="00A850D5">
                <w:rPr>
                  <w:szCs w:val="18"/>
                  <w:lang w:eastAsia="zh-CN"/>
                </w:rPr>
                <w:delText>N</w:delText>
              </w:r>
              <w:r w:rsidRPr="00D277A8" w:rsidDel="00A850D5">
                <w:rPr>
                  <w:szCs w:val="18"/>
                  <w:vertAlign w:val="subscript"/>
                  <w:lang w:eastAsia="zh-CN"/>
                </w:rPr>
                <w:delText>oc</w:delText>
              </w:r>
              <w:r w:rsidRPr="00D277A8" w:rsidDel="00A850D5">
                <w:rPr>
                  <w:szCs w:val="18"/>
                  <w:lang w:eastAsia="zh-CN"/>
                </w:rPr>
                <w:delText xml:space="preserve"> to be fulfilled.</w:delText>
              </w:r>
            </w:del>
          </w:p>
          <w:p w14:paraId="43586A85" w14:textId="5D23498A" w:rsidR="00387CE4" w:rsidRPr="00D277A8" w:rsidRDefault="00387CE4" w:rsidP="00E670E9">
            <w:pPr>
              <w:pStyle w:val="TAN"/>
              <w:rPr>
                <w:lang w:eastAsia="zh-CN"/>
              </w:rPr>
            </w:pPr>
            <w:r w:rsidRPr="00D277A8">
              <w:rPr>
                <w:szCs w:val="18"/>
                <w:lang w:eastAsia="zh-CN"/>
              </w:rPr>
              <w:t>Note 2:</w:t>
            </w:r>
            <w:r w:rsidRPr="00D277A8">
              <w:rPr>
                <w:lang w:eastAsia="zh-CN"/>
              </w:rPr>
              <w:tab/>
              <w:t>SS</w:t>
            </w:r>
            <w:ins w:id="720" w:author="Rose, Ian" w:date="2021-01-14T17:05:00Z">
              <w:r w:rsidR="00A850D5">
                <w:rPr>
                  <w:lang w:eastAsia="zh-CN"/>
                </w:rPr>
                <w:t>B</w:t>
              </w:r>
            </w:ins>
            <w:r w:rsidRPr="00D277A8">
              <w:rPr>
                <w:lang w:eastAsia="zh-CN"/>
              </w:rPr>
              <w:t>-</w:t>
            </w:r>
            <w:del w:id="721" w:author="Rose, Ian" w:date="2021-01-14T17:05:00Z">
              <w:r w:rsidRPr="00D277A8" w:rsidDel="00A850D5">
                <w:rPr>
                  <w:lang w:eastAsia="zh-CN"/>
                </w:rPr>
                <w:delText>RS</w:delText>
              </w:r>
            </w:del>
            <w:r w:rsidRPr="00D277A8">
              <w:rPr>
                <w:lang w:eastAsia="zh-CN"/>
              </w:rPr>
              <w:t>RP and Io levels have been derived from other parameters for information purposes. They are not settable parameters themselves.</w:t>
            </w:r>
          </w:p>
          <w:p w14:paraId="31FB4FDA" w14:textId="2A9D5B05" w:rsidR="00387CE4" w:rsidRPr="00D277A8" w:rsidRDefault="00387CE4" w:rsidP="00E670E9">
            <w:pPr>
              <w:pStyle w:val="TAN"/>
              <w:rPr>
                <w:lang w:eastAsia="zh-CN"/>
              </w:rPr>
            </w:pPr>
            <w:r w:rsidRPr="00D277A8">
              <w:rPr>
                <w:lang w:eastAsia="zh-CN"/>
              </w:rPr>
              <w:t>Note 3:</w:t>
            </w:r>
            <w:r w:rsidRPr="00D277A8">
              <w:rPr>
                <w:lang w:eastAsia="zh-CN"/>
              </w:rPr>
              <w:tab/>
            </w:r>
            <w:ins w:id="722" w:author="Rose, Ian" w:date="2021-01-14T17:06:00Z">
              <w:r w:rsidR="00A850D5">
                <w:rPr>
                  <w:lang w:eastAsia="zh-CN"/>
                </w:rPr>
                <w:t>Void</w:t>
              </w:r>
            </w:ins>
            <w:del w:id="723" w:author="Rose, Ian" w:date="2021-01-14T17:06:00Z">
              <w:r w:rsidRPr="00D277A8" w:rsidDel="00A850D5">
                <w:rPr>
                  <w:lang w:eastAsia="zh-CN"/>
                </w:rPr>
                <w:delText>SS-RSRP minimum requirements are specified assuming independent interference and noise at each receiver antenna port.</w:delText>
              </w:r>
            </w:del>
          </w:p>
          <w:p w14:paraId="11332861" w14:textId="77777777" w:rsidR="00387CE4" w:rsidRPr="00D277A8" w:rsidRDefault="00387CE4" w:rsidP="00E670E9">
            <w:pPr>
              <w:pStyle w:val="TAN"/>
              <w:rPr>
                <w:lang w:eastAsia="zh-CN"/>
              </w:rPr>
            </w:pPr>
            <w:r w:rsidRPr="00D277A8">
              <w:rPr>
                <w:lang w:eastAsia="zh-CN"/>
              </w:rPr>
              <w:t>Note 4:</w:t>
            </w:r>
            <w:r w:rsidRPr="00D277A8">
              <w:rPr>
                <w:lang w:eastAsia="zh-CN"/>
              </w:rPr>
              <w:tab/>
              <w:t>Equivalent power received by an antenna with 0 </w:t>
            </w:r>
            <w:proofErr w:type="spellStart"/>
            <w:r w:rsidRPr="00D277A8">
              <w:rPr>
                <w:lang w:eastAsia="zh-CN"/>
              </w:rPr>
              <w:t>dBi</w:t>
            </w:r>
            <w:proofErr w:type="spellEnd"/>
            <w:r w:rsidRPr="00D277A8">
              <w:rPr>
                <w:lang w:eastAsia="zh-CN"/>
              </w:rPr>
              <w:t xml:space="preserve"> gain at the centre of the quiet zone</w:t>
            </w:r>
          </w:p>
          <w:p w14:paraId="72A0BDF8" w14:textId="77777777" w:rsidR="00387CE4" w:rsidRDefault="00387CE4" w:rsidP="00E670E9">
            <w:pPr>
              <w:pStyle w:val="TAN"/>
              <w:rPr>
                <w:lang w:eastAsia="zh-CN"/>
              </w:rPr>
            </w:pPr>
            <w:r w:rsidRPr="00D277A8">
              <w:rPr>
                <w:lang w:eastAsia="zh-CN"/>
              </w:rPr>
              <w:t>Note 5:</w:t>
            </w:r>
            <w:r w:rsidRPr="00D277A8">
              <w:rPr>
                <w:lang w:eastAsia="zh-CN"/>
              </w:rPr>
              <w:tab/>
              <w:t xml:space="preserve">As observed with 0dBi gain antenna at the </w:t>
            </w:r>
            <w:proofErr w:type="spellStart"/>
            <w:r w:rsidRPr="00D277A8">
              <w:rPr>
                <w:lang w:eastAsia="zh-CN"/>
              </w:rPr>
              <w:t>center</w:t>
            </w:r>
            <w:proofErr w:type="spellEnd"/>
            <w:r w:rsidRPr="00D277A8">
              <w:rPr>
                <w:lang w:eastAsia="zh-CN"/>
              </w:rPr>
              <w:t xml:space="preserve"> of the quiet zone.</w:t>
            </w:r>
          </w:p>
          <w:p w14:paraId="7823C23F" w14:textId="77777777" w:rsidR="00387CE4" w:rsidRDefault="00387CE4" w:rsidP="00E670E9">
            <w:pPr>
              <w:pStyle w:val="TAN"/>
              <w:rPr>
                <w:ins w:id="724" w:author="Rose, Ian" w:date="2021-01-14T17:06:00Z"/>
                <w:lang w:eastAsia="zh-CN"/>
              </w:rPr>
            </w:pPr>
            <w:r>
              <w:rPr>
                <w:lang w:eastAsia="zh-CN"/>
              </w:rPr>
              <w:t>Note 6:</w:t>
            </w:r>
            <w:r w:rsidRPr="00D277A8">
              <w:rPr>
                <w:lang w:eastAsia="zh-CN"/>
              </w:rPr>
              <w:t xml:space="preserve"> </w:t>
            </w:r>
            <w:r w:rsidRPr="00D277A8">
              <w:rPr>
                <w:lang w:eastAsia="zh-CN"/>
              </w:rPr>
              <w:tab/>
            </w:r>
            <w:r>
              <w:rPr>
                <w:lang w:eastAsia="zh-CN"/>
              </w:rPr>
              <w:t>Information about types of UE beam is given in B.2.1.3 and does not limit UE implementation or test system implementation.</w:t>
            </w:r>
          </w:p>
          <w:p w14:paraId="1BA4BDCB" w14:textId="3E8CEBA3" w:rsidR="00A850D5" w:rsidRPr="00D277A8" w:rsidRDefault="00A850D5" w:rsidP="00E670E9">
            <w:pPr>
              <w:pStyle w:val="TAN"/>
              <w:rPr>
                <w:rFonts w:cs="v4.2.0"/>
                <w:lang w:eastAsia="zh-CN"/>
              </w:rPr>
            </w:pPr>
            <w:ins w:id="725" w:author="Rose, Ian" w:date="2021-01-14T17:06: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36.101-2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B00D8ED" w14:textId="77777777" w:rsidR="00387CE4" w:rsidRPr="00D277A8" w:rsidRDefault="00387CE4" w:rsidP="00387CE4">
      <w:pPr>
        <w:rPr>
          <w:snapToGrid w:val="0"/>
        </w:rPr>
      </w:pPr>
    </w:p>
    <w:p w14:paraId="2A8ED1E4" w14:textId="77777777" w:rsidR="00387CE4" w:rsidRPr="00D277A8" w:rsidRDefault="00387CE4" w:rsidP="00387CE4">
      <w:pPr>
        <w:pStyle w:val="H6"/>
        <w:rPr>
          <w:snapToGrid w:val="0"/>
        </w:rPr>
      </w:pPr>
      <w:r w:rsidRPr="009264FA">
        <w:rPr>
          <w:snapToGrid w:val="0"/>
        </w:rPr>
        <w:t>A.7.5.8.2.</w:t>
      </w:r>
      <w:r w:rsidRPr="009264FA">
        <w:rPr>
          <w:rFonts w:eastAsia="MS Mincho"/>
          <w:bCs/>
        </w:rPr>
        <w:t>1</w:t>
      </w:r>
      <w:r w:rsidRPr="009264FA">
        <w:rPr>
          <w:snapToGrid w:val="0"/>
        </w:rPr>
        <w:t>.2</w:t>
      </w:r>
      <w:r w:rsidRPr="00D277A8">
        <w:rPr>
          <w:snapToGrid w:val="0"/>
        </w:rPr>
        <w:tab/>
        <w:t>Test Requirements</w:t>
      </w:r>
    </w:p>
    <w:p w14:paraId="4416F0D8" w14:textId="77777777" w:rsidR="00387CE4" w:rsidRPr="00D277A8" w:rsidRDefault="00387CE4" w:rsidP="00387CE4">
      <w:pPr>
        <w:jc w:val="both"/>
        <w:rPr>
          <w:lang w:eastAsia="zh-CN"/>
        </w:rPr>
      </w:pPr>
      <w:r w:rsidRPr="00D277A8">
        <w:rPr>
          <w:lang w:eastAsia="zh-CN"/>
        </w:rPr>
        <w:t>During T2, UE shall send L1-RSRP report with both SSB0 and SSB1.</w:t>
      </w:r>
    </w:p>
    <w:p w14:paraId="3F226037" w14:textId="77777777" w:rsidR="00387CE4" w:rsidRPr="00D277A8" w:rsidRDefault="00387CE4" w:rsidP="00387CE4">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p>
    <w:p w14:paraId="38A55215" w14:textId="2C493144" w:rsidR="00387CE4" w:rsidRDefault="00387CE4" w:rsidP="00387CE4">
      <w:pPr>
        <w:rPr>
          <w:rFonts w:ascii="Arial" w:hAnsi="Arial"/>
          <w:noProof/>
          <w:color w:val="FF0000"/>
          <w:sz w:val="32"/>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25EF4F61" w14:textId="77777777" w:rsidR="00CD3B13" w:rsidRPr="00A62BB0" w:rsidRDefault="00CD3B13" w:rsidP="00CD3B13">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14:paraId="68C5096A" w14:textId="77777777" w:rsidR="00CD3B13" w:rsidRPr="00A62BB0" w:rsidRDefault="00CD3B13" w:rsidP="00CD3B13">
      <w:pPr>
        <w:pStyle w:val="Heading5"/>
        <w:rPr>
          <w:lang w:eastAsia="ko-KR"/>
        </w:rPr>
      </w:pPr>
      <w:bookmarkStart w:id="726" w:name="_Toc535476794"/>
      <w:r w:rsidRPr="009264FA">
        <w:rPr>
          <w:lang w:eastAsia="ko-KR"/>
        </w:rPr>
        <w:t>A.7.7.1.2.1</w:t>
      </w:r>
      <w:r w:rsidRPr="00A62BB0">
        <w:rPr>
          <w:lang w:eastAsia="ko-KR"/>
        </w:rPr>
        <w:tab/>
        <w:t>Test Purpose and Environment</w:t>
      </w:r>
      <w:bookmarkEnd w:id="726"/>
    </w:p>
    <w:p w14:paraId="6A0704CB" w14:textId="77777777" w:rsidR="00CD3B13" w:rsidRPr="00A62BB0" w:rsidRDefault="00CD3B13" w:rsidP="00CD3B13">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 xml:space="preserve">s 10.1.5.1.1 and 10.1.5.1.2 for </w:t>
      </w:r>
      <w:proofErr w:type="spellStart"/>
      <w:r w:rsidRPr="00A62BB0">
        <w:rPr>
          <w:lang w:eastAsia="ko-KR"/>
        </w:rPr>
        <w:t>intrer</w:t>
      </w:r>
      <w:proofErr w:type="spellEnd"/>
      <w:r w:rsidRPr="00A62BB0">
        <w:rPr>
          <w:lang w:eastAsia="ko-KR"/>
        </w:rPr>
        <w:t>-frequency measurements with the testing configurations for NR cells in Table A.7.7.1.2.1-1.</w:t>
      </w:r>
    </w:p>
    <w:p w14:paraId="2A4FBF0E" w14:textId="77777777" w:rsidR="00CD3B13" w:rsidRPr="00A62BB0" w:rsidRDefault="00CD3B13" w:rsidP="00CD3B13">
      <w:pPr>
        <w:keepNext/>
        <w:keepLines/>
        <w:spacing w:before="60"/>
        <w:jc w:val="center"/>
        <w:rPr>
          <w:rFonts w:ascii="Arial" w:hAnsi="Arial"/>
          <w:b/>
          <w:lang w:eastAsia="ko-KR"/>
        </w:rPr>
      </w:pPr>
      <w:r w:rsidRPr="00A62BB0">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D3B13" w:rsidRPr="00A62BB0" w14:paraId="621DEA54" w14:textId="77777777" w:rsidTr="00E670E9">
        <w:tc>
          <w:tcPr>
            <w:tcW w:w="2376" w:type="dxa"/>
            <w:shd w:val="clear" w:color="auto" w:fill="auto"/>
          </w:tcPr>
          <w:p w14:paraId="506157B9" w14:textId="77777777" w:rsidR="00CD3B13" w:rsidRPr="00A62BB0" w:rsidRDefault="00CD3B13" w:rsidP="00E670E9">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14:paraId="416F33AA" w14:textId="77777777" w:rsidR="00CD3B13" w:rsidRPr="00A62BB0" w:rsidRDefault="00CD3B13" w:rsidP="00E670E9">
            <w:pPr>
              <w:keepNext/>
              <w:keepLines/>
              <w:spacing w:after="0"/>
              <w:jc w:val="center"/>
              <w:rPr>
                <w:rFonts w:ascii="Arial" w:hAnsi="Arial"/>
                <w:b/>
                <w:sz w:val="18"/>
              </w:rPr>
            </w:pPr>
            <w:r w:rsidRPr="00A62BB0">
              <w:rPr>
                <w:rFonts w:ascii="Arial" w:hAnsi="Arial"/>
                <w:b/>
                <w:sz w:val="18"/>
              </w:rPr>
              <w:t>Description</w:t>
            </w:r>
          </w:p>
        </w:tc>
      </w:tr>
      <w:tr w:rsidR="00CD3B13" w:rsidRPr="00A62BB0" w14:paraId="203ED32C" w14:textId="77777777" w:rsidTr="00E670E9">
        <w:tc>
          <w:tcPr>
            <w:tcW w:w="2376" w:type="dxa"/>
            <w:shd w:val="clear" w:color="auto" w:fill="auto"/>
          </w:tcPr>
          <w:p w14:paraId="30B39619" w14:textId="77777777" w:rsidR="00CD3B13" w:rsidRPr="00A62BB0" w:rsidRDefault="00CD3B13" w:rsidP="00E670E9">
            <w:pPr>
              <w:keepNext/>
              <w:keepLines/>
              <w:spacing w:after="0"/>
              <w:rPr>
                <w:rFonts w:ascii="Arial" w:hAnsi="Arial"/>
                <w:sz w:val="18"/>
              </w:rPr>
            </w:pPr>
            <w:r w:rsidRPr="00A62BB0">
              <w:rPr>
                <w:rFonts w:ascii="Arial" w:hAnsi="Arial"/>
                <w:sz w:val="18"/>
              </w:rPr>
              <w:t>1</w:t>
            </w:r>
          </w:p>
        </w:tc>
        <w:tc>
          <w:tcPr>
            <w:tcW w:w="7479" w:type="dxa"/>
            <w:shd w:val="clear" w:color="auto" w:fill="auto"/>
          </w:tcPr>
          <w:p w14:paraId="7492010A" w14:textId="77777777" w:rsidR="00CD3B13" w:rsidRPr="00A62BB0" w:rsidRDefault="00CD3B13" w:rsidP="00E670E9">
            <w:pPr>
              <w:keepNext/>
              <w:keepLines/>
              <w:spacing w:after="0"/>
              <w:rPr>
                <w:rFonts w:ascii="Arial" w:hAnsi="Arial"/>
                <w:sz w:val="18"/>
              </w:rPr>
            </w:pPr>
            <w:r w:rsidRPr="00A62BB0">
              <w:rPr>
                <w:rFonts w:ascii="Arial" w:hAnsi="Arial"/>
                <w:sz w:val="18"/>
              </w:rPr>
              <w:t>120 kHz SSB SCS, 100 MHz bandwidth, TDD duplex mode</w:t>
            </w:r>
          </w:p>
        </w:tc>
      </w:tr>
      <w:tr w:rsidR="00CD3B13" w:rsidRPr="00A62BB0" w14:paraId="53692567" w14:textId="77777777" w:rsidTr="00E670E9">
        <w:tc>
          <w:tcPr>
            <w:tcW w:w="2376" w:type="dxa"/>
            <w:shd w:val="clear" w:color="auto" w:fill="auto"/>
          </w:tcPr>
          <w:p w14:paraId="25380040" w14:textId="77777777" w:rsidR="00CD3B13" w:rsidRPr="00A62BB0" w:rsidRDefault="00CD3B13" w:rsidP="00E670E9">
            <w:pPr>
              <w:keepNext/>
              <w:keepLines/>
              <w:spacing w:after="0"/>
              <w:rPr>
                <w:rFonts w:ascii="Arial" w:hAnsi="Arial"/>
                <w:sz w:val="18"/>
              </w:rPr>
            </w:pPr>
            <w:r w:rsidRPr="00A62BB0">
              <w:rPr>
                <w:rFonts w:ascii="Arial" w:hAnsi="Arial"/>
                <w:sz w:val="18"/>
              </w:rPr>
              <w:t>2</w:t>
            </w:r>
          </w:p>
        </w:tc>
        <w:tc>
          <w:tcPr>
            <w:tcW w:w="7479" w:type="dxa"/>
            <w:shd w:val="clear" w:color="auto" w:fill="auto"/>
          </w:tcPr>
          <w:p w14:paraId="706E52BE" w14:textId="77777777" w:rsidR="00CD3B13" w:rsidRPr="00A62BB0" w:rsidRDefault="00CD3B13" w:rsidP="00E670E9">
            <w:pPr>
              <w:keepNext/>
              <w:keepLines/>
              <w:spacing w:after="0"/>
              <w:rPr>
                <w:rFonts w:ascii="Arial" w:hAnsi="Arial"/>
                <w:sz w:val="18"/>
              </w:rPr>
            </w:pPr>
            <w:r w:rsidRPr="00A62BB0">
              <w:rPr>
                <w:rFonts w:ascii="Arial" w:hAnsi="Arial"/>
                <w:sz w:val="18"/>
              </w:rPr>
              <w:t>240 kHz SSB SCS, 100 MHz bandwidth, TDD duplex mode</w:t>
            </w:r>
          </w:p>
        </w:tc>
      </w:tr>
    </w:tbl>
    <w:p w14:paraId="03CCCD4B" w14:textId="77777777" w:rsidR="00CD3B13" w:rsidRPr="00A62BB0" w:rsidRDefault="00CD3B13" w:rsidP="00CD3B13">
      <w:pPr>
        <w:rPr>
          <w:lang w:eastAsia="ko-KR"/>
        </w:rPr>
      </w:pPr>
    </w:p>
    <w:p w14:paraId="62EC66CC" w14:textId="77777777" w:rsidR="00CD3B13" w:rsidRPr="00A62BB0" w:rsidRDefault="00CD3B13" w:rsidP="00CD3B13">
      <w:pPr>
        <w:pStyle w:val="Heading5"/>
        <w:rPr>
          <w:lang w:eastAsia="ko-KR"/>
        </w:rPr>
      </w:pPr>
      <w:bookmarkStart w:id="727" w:name="_Toc535476795"/>
      <w:r w:rsidRPr="009264FA">
        <w:rPr>
          <w:lang w:eastAsia="ko-KR"/>
        </w:rPr>
        <w:lastRenderedPageBreak/>
        <w:t>A.7.7.1.2.2</w:t>
      </w:r>
      <w:r w:rsidRPr="00A62BB0">
        <w:rPr>
          <w:lang w:eastAsia="ko-KR"/>
        </w:rPr>
        <w:tab/>
        <w:t>Test parameters</w:t>
      </w:r>
      <w:bookmarkEnd w:id="727"/>
    </w:p>
    <w:p w14:paraId="223094ED" w14:textId="77777777" w:rsidR="00CD3B13" w:rsidRPr="00A62BB0" w:rsidRDefault="00CD3B13" w:rsidP="00CD3B13">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a different frequency than the </w:t>
      </w:r>
      <w:proofErr w:type="spellStart"/>
      <w:r w:rsidRPr="00A62BB0">
        <w:rPr>
          <w:rFonts w:cs="v4.2.0"/>
        </w:rPr>
        <w:t>PCell</w:t>
      </w:r>
      <w:proofErr w:type="spellEnd"/>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A62BB0">
        <w:t xml:space="preserve">The inter-frequency measurements are supported by a measurement gap. </w:t>
      </w:r>
    </w:p>
    <w:p w14:paraId="3CCE0264" w14:textId="77777777" w:rsidR="00CD3B13" w:rsidRPr="00A62BB0" w:rsidRDefault="00CD3B13" w:rsidP="00CD3B13">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D3B13" w:rsidRPr="00A62BB0" w14:paraId="7E5DC18B" w14:textId="77777777" w:rsidTr="00E670E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63E9C4E"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AFF3E57"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D077FEC"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3C3655E"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A147873"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Test 2</w:t>
            </w:r>
          </w:p>
        </w:tc>
      </w:tr>
      <w:tr w:rsidR="00CD3B13" w:rsidRPr="00A62BB0" w14:paraId="4E777AD0" w14:textId="77777777" w:rsidTr="00E670E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DD6F5BE" w14:textId="77777777" w:rsidR="00CD3B13" w:rsidRPr="00A62BB0" w:rsidRDefault="00CD3B13" w:rsidP="00E670E9">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6A9E6ACA" w14:textId="77777777" w:rsidR="00CD3B13" w:rsidRPr="00A62BB0" w:rsidRDefault="00CD3B13" w:rsidP="00E670E9">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A73AF75" w14:textId="77777777" w:rsidR="00CD3B13" w:rsidRPr="00A62BB0" w:rsidRDefault="00CD3B13" w:rsidP="00E670E9">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31F00CF"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76ECEDA"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102703D"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598B57F" w14:textId="77777777" w:rsidR="00CD3B13" w:rsidRPr="00A62BB0" w:rsidRDefault="00CD3B13" w:rsidP="00E670E9">
            <w:pPr>
              <w:keepLines/>
              <w:spacing w:after="0"/>
              <w:jc w:val="center"/>
              <w:rPr>
                <w:rFonts w:ascii="Arial" w:hAnsi="Arial" w:cs="Arial"/>
                <w:b/>
                <w:sz w:val="18"/>
                <w:lang w:val="en-US"/>
              </w:rPr>
            </w:pPr>
            <w:r w:rsidRPr="00A62BB0">
              <w:rPr>
                <w:rFonts w:ascii="Arial" w:hAnsi="Arial" w:cs="Arial"/>
                <w:b/>
                <w:sz w:val="18"/>
                <w:lang w:val="en-US"/>
              </w:rPr>
              <w:t>Cell 2</w:t>
            </w:r>
          </w:p>
        </w:tc>
      </w:tr>
      <w:tr w:rsidR="00CD3B13" w:rsidRPr="00A62BB0" w14:paraId="28806038"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8AF67CF" w14:textId="77777777" w:rsidR="00CD3B13" w:rsidRPr="00A62BB0" w:rsidRDefault="00CD3B13" w:rsidP="00E670E9">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5C2E5FC4" w14:textId="77777777" w:rsidR="00CD3B13" w:rsidRPr="00A62BB0" w:rsidRDefault="00CD3B13" w:rsidP="00E670E9">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7A1CCDCC" w14:textId="77777777" w:rsidR="00CD3B13" w:rsidRPr="00A62BB0" w:rsidRDefault="00CD3B13" w:rsidP="00E670E9">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E100505"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79D58AD"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5F9FBE"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1800D06"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freq2</w:t>
            </w:r>
          </w:p>
        </w:tc>
      </w:tr>
      <w:tr w:rsidR="009B4110" w:rsidRPr="00A62BB0" w14:paraId="23510FBF" w14:textId="77777777" w:rsidTr="00E670E9">
        <w:trPr>
          <w:trHeight w:val="205"/>
          <w:jc w:val="center"/>
        </w:trPr>
        <w:tc>
          <w:tcPr>
            <w:tcW w:w="2157" w:type="dxa"/>
            <w:vMerge w:val="restart"/>
            <w:tcBorders>
              <w:left w:val="single" w:sz="4" w:space="0" w:color="auto"/>
              <w:right w:val="single" w:sz="4" w:space="0" w:color="auto"/>
            </w:tcBorders>
            <w:vAlign w:val="center"/>
          </w:tcPr>
          <w:p w14:paraId="5FF8114B" w14:textId="77777777" w:rsidR="009B4110" w:rsidRPr="00A62BB0" w:rsidRDefault="009B4110" w:rsidP="00E670E9">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4ABC647E" w14:textId="77777777" w:rsidR="009B4110" w:rsidRPr="00A62BB0" w:rsidRDefault="009B4110" w:rsidP="00E670E9">
            <w:pPr>
              <w:keepLines/>
              <w:spacing w:after="0"/>
              <w:jc w:val="center"/>
              <w:rPr>
                <w:rFonts w:ascii="Arial" w:hAnsi="Arial" w:cs="Arial"/>
                <w:sz w:val="18"/>
                <w:lang w:val="en-US"/>
              </w:rPr>
            </w:pPr>
            <w:r w:rsidRPr="00A62BB0">
              <w:rPr>
                <w:rFonts w:ascii="Arial" w:hAnsi="Arial" w:cs="Arial"/>
                <w:sz w:val="18"/>
                <w:lang w:val="en-US"/>
              </w:rPr>
              <w:t>1</w:t>
            </w:r>
            <w:del w:id="728" w:author="Rose, Ian" w:date="2021-01-14T17:13:00Z">
              <w:r w:rsidRPr="00A62BB0" w:rsidDel="0065085B">
                <w:rPr>
                  <w:rFonts w:ascii="Arial" w:hAnsi="Arial" w:cs="Arial"/>
                  <w:sz w:val="18"/>
                  <w:lang w:val="en-US"/>
                </w:rPr>
                <w:delText>~2</w:delText>
              </w:r>
            </w:del>
          </w:p>
        </w:tc>
        <w:tc>
          <w:tcPr>
            <w:tcW w:w="892" w:type="dxa"/>
            <w:vMerge w:val="restart"/>
            <w:tcBorders>
              <w:left w:val="single" w:sz="4" w:space="0" w:color="auto"/>
              <w:right w:val="single" w:sz="4" w:space="0" w:color="auto"/>
            </w:tcBorders>
            <w:vAlign w:val="center"/>
          </w:tcPr>
          <w:p w14:paraId="386809B2" w14:textId="77777777" w:rsidR="009B4110" w:rsidRPr="00A62BB0" w:rsidRDefault="009B4110" w:rsidP="00E670E9">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0A48B5ED" w14:textId="77777777" w:rsidR="009B4110" w:rsidRPr="00DD30A7" w:rsidRDefault="009B4110" w:rsidP="00E670E9">
            <w:pPr>
              <w:keepLines/>
              <w:spacing w:after="0"/>
              <w:jc w:val="center"/>
              <w:rPr>
                <w:rFonts w:ascii="Arial" w:hAnsi="Arial"/>
                <w:sz w:val="16"/>
                <w:szCs w:val="16"/>
              </w:rPr>
            </w:pPr>
            <w:r w:rsidRPr="00DD30A7">
              <w:rPr>
                <w:rFonts w:ascii="Arial" w:hAnsi="Arial"/>
                <w:sz w:val="16"/>
                <w:szCs w:val="16"/>
              </w:rPr>
              <w:t>100:</w:t>
            </w:r>
          </w:p>
          <w:p w14:paraId="22780AC8" w14:textId="77777777" w:rsidR="009B4110" w:rsidRPr="00A62BB0" w:rsidRDefault="009B4110" w:rsidP="00E670E9">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c>
          <w:tcPr>
            <w:tcW w:w="2216" w:type="dxa"/>
            <w:gridSpan w:val="2"/>
            <w:tcBorders>
              <w:left w:val="single" w:sz="4" w:space="0" w:color="auto"/>
              <w:right w:val="single" w:sz="4" w:space="0" w:color="auto"/>
            </w:tcBorders>
            <w:vAlign w:val="center"/>
          </w:tcPr>
          <w:p w14:paraId="724271A5" w14:textId="77777777" w:rsidR="009B4110" w:rsidRPr="00DD30A7" w:rsidRDefault="009B4110" w:rsidP="00E670E9">
            <w:pPr>
              <w:keepLines/>
              <w:spacing w:after="0"/>
              <w:jc w:val="center"/>
              <w:rPr>
                <w:rFonts w:ascii="Arial" w:hAnsi="Arial"/>
                <w:sz w:val="16"/>
                <w:szCs w:val="16"/>
              </w:rPr>
            </w:pPr>
            <w:r w:rsidRPr="00DD30A7">
              <w:rPr>
                <w:rFonts w:ascii="Arial" w:hAnsi="Arial"/>
                <w:sz w:val="16"/>
                <w:szCs w:val="16"/>
              </w:rPr>
              <w:t>100:</w:t>
            </w:r>
          </w:p>
          <w:p w14:paraId="7A0EC2B8" w14:textId="77777777" w:rsidR="009B4110" w:rsidRPr="00A62BB0" w:rsidRDefault="009B4110" w:rsidP="00E670E9">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r>
      <w:tr w:rsidR="0065085B" w:rsidRPr="00A62BB0" w14:paraId="365C5211" w14:textId="77777777" w:rsidTr="00E670E9">
        <w:trPr>
          <w:trHeight w:val="205"/>
          <w:jc w:val="center"/>
        </w:trPr>
        <w:tc>
          <w:tcPr>
            <w:tcW w:w="2157" w:type="dxa"/>
            <w:vMerge/>
            <w:tcBorders>
              <w:left w:val="single" w:sz="4" w:space="0" w:color="auto"/>
              <w:bottom w:val="single" w:sz="4" w:space="0" w:color="auto"/>
              <w:right w:val="single" w:sz="4" w:space="0" w:color="auto"/>
            </w:tcBorders>
            <w:vAlign w:val="center"/>
          </w:tcPr>
          <w:p w14:paraId="35F438FF" w14:textId="77777777" w:rsidR="0065085B" w:rsidRPr="00A62BB0" w:rsidRDefault="0065085B" w:rsidP="0065085B">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53B4DE0" w14:textId="3257DE9D" w:rsidR="0065085B" w:rsidRPr="00A62BB0" w:rsidRDefault="0065085B" w:rsidP="0065085B">
            <w:pPr>
              <w:keepLines/>
              <w:spacing w:after="0"/>
              <w:jc w:val="center"/>
              <w:rPr>
                <w:rFonts w:ascii="Arial" w:hAnsi="Arial" w:cs="Arial"/>
                <w:sz w:val="18"/>
                <w:lang w:val="en-US"/>
              </w:rPr>
            </w:pPr>
            <w:ins w:id="729" w:author="Rose, Ian" w:date="2021-01-14T17:13:00Z">
              <w:r>
                <w:rPr>
                  <w:rFonts w:ascii="Arial" w:hAnsi="Arial" w:cs="Arial"/>
                  <w:sz w:val="18"/>
                  <w:lang w:val="en-US"/>
                </w:rPr>
                <w:t>2</w:t>
              </w:r>
            </w:ins>
          </w:p>
        </w:tc>
        <w:tc>
          <w:tcPr>
            <w:tcW w:w="892" w:type="dxa"/>
            <w:vMerge/>
            <w:tcBorders>
              <w:left w:val="single" w:sz="4" w:space="0" w:color="auto"/>
              <w:bottom w:val="single" w:sz="4" w:space="0" w:color="auto"/>
              <w:right w:val="single" w:sz="4" w:space="0" w:color="auto"/>
            </w:tcBorders>
            <w:vAlign w:val="center"/>
          </w:tcPr>
          <w:p w14:paraId="7F276FE6" w14:textId="77777777" w:rsidR="0065085B" w:rsidRPr="00A62BB0" w:rsidRDefault="0065085B" w:rsidP="0065085B">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5F8DF753" w14:textId="77777777" w:rsidR="0065085B" w:rsidRPr="00EC61C3" w:rsidRDefault="0065085B" w:rsidP="0065085B">
            <w:pPr>
              <w:keepNext/>
              <w:keepLines/>
              <w:spacing w:after="0"/>
              <w:jc w:val="center"/>
              <w:rPr>
                <w:ins w:id="730" w:author="Rose, Ian" w:date="2021-01-14T17:14:00Z"/>
                <w:rFonts w:ascii="Arial" w:hAnsi="Arial"/>
                <w:sz w:val="16"/>
                <w:szCs w:val="16"/>
              </w:rPr>
            </w:pPr>
            <w:ins w:id="731" w:author="Rose, Ian" w:date="2021-01-14T17:14:00Z">
              <w:r w:rsidRPr="00EC61C3">
                <w:rPr>
                  <w:rFonts w:ascii="Arial" w:hAnsi="Arial"/>
                  <w:sz w:val="16"/>
                  <w:szCs w:val="16"/>
                </w:rPr>
                <w:t>100:</w:t>
              </w:r>
            </w:ins>
          </w:p>
          <w:p w14:paraId="26FCCF8E" w14:textId="6456249C" w:rsidR="0065085B" w:rsidRPr="00DD30A7" w:rsidRDefault="0065085B" w:rsidP="0065085B">
            <w:pPr>
              <w:keepLines/>
              <w:spacing w:after="0"/>
              <w:jc w:val="center"/>
              <w:rPr>
                <w:rFonts w:ascii="Arial" w:hAnsi="Arial"/>
                <w:sz w:val="16"/>
                <w:szCs w:val="16"/>
              </w:rPr>
            </w:pPr>
            <w:proofErr w:type="spellStart"/>
            <w:proofErr w:type="gramStart"/>
            <w:ins w:id="732" w:author="Rose, Ian" w:date="2021-01-14T17:14:00Z">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w:t>
              </w:r>
              <w:r>
                <w:rPr>
                  <w:rFonts w:ascii="Arial" w:hAnsi="Arial" w:cs="Arial"/>
                  <w:sz w:val="16"/>
                  <w:szCs w:val="16"/>
                </w:rPr>
                <w:t>48</w:t>
              </w:r>
            </w:ins>
          </w:p>
        </w:tc>
        <w:tc>
          <w:tcPr>
            <w:tcW w:w="2216" w:type="dxa"/>
            <w:gridSpan w:val="2"/>
            <w:tcBorders>
              <w:left w:val="single" w:sz="4" w:space="0" w:color="auto"/>
              <w:bottom w:val="single" w:sz="4" w:space="0" w:color="auto"/>
              <w:right w:val="single" w:sz="4" w:space="0" w:color="auto"/>
            </w:tcBorders>
            <w:vAlign w:val="center"/>
          </w:tcPr>
          <w:p w14:paraId="57C75F5E" w14:textId="77777777" w:rsidR="0065085B" w:rsidRPr="00EC61C3" w:rsidRDefault="0065085B" w:rsidP="0065085B">
            <w:pPr>
              <w:keepNext/>
              <w:keepLines/>
              <w:spacing w:after="0"/>
              <w:jc w:val="center"/>
              <w:rPr>
                <w:ins w:id="733" w:author="Rose, Ian" w:date="2021-01-14T17:14:00Z"/>
                <w:rFonts w:ascii="Arial" w:hAnsi="Arial"/>
                <w:sz w:val="16"/>
                <w:szCs w:val="16"/>
              </w:rPr>
            </w:pPr>
            <w:ins w:id="734" w:author="Rose, Ian" w:date="2021-01-14T17:14:00Z">
              <w:r w:rsidRPr="00EC61C3">
                <w:rPr>
                  <w:rFonts w:ascii="Arial" w:hAnsi="Arial"/>
                  <w:sz w:val="16"/>
                  <w:szCs w:val="16"/>
                </w:rPr>
                <w:t>100:</w:t>
              </w:r>
            </w:ins>
          </w:p>
          <w:p w14:paraId="4BB33DF2" w14:textId="16A28C2B" w:rsidR="0065085B" w:rsidRPr="00DD30A7" w:rsidRDefault="0065085B" w:rsidP="0065085B">
            <w:pPr>
              <w:keepLines/>
              <w:spacing w:after="0"/>
              <w:jc w:val="center"/>
              <w:rPr>
                <w:rFonts w:ascii="Arial" w:hAnsi="Arial"/>
                <w:sz w:val="16"/>
                <w:szCs w:val="16"/>
              </w:rPr>
            </w:pPr>
            <w:proofErr w:type="spellStart"/>
            <w:proofErr w:type="gramStart"/>
            <w:ins w:id="735" w:author="Rose, Ian" w:date="2021-01-14T17:14:00Z">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w:t>
              </w:r>
              <w:r>
                <w:rPr>
                  <w:rFonts w:ascii="Arial" w:hAnsi="Arial" w:cs="Arial"/>
                  <w:sz w:val="16"/>
                  <w:szCs w:val="16"/>
                </w:rPr>
                <w:t>48</w:t>
              </w:r>
            </w:ins>
          </w:p>
        </w:tc>
      </w:tr>
      <w:tr w:rsidR="00CD3B13" w:rsidRPr="00A62BB0" w14:paraId="6E7CF74A" w14:textId="77777777" w:rsidTr="00E670E9">
        <w:trPr>
          <w:trHeight w:val="130"/>
          <w:jc w:val="center"/>
        </w:trPr>
        <w:tc>
          <w:tcPr>
            <w:tcW w:w="2157" w:type="dxa"/>
            <w:tcBorders>
              <w:left w:val="single" w:sz="4" w:space="0" w:color="auto"/>
              <w:bottom w:val="single" w:sz="4" w:space="0" w:color="auto"/>
              <w:right w:val="single" w:sz="4" w:space="0" w:color="auto"/>
            </w:tcBorders>
            <w:vAlign w:val="center"/>
          </w:tcPr>
          <w:p w14:paraId="77D5D273" w14:textId="77777777" w:rsidR="00CD3B13" w:rsidRPr="00A62BB0" w:rsidRDefault="00CD3B13" w:rsidP="00E670E9">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0F76B3B" w14:textId="77777777" w:rsidR="00CD3B13" w:rsidRPr="00A62BB0" w:rsidRDefault="00CD3B13" w:rsidP="00E670E9">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0ED98E2E" w14:textId="77777777" w:rsidR="00CD3B13" w:rsidRPr="00A62BB0" w:rsidRDefault="00CD3B13" w:rsidP="00E670E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B3022B9" w14:textId="77777777" w:rsidR="00CD3B13" w:rsidRPr="00A62BB0" w:rsidRDefault="00CD3B13" w:rsidP="00E670E9">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10B0ECE6" w14:textId="77777777" w:rsidR="00CD3B13" w:rsidRPr="00A62BB0" w:rsidRDefault="00CD3B13" w:rsidP="00E670E9">
            <w:pPr>
              <w:keepLines/>
              <w:spacing w:after="0"/>
              <w:jc w:val="center"/>
              <w:rPr>
                <w:rFonts w:ascii="Arial" w:hAnsi="Arial"/>
                <w:sz w:val="16"/>
                <w:szCs w:val="16"/>
              </w:rPr>
            </w:pPr>
            <w:r w:rsidRPr="00A62BB0">
              <w:rPr>
                <w:rFonts w:ascii="Arial" w:hAnsi="Arial"/>
                <w:sz w:val="16"/>
                <w:szCs w:val="16"/>
              </w:rPr>
              <w:t>0</w:t>
            </w:r>
          </w:p>
        </w:tc>
      </w:tr>
      <w:tr w:rsidR="00CD3B13" w:rsidRPr="00A62BB0" w14:paraId="39225ABD" w14:textId="77777777" w:rsidTr="00E670E9">
        <w:trPr>
          <w:trHeight w:val="248"/>
          <w:jc w:val="center"/>
        </w:trPr>
        <w:tc>
          <w:tcPr>
            <w:tcW w:w="2157" w:type="dxa"/>
            <w:tcBorders>
              <w:left w:val="single" w:sz="4" w:space="0" w:color="auto"/>
              <w:right w:val="single" w:sz="4" w:space="0" w:color="auto"/>
            </w:tcBorders>
            <w:vAlign w:val="center"/>
          </w:tcPr>
          <w:p w14:paraId="4B27B384" w14:textId="77777777" w:rsidR="00CD3B13" w:rsidRPr="00A62BB0" w:rsidRDefault="00CD3B13" w:rsidP="00E670E9">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4D1E9C81"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2A66DAA1" w14:textId="77777777" w:rsidR="00CD3B13" w:rsidRPr="00A62BB0" w:rsidRDefault="00CD3B13" w:rsidP="00E670E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6DE1D31" w14:textId="77777777" w:rsidR="00CD3B13" w:rsidRPr="00A62BB0" w:rsidRDefault="00CD3B13" w:rsidP="00E670E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5212BE4F" w14:textId="77777777" w:rsidR="00CD3B13" w:rsidRPr="00A62BB0" w:rsidRDefault="00CD3B13" w:rsidP="00E670E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341BD0EA" w14:textId="77777777" w:rsidR="00CD3B13" w:rsidRPr="00A62BB0" w:rsidRDefault="00CD3B13" w:rsidP="00E670E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2A2A7049" w14:textId="77777777" w:rsidR="00CD3B13" w:rsidRPr="00A62BB0" w:rsidRDefault="00CD3B13" w:rsidP="00E670E9">
            <w:pPr>
              <w:keepLines/>
              <w:spacing w:after="0"/>
              <w:jc w:val="center"/>
              <w:rPr>
                <w:rFonts w:ascii="Arial" w:hAnsi="Arial"/>
                <w:sz w:val="18"/>
                <w:szCs w:val="18"/>
              </w:rPr>
            </w:pPr>
            <w:r w:rsidRPr="00A62BB0">
              <w:rPr>
                <w:rFonts w:ascii="Arial" w:hAnsi="Arial"/>
                <w:sz w:val="18"/>
                <w:szCs w:val="18"/>
              </w:rPr>
              <w:t>TDD</w:t>
            </w:r>
          </w:p>
        </w:tc>
      </w:tr>
      <w:tr w:rsidR="00CD3B13" w:rsidRPr="00A62BB0" w14:paraId="32C5B425" w14:textId="77777777" w:rsidTr="00E670E9">
        <w:trPr>
          <w:trHeight w:val="268"/>
          <w:jc w:val="center"/>
        </w:trPr>
        <w:tc>
          <w:tcPr>
            <w:tcW w:w="2157" w:type="dxa"/>
            <w:tcBorders>
              <w:left w:val="single" w:sz="4" w:space="0" w:color="auto"/>
              <w:right w:val="single" w:sz="4" w:space="0" w:color="auto"/>
            </w:tcBorders>
            <w:vAlign w:val="center"/>
          </w:tcPr>
          <w:p w14:paraId="75FFE3AB" w14:textId="77777777" w:rsidR="00CD3B13" w:rsidRPr="00A62BB0" w:rsidRDefault="00CD3B13" w:rsidP="00E670E9">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74CDFD3F" w14:textId="77777777" w:rsidR="00CD3B13" w:rsidRPr="00A62BB0" w:rsidRDefault="00CD3B13" w:rsidP="00E670E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1D7949E8" w14:textId="77777777" w:rsidR="00CD3B13" w:rsidRPr="00A62BB0" w:rsidRDefault="00CD3B13" w:rsidP="00E670E9">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51151209" w14:textId="77777777" w:rsidR="00CD3B13" w:rsidRPr="00A62BB0" w:rsidRDefault="00CD3B13" w:rsidP="00E670E9">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3061CB6C" w14:textId="77777777" w:rsidR="00CD3B13" w:rsidRPr="00A62BB0" w:rsidRDefault="00CD3B13" w:rsidP="00E670E9">
            <w:pPr>
              <w:keepLines/>
              <w:spacing w:after="0"/>
              <w:jc w:val="center"/>
              <w:rPr>
                <w:rFonts w:ascii="Arial" w:hAnsi="Arial"/>
                <w:sz w:val="18"/>
                <w:szCs w:val="18"/>
              </w:rPr>
            </w:pPr>
            <w:r w:rsidRPr="00A62BB0">
              <w:rPr>
                <w:rFonts w:ascii="Arial" w:hAnsi="Arial" w:cs="Arial"/>
                <w:sz w:val="18"/>
                <w:lang w:val="en-US"/>
              </w:rPr>
              <w:t>TDDConf.3.1</w:t>
            </w:r>
          </w:p>
        </w:tc>
      </w:tr>
      <w:tr w:rsidR="009B4110" w:rsidRPr="00A62BB0" w14:paraId="4851DA27" w14:textId="77777777" w:rsidTr="009B4110">
        <w:trPr>
          <w:trHeight w:val="316"/>
          <w:jc w:val="center"/>
        </w:trPr>
        <w:tc>
          <w:tcPr>
            <w:tcW w:w="2157" w:type="dxa"/>
            <w:vMerge w:val="restart"/>
            <w:tcBorders>
              <w:top w:val="single" w:sz="4" w:space="0" w:color="auto"/>
              <w:left w:val="single" w:sz="4" w:space="0" w:color="auto"/>
              <w:right w:val="single" w:sz="4" w:space="0" w:color="auto"/>
            </w:tcBorders>
            <w:vAlign w:val="center"/>
            <w:hideMark/>
          </w:tcPr>
          <w:p w14:paraId="659CB4F9" w14:textId="77777777" w:rsidR="009B4110" w:rsidRPr="00A62BB0" w:rsidRDefault="009B4110" w:rsidP="00E670E9">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47D7A3E0" w14:textId="77777777" w:rsidR="009B4110" w:rsidRPr="00A62BB0" w:rsidRDefault="009B4110" w:rsidP="00E670E9">
            <w:pPr>
              <w:keepLines/>
              <w:spacing w:after="0"/>
              <w:jc w:val="center"/>
              <w:rPr>
                <w:rFonts w:ascii="Arial" w:hAnsi="Arial" w:cs="Arial"/>
                <w:sz w:val="18"/>
                <w:lang w:val="en-US"/>
              </w:rPr>
            </w:pPr>
            <w:r w:rsidRPr="00A62BB0">
              <w:rPr>
                <w:rFonts w:ascii="Arial" w:hAnsi="Arial" w:cs="Arial"/>
                <w:sz w:val="18"/>
                <w:lang w:val="en-US"/>
              </w:rPr>
              <w:t>1</w:t>
            </w:r>
            <w:del w:id="736" w:author="Rose, Ian" w:date="2021-01-14T17:14:00Z">
              <w:r w:rsidRPr="00A62BB0" w:rsidDel="0065085B">
                <w:rPr>
                  <w:rFonts w:ascii="Arial" w:hAnsi="Arial" w:cs="Arial"/>
                  <w:sz w:val="18"/>
                  <w:lang w:val="en-US"/>
                </w:rPr>
                <w:delText>~2</w:delText>
              </w:r>
            </w:del>
          </w:p>
        </w:tc>
        <w:tc>
          <w:tcPr>
            <w:tcW w:w="892" w:type="dxa"/>
            <w:vMerge w:val="restart"/>
            <w:tcBorders>
              <w:top w:val="single" w:sz="4" w:space="0" w:color="auto"/>
              <w:left w:val="single" w:sz="4" w:space="0" w:color="auto"/>
              <w:right w:val="single" w:sz="4" w:space="0" w:color="auto"/>
            </w:tcBorders>
            <w:vAlign w:val="center"/>
          </w:tcPr>
          <w:p w14:paraId="36B6A609" w14:textId="77777777" w:rsidR="009B4110" w:rsidRPr="00A62BB0" w:rsidRDefault="009B4110" w:rsidP="00E670E9">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180C830F" w14:textId="74E7FA20" w:rsidR="009B4110" w:rsidRPr="00A62BB0" w:rsidRDefault="009B4110" w:rsidP="00E670E9">
            <w:pPr>
              <w:keepLines/>
              <w:spacing w:after="0"/>
              <w:jc w:val="center"/>
              <w:rPr>
                <w:rFonts w:ascii="Arial" w:hAnsi="Arial" w:cs="Arial"/>
                <w:sz w:val="16"/>
                <w:szCs w:val="16"/>
                <w:lang w:val="en-US"/>
              </w:rPr>
            </w:pPr>
            <w:r w:rsidRPr="00A62BB0">
              <w:rPr>
                <w:rFonts w:ascii="Arial" w:hAnsi="Arial" w:cs="Arial"/>
                <w:sz w:val="16"/>
                <w:szCs w:val="16"/>
                <w:lang w:val="en-US"/>
              </w:rPr>
              <w:t>SR.3.</w:t>
            </w:r>
            <w:ins w:id="737" w:author="Rose, Ian" w:date="2021-01-14T17:14:00Z">
              <w:r w:rsidR="0065085B">
                <w:rPr>
                  <w:rFonts w:ascii="Arial" w:hAnsi="Arial" w:cs="Arial"/>
                  <w:sz w:val="16"/>
                  <w:szCs w:val="16"/>
                  <w:lang w:val="en-US"/>
                </w:rPr>
                <w:t>2</w:t>
              </w:r>
            </w:ins>
            <w:del w:id="738" w:author="Rose, Ian" w:date="2021-01-14T17:14:00Z">
              <w:r w:rsidRPr="00A62BB0" w:rsidDel="0065085B">
                <w:rPr>
                  <w:rFonts w:ascii="Arial" w:hAnsi="Arial" w:cs="Arial"/>
                  <w:sz w:val="16"/>
                  <w:szCs w:val="16"/>
                  <w:lang w:val="en-US"/>
                </w:rPr>
                <w:delText>1</w:delText>
              </w:r>
            </w:del>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330C9D7B" w14:textId="77777777" w:rsidR="009B4110" w:rsidRPr="00A62BB0" w:rsidRDefault="009B4110" w:rsidP="00E670E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06025905" w14:textId="027399C9" w:rsidR="009B4110" w:rsidRPr="00A62BB0" w:rsidRDefault="009B4110" w:rsidP="00E670E9">
            <w:pPr>
              <w:keepLines/>
              <w:spacing w:after="0"/>
              <w:jc w:val="center"/>
              <w:rPr>
                <w:rFonts w:ascii="Arial" w:hAnsi="Arial" w:cs="Arial"/>
                <w:sz w:val="18"/>
                <w:lang w:val="en-US"/>
              </w:rPr>
            </w:pPr>
            <w:r w:rsidRPr="00A62BB0">
              <w:rPr>
                <w:rFonts w:ascii="Arial" w:hAnsi="Arial" w:cs="Arial"/>
                <w:sz w:val="16"/>
                <w:szCs w:val="16"/>
                <w:lang w:val="en-US"/>
              </w:rPr>
              <w:t>SR.3.</w:t>
            </w:r>
            <w:ins w:id="739" w:author="Rose, Ian" w:date="2021-01-14T17:14:00Z">
              <w:r w:rsidR="0065085B">
                <w:rPr>
                  <w:rFonts w:ascii="Arial" w:hAnsi="Arial" w:cs="Arial"/>
                  <w:sz w:val="16"/>
                  <w:szCs w:val="16"/>
                  <w:lang w:val="en-US"/>
                </w:rPr>
                <w:t>2</w:t>
              </w:r>
            </w:ins>
            <w:del w:id="740" w:author="Rose, Ian" w:date="2021-01-14T17:14:00Z">
              <w:r w:rsidRPr="00A62BB0" w:rsidDel="0065085B">
                <w:rPr>
                  <w:rFonts w:ascii="Arial" w:hAnsi="Arial" w:cs="Arial"/>
                  <w:sz w:val="16"/>
                  <w:szCs w:val="16"/>
                  <w:lang w:val="en-US"/>
                </w:rPr>
                <w:delText>1</w:delText>
              </w:r>
            </w:del>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231DC66C" w14:textId="77777777" w:rsidR="009B4110" w:rsidRPr="00A62BB0" w:rsidRDefault="009B4110" w:rsidP="00E670E9">
            <w:pPr>
              <w:keepLines/>
              <w:spacing w:after="0"/>
              <w:jc w:val="center"/>
              <w:rPr>
                <w:rFonts w:ascii="Arial" w:hAnsi="Arial" w:cs="Arial"/>
                <w:sz w:val="18"/>
                <w:lang w:val="en-US"/>
              </w:rPr>
            </w:pPr>
            <w:r w:rsidRPr="00A62BB0">
              <w:rPr>
                <w:rFonts w:ascii="Arial" w:hAnsi="Arial" w:cs="Arial"/>
                <w:sz w:val="18"/>
                <w:lang w:val="en-US"/>
              </w:rPr>
              <w:t>-</w:t>
            </w:r>
          </w:p>
        </w:tc>
      </w:tr>
      <w:tr w:rsidR="0065085B" w:rsidRPr="00A62BB0" w14:paraId="69A0AF5A" w14:textId="77777777" w:rsidTr="00E670E9">
        <w:trPr>
          <w:trHeight w:val="315"/>
          <w:jc w:val="center"/>
        </w:trPr>
        <w:tc>
          <w:tcPr>
            <w:tcW w:w="2157" w:type="dxa"/>
            <w:vMerge/>
            <w:tcBorders>
              <w:left w:val="single" w:sz="4" w:space="0" w:color="auto"/>
              <w:right w:val="single" w:sz="4" w:space="0" w:color="auto"/>
            </w:tcBorders>
            <w:vAlign w:val="center"/>
          </w:tcPr>
          <w:p w14:paraId="74B6ACF6" w14:textId="77777777" w:rsidR="0065085B" w:rsidRPr="00A62BB0" w:rsidRDefault="0065085B" w:rsidP="0065085B">
            <w:pPr>
              <w:keepLines/>
              <w:spacing w:after="0"/>
              <w:rPr>
                <w:rFonts w:ascii="Arial" w:hAnsi="Arial" w:cs="Arial"/>
                <w:sz w:val="18"/>
                <w:lang w:val="en-US"/>
              </w:rPr>
            </w:pPr>
          </w:p>
        </w:tc>
        <w:tc>
          <w:tcPr>
            <w:tcW w:w="815" w:type="dxa"/>
            <w:tcBorders>
              <w:top w:val="single" w:sz="4" w:space="0" w:color="auto"/>
              <w:left w:val="single" w:sz="4" w:space="0" w:color="auto"/>
              <w:right w:val="single" w:sz="4" w:space="0" w:color="auto"/>
            </w:tcBorders>
            <w:vAlign w:val="center"/>
          </w:tcPr>
          <w:p w14:paraId="1F165BF8" w14:textId="7004054C" w:rsidR="0065085B" w:rsidRPr="00A62BB0" w:rsidRDefault="0065085B" w:rsidP="0065085B">
            <w:pPr>
              <w:keepLines/>
              <w:spacing w:after="0"/>
              <w:jc w:val="center"/>
              <w:rPr>
                <w:rFonts w:ascii="Arial" w:hAnsi="Arial" w:cs="Arial"/>
                <w:sz w:val="18"/>
                <w:lang w:val="en-US"/>
              </w:rPr>
            </w:pPr>
            <w:ins w:id="741" w:author="Rose, Ian" w:date="2021-01-14T17:14:00Z">
              <w:r>
                <w:rPr>
                  <w:rFonts w:ascii="Arial" w:hAnsi="Arial" w:cs="Arial"/>
                  <w:sz w:val="18"/>
                  <w:lang w:val="en-US"/>
                </w:rPr>
                <w:t>2</w:t>
              </w:r>
            </w:ins>
          </w:p>
        </w:tc>
        <w:tc>
          <w:tcPr>
            <w:tcW w:w="892" w:type="dxa"/>
            <w:vMerge/>
            <w:tcBorders>
              <w:left w:val="single" w:sz="4" w:space="0" w:color="auto"/>
              <w:right w:val="single" w:sz="4" w:space="0" w:color="auto"/>
            </w:tcBorders>
            <w:vAlign w:val="center"/>
          </w:tcPr>
          <w:p w14:paraId="37D303A6"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53FC6E1" w14:textId="0E05A714" w:rsidR="0065085B" w:rsidRPr="00A62BB0" w:rsidRDefault="0065085B" w:rsidP="0065085B">
            <w:pPr>
              <w:keepLines/>
              <w:spacing w:after="0"/>
              <w:jc w:val="center"/>
              <w:rPr>
                <w:rFonts w:ascii="Arial" w:hAnsi="Arial" w:cs="Arial"/>
                <w:sz w:val="16"/>
                <w:szCs w:val="16"/>
                <w:lang w:val="en-US"/>
              </w:rPr>
            </w:pPr>
            <w:ins w:id="742" w:author="Rose, Ian" w:date="2021-01-14T17:15: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6ABD7BD4"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24468E8" w14:textId="7D562BA8" w:rsidR="0065085B" w:rsidRPr="00A62BB0" w:rsidRDefault="0065085B" w:rsidP="0065085B">
            <w:pPr>
              <w:keepLines/>
              <w:spacing w:after="0"/>
              <w:jc w:val="center"/>
              <w:rPr>
                <w:rFonts w:ascii="Arial" w:hAnsi="Arial" w:cs="Arial"/>
                <w:sz w:val="16"/>
                <w:szCs w:val="16"/>
                <w:lang w:val="en-US"/>
              </w:rPr>
            </w:pPr>
            <w:ins w:id="743" w:author="Rose, Ian" w:date="2021-01-14T17:15: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15794D8C" w14:textId="77777777" w:rsidR="0065085B" w:rsidRPr="00A62BB0" w:rsidRDefault="0065085B" w:rsidP="0065085B">
            <w:pPr>
              <w:keepLines/>
              <w:spacing w:after="0"/>
              <w:jc w:val="center"/>
              <w:rPr>
                <w:rFonts w:ascii="Arial" w:hAnsi="Arial" w:cs="Arial"/>
                <w:sz w:val="18"/>
                <w:lang w:val="en-US"/>
              </w:rPr>
            </w:pPr>
          </w:p>
        </w:tc>
      </w:tr>
      <w:tr w:rsidR="0065085B" w:rsidRPr="00A62BB0" w14:paraId="0897B16A" w14:textId="77777777" w:rsidTr="009B4110">
        <w:trPr>
          <w:trHeight w:val="227"/>
          <w:jc w:val="center"/>
        </w:trPr>
        <w:tc>
          <w:tcPr>
            <w:tcW w:w="2157" w:type="dxa"/>
            <w:vMerge w:val="restart"/>
            <w:tcBorders>
              <w:top w:val="single" w:sz="4" w:space="0" w:color="auto"/>
              <w:left w:val="single" w:sz="4" w:space="0" w:color="auto"/>
              <w:right w:val="single" w:sz="4" w:space="0" w:color="auto"/>
            </w:tcBorders>
            <w:vAlign w:val="center"/>
          </w:tcPr>
          <w:p w14:paraId="072AD77F" w14:textId="77777777" w:rsidR="0065085B" w:rsidRPr="00A62BB0" w:rsidRDefault="0065085B" w:rsidP="0065085B">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199E800"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w:t>
            </w:r>
            <w:del w:id="744" w:author="Rose, Ian" w:date="2021-01-14T17:14:00Z">
              <w:r w:rsidRPr="00A62BB0" w:rsidDel="0065085B">
                <w:rPr>
                  <w:rFonts w:ascii="Arial" w:hAnsi="Arial" w:cs="Arial"/>
                  <w:sz w:val="18"/>
                  <w:lang w:val="en-US"/>
                </w:rPr>
                <w:delText>~2</w:delText>
              </w:r>
            </w:del>
          </w:p>
        </w:tc>
        <w:tc>
          <w:tcPr>
            <w:tcW w:w="892" w:type="dxa"/>
            <w:vMerge w:val="restart"/>
            <w:tcBorders>
              <w:top w:val="single" w:sz="4" w:space="0" w:color="auto"/>
              <w:left w:val="single" w:sz="4" w:space="0" w:color="auto"/>
              <w:right w:val="single" w:sz="4" w:space="0" w:color="auto"/>
            </w:tcBorders>
            <w:vAlign w:val="center"/>
          </w:tcPr>
          <w:p w14:paraId="5865F8B4" w14:textId="77777777" w:rsidR="0065085B" w:rsidRPr="00A62BB0" w:rsidRDefault="0065085B" w:rsidP="0065085B">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5B02EDC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vMerge w:val="restart"/>
            <w:tcBorders>
              <w:top w:val="single" w:sz="4" w:space="0" w:color="auto"/>
              <w:left w:val="single" w:sz="4" w:space="0" w:color="auto"/>
              <w:right w:val="single" w:sz="4" w:space="0" w:color="auto"/>
            </w:tcBorders>
            <w:vAlign w:val="center"/>
          </w:tcPr>
          <w:p w14:paraId="1A68C3B6"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4028DD7B"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vMerge w:val="restart"/>
            <w:tcBorders>
              <w:top w:val="single" w:sz="4" w:space="0" w:color="auto"/>
              <w:left w:val="single" w:sz="4" w:space="0" w:color="auto"/>
              <w:right w:val="single" w:sz="4" w:space="0" w:color="auto"/>
            </w:tcBorders>
            <w:vAlign w:val="center"/>
          </w:tcPr>
          <w:p w14:paraId="7AC592A5"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r>
      <w:tr w:rsidR="0065085B" w:rsidRPr="00A62BB0" w14:paraId="1CA1CE69" w14:textId="77777777" w:rsidTr="00E670E9">
        <w:trPr>
          <w:trHeight w:val="227"/>
          <w:jc w:val="center"/>
        </w:trPr>
        <w:tc>
          <w:tcPr>
            <w:tcW w:w="2157" w:type="dxa"/>
            <w:vMerge/>
            <w:tcBorders>
              <w:left w:val="single" w:sz="4" w:space="0" w:color="auto"/>
              <w:right w:val="single" w:sz="4" w:space="0" w:color="auto"/>
            </w:tcBorders>
            <w:vAlign w:val="center"/>
          </w:tcPr>
          <w:p w14:paraId="17359952" w14:textId="77777777" w:rsidR="0065085B" w:rsidRPr="00A62BB0" w:rsidRDefault="0065085B" w:rsidP="0065085B">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E47A4C5" w14:textId="654C33C3" w:rsidR="0065085B" w:rsidRPr="00A62BB0" w:rsidRDefault="0065085B" w:rsidP="0065085B">
            <w:pPr>
              <w:keepLines/>
              <w:spacing w:after="0"/>
              <w:jc w:val="center"/>
              <w:rPr>
                <w:rFonts w:ascii="Arial" w:hAnsi="Arial" w:cs="Arial"/>
                <w:sz w:val="18"/>
                <w:lang w:val="en-US"/>
              </w:rPr>
            </w:pPr>
            <w:ins w:id="745" w:author="Rose, Ian" w:date="2021-01-14T17:14:00Z">
              <w:r>
                <w:rPr>
                  <w:rFonts w:ascii="Arial" w:hAnsi="Arial" w:cs="Arial"/>
                  <w:sz w:val="18"/>
                  <w:lang w:val="en-US"/>
                </w:rPr>
                <w:t>2</w:t>
              </w:r>
            </w:ins>
          </w:p>
        </w:tc>
        <w:tc>
          <w:tcPr>
            <w:tcW w:w="892" w:type="dxa"/>
            <w:vMerge/>
            <w:tcBorders>
              <w:left w:val="single" w:sz="4" w:space="0" w:color="auto"/>
              <w:right w:val="single" w:sz="4" w:space="0" w:color="auto"/>
            </w:tcBorders>
            <w:vAlign w:val="center"/>
          </w:tcPr>
          <w:p w14:paraId="1D890C6F"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DAEC356" w14:textId="3A8AF3B1" w:rsidR="0065085B" w:rsidRPr="00A62BB0" w:rsidRDefault="0065085B" w:rsidP="0065085B">
            <w:pPr>
              <w:keepLines/>
              <w:spacing w:after="0"/>
              <w:jc w:val="center"/>
              <w:rPr>
                <w:rFonts w:ascii="Arial" w:hAnsi="Arial" w:cs="Arial"/>
                <w:sz w:val="16"/>
                <w:szCs w:val="16"/>
                <w:lang w:val="en-US"/>
              </w:rPr>
            </w:pPr>
            <w:ins w:id="746" w:author="Rose, Ian" w:date="2021-01-14T17:15: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248878E2"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2924A40" w14:textId="7FB3900F" w:rsidR="0065085B" w:rsidRPr="00A62BB0" w:rsidRDefault="0065085B" w:rsidP="0065085B">
            <w:pPr>
              <w:keepLines/>
              <w:spacing w:after="0"/>
              <w:jc w:val="center"/>
              <w:rPr>
                <w:rFonts w:ascii="Arial" w:hAnsi="Arial" w:cs="Arial"/>
                <w:sz w:val="16"/>
                <w:szCs w:val="16"/>
                <w:lang w:val="en-US"/>
              </w:rPr>
            </w:pPr>
            <w:ins w:id="747" w:author="Rose, Ian" w:date="2021-01-14T17:15: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vAlign w:val="center"/>
          </w:tcPr>
          <w:p w14:paraId="61372C0D" w14:textId="77777777" w:rsidR="0065085B" w:rsidRPr="00A62BB0" w:rsidRDefault="0065085B" w:rsidP="0065085B">
            <w:pPr>
              <w:keepLines/>
              <w:spacing w:after="0"/>
              <w:jc w:val="center"/>
              <w:rPr>
                <w:rFonts w:ascii="Arial" w:hAnsi="Arial" w:cs="Arial"/>
                <w:sz w:val="18"/>
                <w:lang w:val="en-US"/>
              </w:rPr>
            </w:pPr>
          </w:p>
        </w:tc>
      </w:tr>
      <w:tr w:rsidR="0065085B" w:rsidRPr="00A62BB0" w14:paraId="0095E73C" w14:textId="77777777" w:rsidTr="00E670E9">
        <w:trPr>
          <w:trHeight w:val="227"/>
          <w:jc w:val="center"/>
        </w:trPr>
        <w:tc>
          <w:tcPr>
            <w:tcW w:w="2157" w:type="dxa"/>
            <w:vMerge w:val="restart"/>
            <w:tcBorders>
              <w:left w:val="single" w:sz="4" w:space="0" w:color="auto"/>
              <w:right w:val="single" w:sz="4" w:space="0" w:color="auto"/>
            </w:tcBorders>
            <w:vAlign w:val="center"/>
          </w:tcPr>
          <w:p w14:paraId="3E7DF185" w14:textId="77777777" w:rsidR="0065085B" w:rsidRPr="00A62BB0" w:rsidRDefault="0065085B" w:rsidP="0065085B">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0A75622"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w:t>
            </w:r>
            <w:del w:id="748" w:author="Rose, Ian" w:date="2021-01-14T17:14:00Z">
              <w:r w:rsidRPr="00A62BB0" w:rsidDel="0065085B">
                <w:rPr>
                  <w:rFonts w:ascii="Arial" w:hAnsi="Arial" w:cs="Arial"/>
                  <w:sz w:val="18"/>
                  <w:lang w:val="en-US"/>
                </w:rPr>
                <w:delText>~2</w:delText>
              </w:r>
            </w:del>
          </w:p>
        </w:tc>
        <w:tc>
          <w:tcPr>
            <w:tcW w:w="892" w:type="dxa"/>
            <w:vMerge w:val="restart"/>
            <w:tcBorders>
              <w:left w:val="single" w:sz="4" w:space="0" w:color="auto"/>
              <w:right w:val="single" w:sz="4" w:space="0" w:color="auto"/>
            </w:tcBorders>
            <w:vAlign w:val="center"/>
          </w:tcPr>
          <w:p w14:paraId="2EA00F86"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D8051DC" w14:textId="77777777" w:rsidR="0065085B" w:rsidRPr="00A62BB0" w:rsidRDefault="0065085B" w:rsidP="0065085B">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4ED14385"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4D181856" w14:textId="77777777" w:rsidR="0065085B" w:rsidRPr="00A62BB0" w:rsidRDefault="0065085B" w:rsidP="0065085B">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306A7EF9"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r>
      <w:tr w:rsidR="0065085B" w:rsidRPr="00A62BB0" w14:paraId="6AA02143" w14:textId="77777777" w:rsidTr="00E670E9">
        <w:trPr>
          <w:trHeight w:val="227"/>
          <w:jc w:val="center"/>
        </w:trPr>
        <w:tc>
          <w:tcPr>
            <w:tcW w:w="2157" w:type="dxa"/>
            <w:vMerge/>
            <w:tcBorders>
              <w:left w:val="single" w:sz="4" w:space="0" w:color="auto"/>
              <w:right w:val="single" w:sz="4" w:space="0" w:color="auto"/>
            </w:tcBorders>
            <w:vAlign w:val="center"/>
          </w:tcPr>
          <w:p w14:paraId="5BBF02C5" w14:textId="77777777" w:rsidR="0065085B" w:rsidRPr="00A62BB0" w:rsidRDefault="0065085B" w:rsidP="0065085B">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DA2804" w14:textId="376AA31F" w:rsidR="0065085B" w:rsidRPr="00A62BB0" w:rsidRDefault="0065085B" w:rsidP="0065085B">
            <w:pPr>
              <w:keepLines/>
              <w:spacing w:after="0"/>
              <w:jc w:val="center"/>
              <w:rPr>
                <w:rFonts w:ascii="Arial" w:hAnsi="Arial" w:cs="Arial"/>
                <w:sz w:val="18"/>
                <w:lang w:val="en-US"/>
              </w:rPr>
            </w:pPr>
            <w:ins w:id="749" w:author="Rose, Ian" w:date="2021-01-14T17:14:00Z">
              <w:r>
                <w:rPr>
                  <w:rFonts w:ascii="Arial" w:hAnsi="Arial" w:cs="Arial"/>
                  <w:sz w:val="18"/>
                  <w:lang w:val="en-US"/>
                </w:rPr>
                <w:t>2</w:t>
              </w:r>
            </w:ins>
          </w:p>
        </w:tc>
        <w:tc>
          <w:tcPr>
            <w:tcW w:w="892" w:type="dxa"/>
            <w:vMerge/>
            <w:tcBorders>
              <w:left w:val="single" w:sz="4" w:space="0" w:color="auto"/>
              <w:bottom w:val="single" w:sz="4" w:space="0" w:color="auto"/>
              <w:right w:val="single" w:sz="4" w:space="0" w:color="auto"/>
            </w:tcBorders>
            <w:vAlign w:val="center"/>
          </w:tcPr>
          <w:p w14:paraId="513E033C"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0EF035" w14:textId="2A24E098" w:rsidR="0065085B" w:rsidRPr="00A62BB0" w:rsidRDefault="0065085B" w:rsidP="0065085B">
            <w:pPr>
              <w:keepLines/>
              <w:spacing w:after="0"/>
              <w:jc w:val="center"/>
              <w:rPr>
                <w:rFonts w:ascii="Arial" w:hAnsi="Arial" w:cs="Arial"/>
                <w:sz w:val="14"/>
                <w:szCs w:val="14"/>
                <w:lang w:val="en-US"/>
              </w:rPr>
            </w:pPr>
            <w:ins w:id="750" w:author="Rose, Ian" w:date="2021-01-14T17:15: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vAlign w:val="center"/>
          </w:tcPr>
          <w:p w14:paraId="7F22122B" w14:textId="77777777" w:rsidR="0065085B" w:rsidRPr="00A62BB0" w:rsidRDefault="0065085B" w:rsidP="0065085B">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91FF18F" w14:textId="63C8F55E" w:rsidR="0065085B" w:rsidRPr="00A62BB0" w:rsidRDefault="0065085B" w:rsidP="0065085B">
            <w:pPr>
              <w:keepLines/>
              <w:spacing w:after="0"/>
              <w:jc w:val="center"/>
              <w:rPr>
                <w:rFonts w:ascii="Arial" w:hAnsi="Arial" w:cs="Arial"/>
                <w:sz w:val="14"/>
                <w:szCs w:val="14"/>
                <w:lang w:val="en-US"/>
              </w:rPr>
            </w:pPr>
            <w:ins w:id="751" w:author="Rose, Ian" w:date="2021-01-14T17:15: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vAlign w:val="center"/>
          </w:tcPr>
          <w:p w14:paraId="3982D131" w14:textId="77777777" w:rsidR="0065085B" w:rsidRPr="00A62BB0" w:rsidRDefault="0065085B" w:rsidP="0065085B">
            <w:pPr>
              <w:keepLines/>
              <w:spacing w:after="0"/>
              <w:jc w:val="center"/>
              <w:rPr>
                <w:rFonts w:ascii="Arial" w:hAnsi="Arial" w:cs="Arial"/>
                <w:sz w:val="18"/>
                <w:lang w:val="en-US"/>
              </w:rPr>
            </w:pPr>
          </w:p>
        </w:tc>
      </w:tr>
      <w:tr w:rsidR="0065085B" w:rsidRPr="00A62BB0" w14:paraId="02A4841B" w14:textId="77777777" w:rsidTr="00E670E9">
        <w:trPr>
          <w:trHeight w:val="127"/>
          <w:jc w:val="center"/>
        </w:trPr>
        <w:tc>
          <w:tcPr>
            <w:tcW w:w="2157" w:type="dxa"/>
            <w:vMerge w:val="restart"/>
            <w:tcBorders>
              <w:left w:val="single" w:sz="4" w:space="0" w:color="auto"/>
              <w:right w:val="single" w:sz="4" w:space="0" w:color="auto"/>
            </w:tcBorders>
            <w:vAlign w:val="center"/>
          </w:tcPr>
          <w:p w14:paraId="11D494EF" w14:textId="77777777" w:rsidR="0065085B" w:rsidRPr="00A62BB0" w:rsidRDefault="0065085B" w:rsidP="0065085B">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36247C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0C68700E" w14:textId="77777777" w:rsidR="0065085B" w:rsidRPr="00A62BB0" w:rsidRDefault="0065085B" w:rsidP="0065085B">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D9F813F" w14:textId="77777777" w:rsidR="0065085B" w:rsidRPr="00A62BB0" w:rsidRDefault="0065085B" w:rsidP="0065085B">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0B2E19E8" w14:textId="77777777" w:rsidR="0065085B" w:rsidRPr="00A62BB0" w:rsidRDefault="0065085B" w:rsidP="0065085B">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65085B" w:rsidRPr="00A62BB0" w14:paraId="78ECC5CB" w14:textId="77777777" w:rsidTr="00E670E9">
        <w:trPr>
          <w:trHeight w:val="127"/>
          <w:jc w:val="center"/>
        </w:trPr>
        <w:tc>
          <w:tcPr>
            <w:tcW w:w="2157" w:type="dxa"/>
            <w:vMerge/>
            <w:tcBorders>
              <w:left w:val="single" w:sz="4" w:space="0" w:color="auto"/>
              <w:bottom w:val="single" w:sz="4" w:space="0" w:color="auto"/>
              <w:right w:val="single" w:sz="4" w:space="0" w:color="auto"/>
            </w:tcBorders>
            <w:vAlign w:val="center"/>
          </w:tcPr>
          <w:p w14:paraId="7C6CBF15" w14:textId="77777777" w:rsidR="0065085B" w:rsidRPr="00A62BB0" w:rsidRDefault="0065085B" w:rsidP="0065085B">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2EB84D2"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50537316" w14:textId="77777777" w:rsidR="0065085B" w:rsidRPr="00A62BB0" w:rsidRDefault="0065085B" w:rsidP="0065085B">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C72E424" w14:textId="77777777" w:rsidR="0065085B" w:rsidRPr="00A62BB0" w:rsidRDefault="0065085B" w:rsidP="0065085B">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4EA7080D" w14:textId="77777777" w:rsidR="0065085B" w:rsidRPr="00A62BB0" w:rsidRDefault="0065085B" w:rsidP="0065085B">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65085B" w:rsidRPr="00E12128" w14:paraId="711A4DD5"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E6CEC3E" w14:textId="77777777" w:rsidR="0065085B" w:rsidRPr="00E12128" w:rsidRDefault="0065085B" w:rsidP="0065085B">
            <w:pPr>
              <w:keepLines/>
              <w:spacing w:after="0"/>
              <w:rPr>
                <w:rFonts w:ascii="Arial" w:hAnsi="Arial" w:cs="Arial"/>
                <w:sz w:val="18"/>
                <w:lang w:val="da-DK"/>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23AFC4CA" w14:textId="77777777" w:rsidR="0065085B" w:rsidRPr="00E12128" w:rsidRDefault="0065085B" w:rsidP="0065085B">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291D510D" w14:textId="77777777" w:rsidR="0065085B" w:rsidRPr="00E12128" w:rsidRDefault="0065085B" w:rsidP="0065085B">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4BB2721" w14:textId="77777777" w:rsidR="0065085B" w:rsidRPr="00E12128" w:rsidRDefault="0065085B" w:rsidP="0065085B">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D8FACC" w14:textId="77777777" w:rsidR="0065085B" w:rsidRPr="00E12128" w:rsidRDefault="0065085B" w:rsidP="0065085B">
            <w:pPr>
              <w:keepLines/>
              <w:spacing w:after="0"/>
              <w:jc w:val="center"/>
              <w:rPr>
                <w:rFonts w:ascii="Arial" w:hAnsi="Arial" w:cs="Arial"/>
                <w:sz w:val="18"/>
                <w:lang w:val="en-US"/>
              </w:rPr>
            </w:pPr>
            <w:r>
              <w:rPr>
                <w:rFonts w:ascii="Arial" w:hAnsi="Arial" w:cs="Arial"/>
                <w:sz w:val="18"/>
                <w:lang w:val="en-US"/>
              </w:rPr>
              <w:t>120</w:t>
            </w:r>
          </w:p>
        </w:tc>
      </w:tr>
      <w:tr w:rsidR="0065085B" w:rsidRPr="00A62BB0" w14:paraId="192DC000"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928C99C"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4CCB286F"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8DAFE19"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52BB67" w14:textId="4AC1BAF0" w:rsidR="0065085B" w:rsidRPr="00A62BB0" w:rsidRDefault="0065085B" w:rsidP="0065085B">
            <w:pPr>
              <w:keepLines/>
              <w:spacing w:after="0"/>
              <w:jc w:val="center"/>
              <w:rPr>
                <w:rFonts w:ascii="Arial" w:hAnsi="Arial" w:cs="Arial"/>
                <w:sz w:val="18"/>
                <w:lang w:val="en-US"/>
              </w:rPr>
            </w:pPr>
            <w:r w:rsidRPr="00542B65">
              <w:rPr>
                <w:rFonts w:ascii="Arial" w:hAnsi="Arial" w:cs="Arial"/>
                <w:sz w:val="18"/>
                <w:lang w:val="en-US"/>
              </w:rPr>
              <w:t>OP.</w:t>
            </w:r>
            <w:ins w:id="752" w:author="Rose, Ian" w:date="2021-01-14T17:16:00Z">
              <w:r w:rsidR="005B7CB0">
                <w:rPr>
                  <w:rFonts w:ascii="Arial" w:hAnsi="Arial" w:cs="Arial"/>
                  <w:sz w:val="18"/>
                  <w:lang w:val="en-US"/>
                </w:rPr>
                <w:t>5</w:t>
              </w:r>
            </w:ins>
            <w:del w:id="753" w:author="Rose, Ian" w:date="2021-01-14T17:16:00Z">
              <w:r w:rsidRPr="00DD30A7" w:rsidDel="005B7CB0">
                <w:rPr>
                  <w:rFonts w:ascii="Arial" w:hAnsi="Arial" w:cs="Arial"/>
                  <w:sz w:val="18"/>
                  <w:lang w:val="en-US"/>
                </w:rPr>
                <w:delText>3</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4EC52B5" w14:textId="052D6953"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OP.</w:t>
            </w:r>
            <w:ins w:id="754" w:author="Rose, Ian" w:date="2021-01-14T17:16:00Z">
              <w:r w:rsidR="005B7CB0">
                <w:rPr>
                  <w:rFonts w:ascii="Arial" w:hAnsi="Arial" w:cs="Arial"/>
                  <w:sz w:val="18"/>
                  <w:lang w:val="en-US"/>
                </w:rPr>
                <w:t>5</w:t>
              </w:r>
            </w:ins>
            <w:del w:id="755" w:author="Rose, Ian" w:date="2021-01-14T17:16:00Z">
              <w:r w:rsidRPr="00DD30A7" w:rsidDel="005B7CB0">
                <w:rPr>
                  <w:rFonts w:ascii="Arial" w:hAnsi="Arial" w:cs="Arial"/>
                  <w:sz w:val="18"/>
                  <w:lang w:val="en-US"/>
                </w:rPr>
                <w:delText>3</w:delText>
              </w:r>
            </w:del>
          </w:p>
        </w:tc>
      </w:tr>
      <w:tr w:rsidR="0065085B" w:rsidRPr="00A62BB0" w14:paraId="3747F0B9"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B2B761A"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D5E7C78"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CD9C3D6"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93AC414" w14:textId="77777777" w:rsidR="0065085B" w:rsidRPr="00A62BB0" w:rsidRDefault="0065085B" w:rsidP="0065085B">
            <w:pPr>
              <w:keepLines/>
              <w:spacing w:after="0"/>
              <w:jc w:val="center"/>
              <w:rPr>
                <w:rFonts w:ascii="Arial" w:hAnsi="Arial" w:cs="Arial"/>
                <w:sz w:val="18"/>
              </w:rPr>
            </w:pPr>
            <w:r w:rsidRPr="00A62BB0">
              <w:rPr>
                <w:rFonts w:ascii="Arial" w:hAnsi="Arial" w:cs="Arial"/>
                <w:sz w:val="18"/>
              </w:rPr>
              <w:t>DLBWP.0.1</w:t>
            </w:r>
          </w:p>
          <w:p w14:paraId="3E811D3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4A9AAC" w14:textId="77777777" w:rsidR="0065085B" w:rsidRPr="00A62BB0" w:rsidRDefault="0065085B" w:rsidP="0065085B">
            <w:pPr>
              <w:keepLines/>
              <w:spacing w:after="0"/>
              <w:jc w:val="center"/>
              <w:rPr>
                <w:rFonts w:ascii="Arial" w:hAnsi="Arial" w:cs="Arial"/>
                <w:sz w:val="18"/>
              </w:rPr>
            </w:pPr>
            <w:r w:rsidRPr="00A62BB0">
              <w:rPr>
                <w:rFonts w:ascii="Arial" w:hAnsi="Arial" w:cs="Arial"/>
                <w:sz w:val="18"/>
              </w:rPr>
              <w:t>DLBWP.0.1</w:t>
            </w:r>
          </w:p>
          <w:p w14:paraId="1B1CB491"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ULBWP.0.1</w:t>
            </w:r>
          </w:p>
        </w:tc>
      </w:tr>
      <w:tr w:rsidR="0065085B" w:rsidRPr="00A62BB0" w14:paraId="68241477"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DEABF13"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1B11BE3"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5287A117"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3BD017" w14:textId="77777777" w:rsidR="0065085B" w:rsidRPr="00A62BB0" w:rsidRDefault="0065085B" w:rsidP="0065085B">
            <w:pPr>
              <w:keepLines/>
              <w:spacing w:after="0"/>
              <w:jc w:val="center"/>
              <w:rPr>
                <w:rFonts w:ascii="Arial" w:hAnsi="Arial" w:cs="Arial"/>
                <w:sz w:val="18"/>
              </w:rPr>
            </w:pPr>
            <w:r w:rsidRPr="00A62BB0">
              <w:rPr>
                <w:rFonts w:ascii="Arial" w:hAnsi="Arial" w:cs="Arial"/>
                <w:sz w:val="18"/>
              </w:rPr>
              <w:t>DLBWP.1.3</w:t>
            </w:r>
          </w:p>
          <w:p w14:paraId="69AAC8F0"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7EB7D12" w14:textId="77777777" w:rsidR="0065085B" w:rsidRPr="00A62BB0" w:rsidRDefault="0065085B" w:rsidP="0065085B">
            <w:pPr>
              <w:keepLines/>
              <w:spacing w:after="0"/>
              <w:jc w:val="center"/>
              <w:rPr>
                <w:rFonts w:ascii="Arial" w:hAnsi="Arial" w:cs="Arial"/>
                <w:sz w:val="18"/>
              </w:rPr>
            </w:pPr>
            <w:r w:rsidRPr="00A62BB0">
              <w:rPr>
                <w:rFonts w:ascii="Arial" w:hAnsi="Arial" w:cs="Arial"/>
                <w:sz w:val="18"/>
              </w:rPr>
              <w:t>DLBWP.1.3</w:t>
            </w:r>
          </w:p>
          <w:p w14:paraId="002A0C3C"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ULBWP.1.3</w:t>
            </w:r>
          </w:p>
        </w:tc>
      </w:tr>
      <w:tr w:rsidR="0065085B" w:rsidRPr="00A62BB0" w14:paraId="6FE8D541" w14:textId="77777777" w:rsidTr="00E670E9">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4B31FBB0"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7916AB9"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0B8289B"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FA7D4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BA4E4C3"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TRS.2.1 TDD</w:t>
            </w:r>
          </w:p>
        </w:tc>
      </w:tr>
      <w:tr w:rsidR="0065085B" w:rsidRPr="00A62BB0" w14:paraId="1215E532" w14:textId="77777777" w:rsidTr="00E670E9">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24A20F3"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0DEF5F4"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48E45CB"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184068"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6BBBF0"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rPr>
              <w:t>TCI.State.2</w:t>
            </w:r>
          </w:p>
        </w:tc>
      </w:tr>
      <w:tr w:rsidR="0065085B" w:rsidRPr="00A62BB0" w14:paraId="3ACEA8DA" w14:textId="77777777" w:rsidTr="00E670E9">
        <w:trPr>
          <w:trHeight w:val="336"/>
          <w:jc w:val="center"/>
        </w:trPr>
        <w:tc>
          <w:tcPr>
            <w:tcW w:w="2157" w:type="dxa"/>
            <w:tcBorders>
              <w:top w:val="single" w:sz="4" w:space="0" w:color="auto"/>
              <w:left w:val="single" w:sz="4" w:space="0" w:color="auto"/>
              <w:right w:val="single" w:sz="4" w:space="0" w:color="auto"/>
            </w:tcBorders>
            <w:vAlign w:val="center"/>
          </w:tcPr>
          <w:p w14:paraId="6D065E24"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28568703"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1A86425A" w14:textId="77777777" w:rsidR="0065085B" w:rsidRPr="00A62BB0" w:rsidRDefault="0065085B" w:rsidP="0065085B">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2BAC3C61"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9952C3C"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SMTC.1</w:t>
            </w:r>
          </w:p>
        </w:tc>
      </w:tr>
      <w:tr w:rsidR="0065085B" w:rsidRPr="00A62BB0" w14:paraId="46608AF8" w14:textId="77777777" w:rsidTr="00E670E9">
        <w:trPr>
          <w:trHeight w:val="336"/>
          <w:jc w:val="center"/>
        </w:trPr>
        <w:tc>
          <w:tcPr>
            <w:tcW w:w="2157" w:type="dxa"/>
            <w:tcBorders>
              <w:top w:val="single" w:sz="4" w:space="0" w:color="auto"/>
              <w:left w:val="single" w:sz="4" w:space="0" w:color="auto"/>
              <w:right w:val="single" w:sz="4" w:space="0" w:color="auto"/>
            </w:tcBorders>
            <w:vAlign w:val="center"/>
          </w:tcPr>
          <w:p w14:paraId="25308FBC" w14:textId="77777777" w:rsidR="0065085B" w:rsidRPr="00A62BB0" w:rsidRDefault="0065085B" w:rsidP="0065085B">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5306DF49" w14:textId="77777777" w:rsidR="0065085B" w:rsidRPr="00A62BB0" w:rsidRDefault="0065085B" w:rsidP="0065085B">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49B0D201" w14:textId="77777777" w:rsidR="0065085B" w:rsidRPr="00A62BB0" w:rsidRDefault="0065085B" w:rsidP="0065085B">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1F754C1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71F45B5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3</w:t>
            </w:r>
          </w:p>
        </w:tc>
      </w:tr>
      <w:tr w:rsidR="0065085B" w:rsidRPr="00A62BB0" w14:paraId="3454B87E" w14:textId="77777777" w:rsidTr="00E670E9">
        <w:trPr>
          <w:trHeight w:val="218"/>
          <w:jc w:val="center"/>
        </w:trPr>
        <w:tc>
          <w:tcPr>
            <w:tcW w:w="2157" w:type="dxa"/>
            <w:tcBorders>
              <w:top w:val="single" w:sz="4" w:space="0" w:color="auto"/>
              <w:left w:val="single" w:sz="4" w:space="0" w:color="auto"/>
              <w:right w:val="single" w:sz="4" w:space="0" w:color="auto"/>
            </w:tcBorders>
            <w:vAlign w:val="center"/>
          </w:tcPr>
          <w:p w14:paraId="00C023D7"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662B971D"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3151339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1334F70F"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1F6ADB3"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F728F29"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8EAD75D"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0</w:t>
            </w:r>
          </w:p>
        </w:tc>
      </w:tr>
      <w:tr w:rsidR="0065085B" w:rsidRPr="00A62BB0" w14:paraId="4638D621"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31368BF9"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14A48CE7"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7BE2B4D"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58FD0FC"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9512D3D"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4140E5"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6372D3" w14:textId="77777777" w:rsidR="0065085B" w:rsidRPr="00A62BB0" w:rsidRDefault="0065085B" w:rsidP="0065085B">
            <w:pPr>
              <w:keepLines/>
              <w:spacing w:after="0"/>
              <w:jc w:val="center"/>
              <w:rPr>
                <w:rFonts w:ascii="Arial" w:hAnsi="Arial" w:cs="Arial"/>
                <w:sz w:val="18"/>
                <w:lang w:val="en-US"/>
              </w:rPr>
            </w:pPr>
          </w:p>
        </w:tc>
      </w:tr>
      <w:tr w:rsidR="0065085B" w:rsidRPr="00A62BB0" w14:paraId="5122B2DC"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0D7B82CA"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65527D8"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BE6669B"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0FB19AE"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C150C17"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7DAD23"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6680F60" w14:textId="77777777" w:rsidR="0065085B" w:rsidRPr="00A62BB0" w:rsidRDefault="0065085B" w:rsidP="0065085B">
            <w:pPr>
              <w:keepLines/>
              <w:spacing w:after="0"/>
              <w:jc w:val="center"/>
              <w:rPr>
                <w:rFonts w:ascii="Arial" w:hAnsi="Arial" w:cs="Arial"/>
                <w:sz w:val="18"/>
                <w:lang w:val="en-US"/>
              </w:rPr>
            </w:pPr>
          </w:p>
        </w:tc>
      </w:tr>
      <w:tr w:rsidR="0065085B" w:rsidRPr="00A62BB0" w14:paraId="7B46B239"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3B348BB9"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69E0FDF7"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77BCAB0"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1BB999"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ABFF92"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678477A"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F5AD915" w14:textId="77777777" w:rsidR="0065085B" w:rsidRPr="00A62BB0" w:rsidRDefault="0065085B" w:rsidP="0065085B">
            <w:pPr>
              <w:keepLines/>
              <w:spacing w:after="0"/>
              <w:jc w:val="center"/>
              <w:rPr>
                <w:rFonts w:ascii="Arial" w:hAnsi="Arial" w:cs="Arial"/>
                <w:sz w:val="18"/>
                <w:lang w:val="en-US"/>
              </w:rPr>
            </w:pPr>
          </w:p>
        </w:tc>
      </w:tr>
      <w:tr w:rsidR="0065085B" w:rsidRPr="00A62BB0" w14:paraId="1F1E7AA5"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62302C5E"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6D22EF22"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03CD526"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C9FEED"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845A822"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34FF89F"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019E2F" w14:textId="77777777" w:rsidR="0065085B" w:rsidRPr="00A62BB0" w:rsidRDefault="0065085B" w:rsidP="0065085B">
            <w:pPr>
              <w:keepLines/>
              <w:spacing w:after="0"/>
              <w:jc w:val="center"/>
              <w:rPr>
                <w:rFonts w:ascii="Arial" w:hAnsi="Arial" w:cs="Arial"/>
                <w:sz w:val="18"/>
                <w:lang w:val="en-US"/>
              </w:rPr>
            </w:pPr>
          </w:p>
        </w:tc>
      </w:tr>
      <w:tr w:rsidR="0065085B" w:rsidRPr="00A62BB0" w14:paraId="03C94FEC"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6F53D24C"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7DB79CF3"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80D137C"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8B1439A"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37B56B1"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B9A5EE"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1F8F4E" w14:textId="77777777" w:rsidR="0065085B" w:rsidRPr="00A62BB0" w:rsidRDefault="0065085B" w:rsidP="0065085B">
            <w:pPr>
              <w:keepLines/>
              <w:spacing w:after="0"/>
              <w:jc w:val="center"/>
              <w:rPr>
                <w:rFonts w:ascii="Arial" w:hAnsi="Arial" w:cs="Arial"/>
                <w:sz w:val="18"/>
                <w:lang w:val="en-US"/>
              </w:rPr>
            </w:pPr>
          </w:p>
        </w:tc>
      </w:tr>
      <w:tr w:rsidR="0065085B" w:rsidRPr="00A62BB0" w14:paraId="4DD747D6"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5D0BC722"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27E3383F"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F19B02"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9D47891"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22082E"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FA07459"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9C578C" w14:textId="77777777" w:rsidR="0065085B" w:rsidRPr="00A62BB0" w:rsidRDefault="0065085B" w:rsidP="0065085B">
            <w:pPr>
              <w:keepLines/>
              <w:spacing w:after="0"/>
              <w:jc w:val="center"/>
              <w:rPr>
                <w:rFonts w:ascii="Arial" w:hAnsi="Arial" w:cs="Arial"/>
                <w:sz w:val="18"/>
                <w:lang w:val="en-US"/>
              </w:rPr>
            </w:pPr>
          </w:p>
        </w:tc>
      </w:tr>
      <w:tr w:rsidR="0065085B" w:rsidRPr="00A62BB0" w14:paraId="09F47F8F"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56EBBC80"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2CAB5996"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4989639"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C7F488"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DFCC77F"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7E0E8E"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013900" w14:textId="77777777" w:rsidR="0065085B" w:rsidRPr="00A62BB0" w:rsidRDefault="0065085B" w:rsidP="0065085B">
            <w:pPr>
              <w:keepLines/>
              <w:spacing w:after="0"/>
              <w:jc w:val="center"/>
              <w:rPr>
                <w:rFonts w:ascii="Arial" w:hAnsi="Arial" w:cs="Arial"/>
                <w:sz w:val="18"/>
                <w:lang w:val="en-US"/>
              </w:rPr>
            </w:pPr>
          </w:p>
        </w:tc>
      </w:tr>
      <w:tr w:rsidR="0065085B" w:rsidRPr="00A62BB0" w14:paraId="5115E2E2" w14:textId="77777777" w:rsidTr="00E670E9">
        <w:trPr>
          <w:trHeight w:val="215"/>
          <w:jc w:val="center"/>
        </w:trPr>
        <w:tc>
          <w:tcPr>
            <w:tcW w:w="2157" w:type="dxa"/>
            <w:tcBorders>
              <w:top w:val="single" w:sz="4" w:space="0" w:color="auto"/>
              <w:left w:val="single" w:sz="4" w:space="0" w:color="auto"/>
              <w:right w:val="single" w:sz="4" w:space="0" w:color="auto"/>
            </w:tcBorders>
            <w:vAlign w:val="center"/>
          </w:tcPr>
          <w:p w14:paraId="03CE3A2A" w14:textId="77777777" w:rsidR="0065085B" w:rsidRPr="00A62BB0" w:rsidRDefault="0065085B" w:rsidP="0065085B">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199A0CFD" w14:textId="77777777" w:rsidR="0065085B" w:rsidRPr="00A62BB0" w:rsidRDefault="0065085B" w:rsidP="0065085B">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45F1146F"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CA9CDF3"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94EC523"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DED8BBB" w14:textId="77777777" w:rsidR="0065085B" w:rsidRPr="00A62BB0" w:rsidRDefault="0065085B" w:rsidP="0065085B">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D1671BB" w14:textId="77777777" w:rsidR="0065085B" w:rsidRPr="00A62BB0" w:rsidRDefault="0065085B" w:rsidP="0065085B">
            <w:pPr>
              <w:keepLines/>
              <w:spacing w:after="0"/>
              <w:jc w:val="center"/>
              <w:rPr>
                <w:rFonts w:ascii="Arial" w:hAnsi="Arial" w:cs="Arial"/>
                <w:sz w:val="18"/>
                <w:lang w:val="en-US"/>
              </w:rPr>
            </w:pPr>
          </w:p>
        </w:tc>
      </w:tr>
      <w:tr w:rsidR="0065085B" w:rsidRPr="00A62BB0" w14:paraId="278B3FA3"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FADCAAC"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lastRenderedPageBreak/>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94508C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6E30B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64F39A4"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86310A8"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82F332"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9B889CD"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AWGN</w:t>
            </w:r>
          </w:p>
        </w:tc>
      </w:tr>
      <w:tr w:rsidR="0065085B" w:rsidRPr="00A62BB0" w14:paraId="567C859F" w14:textId="77777777" w:rsidTr="00E670E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415129A"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777753C"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CD97017"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ADEE68" w14:textId="77777777" w:rsidR="0065085B" w:rsidRPr="00A62BB0" w:rsidRDefault="0065085B" w:rsidP="0065085B">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79FF3A2"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E525E3F"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68F69344" w14:textId="77777777" w:rsidR="0065085B" w:rsidRPr="00A62BB0" w:rsidRDefault="0065085B" w:rsidP="0065085B">
            <w:pPr>
              <w:keepLines/>
              <w:spacing w:after="0"/>
              <w:jc w:val="center"/>
              <w:rPr>
                <w:rFonts w:ascii="Arial" w:hAnsi="Arial" w:cs="Arial"/>
                <w:sz w:val="18"/>
                <w:lang w:val="en-US"/>
              </w:rPr>
            </w:pPr>
            <w:r w:rsidRPr="00DD30A7">
              <w:rPr>
                <w:rFonts w:ascii="Arial" w:hAnsi="Arial" w:cs="Arial"/>
                <w:sz w:val="18"/>
                <w:lang w:val="en-US"/>
              </w:rPr>
              <w:t>1x2</w:t>
            </w:r>
          </w:p>
        </w:tc>
      </w:tr>
      <w:tr w:rsidR="0065085B" w:rsidRPr="00A62BB0" w14:paraId="4CC501A9" w14:textId="77777777" w:rsidTr="00E670E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21F1083" w14:textId="77777777" w:rsidR="0065085B" w:rsidRPr="00A62BB0" w:rsidRDefault="0065085B" w:rsidP="0065085B">
            <w:pPr>
              <w:pStyle w:val="TAN"/>
            </w:pPr>
            <w:r w:rsidRPr="00A62BB0">
              <w:t>Note 1:</w:t>
            </w:r>
            <w:r w:rsidRPr="00A62BB0">
              <w:tab/>
              <w:t>OCNG shall be used such that</w:t>
            </w:r>
            <w:del w:id="756" w:author="Rose, Ian" w:date="2021-01-14T17:16:00Z">
              <w:r w:rsidRPr="00A62BB0" w:rsidDel="00922FBB">
                <w:delText xml:space="preserve"> both cells are fully allocated and</w:delText>
              </w:r>
            </w:del>
            <w:r w:rsidRPr="00A62BB0">
              <w:t xml:space="preserve"> a constant total transmitted power spectral density is achieved for all OFDM symbols.</w:t>
            </w:r>
          </w:p>
          <w:p w14:paraId="7CC92CB4" w14:textId="77777777" w:rsidR="0065085B" w:rsidRPr="00A62BB0" w:rsidRDefault="0065085B" w:rsidP="0065085B">
            <w:pPr>
              <w:pStyle w:val="TAN"/>
            </w:pPr>
            <w:r w:rsidRPr="003E56D9">
              <w:t>Note 2:</w:t>
            </w:r>
            <w:r w:rsidRPr="003E56D9">
              <w:tab/>
            </w:r>
            <w:r w:rsidRPr="00D45CF7">
              <w:t>Void</w:t>
            </w:r>
          </w:p>
        </w:tc>
      </w:tr>
    </w:tbl>
    <w:p w14:paraId="3CDD7C26" w14:textId="77777777" w:rsidR="00CD3B13" w:rsidRPr="00A62BB0" w:rsidRDefault="00CD3B13" w:rsidP="00CD3B13">
      <w:pPr>
        <w:rPr>
          <w:rFonts w:eastAsia="Malgun Gothic"/>
          <w:lang w:eastAsia="ko-KR"/>
        </w:rPr>
      </w:pPr>
    </w:p>
    <w:p w14:paraId="17F089C9" w14:textId="77777777" w:rsidR="00CD3B13" w:rsidRPr="00DD30A7" w:rsidRDefault="00CD3B13" w:rsidP="00CD3B13">
      <w:pPr>
        <w:rPr>
          <w:rFonts w:eastAsia="Malgun Gothic"/>
          <w:lang w:eastAsia="ko-KR"/>
        </w:rPr>
      </w:pPr>
      <w:bookmarkStart w:id="757" w:name="_Toc535476796"/>
      <w:bookmarkStart w:id="758" w:name="_GoBack"/>
      <w:bookmarkEnd w:id="758"/>
    </w:p>
    <w:p w14:paraId="01E29E8B" w14:textId="77777777" w:rsidR="00CD3B13" w:rsidRDefault="00CD3B13" w:rsidP="00CD3B13">
      <w:pPr>
        <w:keepNext/>
        <w:keepLines/>
        <w:spacing w:before="60"/>
        <w:jc w:val="center"/>
        <w:rPr>
          <w:rFonts w:ascii="Arial" w:hAnsi="Arial"/>
          <w:b/>
        </w:rPr>
      </w:pPr>
      <w:r w:rsidRPr="00DD30A7">
        <w:rPr>
          <w:rFonts w:ascii="Arial" w:hAnsi="Arial"/>
          <w:b/>
        </w:rPr>
        <w:lastRenderedPageBreak/>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D3B13" w:rsidRPr="00266C77" w14:paraId="0528C06C" w14:textId="77777777" w:rsidTr="00E670E9">
        <w:tc>
          <w:tcPr>
            <w:tcW w:w="1543" w:type="dxa"/>
            <w:vMerge w:val="restart"/>
            <w:tcBorders>
              <w:top w:val="single" w:sz="4" w:space="0" w:color="auto"/>
              <w:left w:val="single" w:sz="4" w:space="0" w:color="auto"/>
              <w:right w:val="single" w:sz="4" w:space="0" w:color="auto"/>
            </w:tcBorders>
            <w:vAlign w:val="center"/>
            <w:hideMark/>
          </w:tcPr>
          <w:p w14:paraId="6DE8E8A6"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1B322451"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DA7F324"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F27A35D"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EB30739"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Test 2</w:t>
            </w:r>
          </w:p>
        </w:tc>
      </w:tr>
      <w:tr w:rsidR="00CD3B13" w:rsidRPr="00266C77" w14:paraId="1652ECA4" w14:textId="77777777" w:rsidTr="00E670E9">
        <w:tc>
          <w:tcPr>
            <w:tcW w:w="1543" w:type="dxa"/>
            <w:vMerge/>
            <w:tcBorders>
              <w:left w:val="single" w:sz="4" w:space="0" w:color="auto"/>
              <w:bottom w:val="single" w:sz="4" w:space="0" w:color="auto"/>
              <w:right w:val="single" w:sz="4" w:space="0" w:color="auto"/>
            </w:tcBorders>
            <w:vAlign w:val="center"/>
            <w:hideMark/>
          </w:tcPr>
          <w:p w14:paraId="076A90E2" w14:textId="77777777" w:rsidR="00CD3B13" w:rsidRPr="00266C77" w:rsidRDefault="00CD3B13" w:rsidP="00E670E9">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1E44D092" w14:textId="77777777" w:rsidR="00CD3B13" w:rsidRPr="00266C77" w:rsidRDefault="00CD3B13" w:rsidP="00E670E9">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10239CB" w14:textId="77777777" w:rsidR="00CD3B13" w:rsidRPr="00266C77" w:rsidRDefault="00CD3B13" w:rsidP="00E670E9">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D7008E5"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2E122577"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9340BC5"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B42742" w14:textId="77777777" w:rsidR="00CD3B13" w:rsidRPr="00266C77" w:rsidRDefault="00CD3B13" w:rsidP="00E670E9">
            <w:pPr>
              <w:keepNext/>
              <w:keepLines/>
              <w:spacing w:after="0"/>
              <w:jc w:val="center"/>
              <w:rPr>
                <w:rFonts w:ascii="Arial" w:hAnsi="Arial"/>
                <w:b/>
                <w:sz w:val="18"/>
                <w:lang w:val="en-US"/>
              </w:rPr>
            </w:pPr>
            <w:r w:rsidRPr="00266C77">
              <w:rPr>
                <w:rFonts w:ascii="Arial" w:hAnsi="Arial"/>
                <w:b/>
                <w:sz w:val="18"/>
                <w:lang w:val="en-US"/>
              </w:rPr>
              <w:t>Cell 2</w:t>
            </w:r>
          </w:p>
        </w:tc>
      </w:tr>
      <w:tr w:rsidR="00CD3B13" w:rsidRPr="00266C77" w14:paraId="3CCCDC89" w14:textId="77777777" w:rsidTr="00E670E9">
        <w:tc>
          <w:tcPr>
            <w:tcW w:w="1543" w:type="dxa"/>
            <w:vMerge w:val="restart"/>
            <w:tcBorders>
              <w:top w:val="single" w:sz="4" w:space="0" w:color="auto"/>
              <w:left w:val="single" w:sz="4" w:space="0" w:color="auto"/>
              <w:right w:val="single" w:sz="4" w:space="0" w:color="auto"/>
            </w:tcBorders>
            <w:vAlign w:val="center"/>
          </w:tcPr>
          <w:p w14:paraId="064D0501" w14:textId="77777777" w:rsidR="00CD3B13" w:rsidRPr="00266C77" w:rsidRDefault="00CD3B13" w:rsidP="00E670E9">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53C5BE65" w14:textId="77777777" w:rsidR="00CD3B13" w:rsidRPr="00266C77" w:rsidRDefault="00CD3B13" w:rsidP="00E670E9">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64260A05" w14:textId="77777777" w:rsidR="00CD3B13" w:rsidRPr="00266C77" w:rsidRDefault="00CD3B13" w:rsidP="00E670E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25B6026"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844EB9"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CD3B13" w:rsidRPr="00266C77" w14:paraId="241D8CD0" w14:textId="77777777" w:rsidTr="00E670E9">
        <w:tc>
          <w:tcPr>
            <w:tcW w:w="1543" w:type="dxa"/>
            <w:vMerge/>
            <w:tcBorders>
              <w:left w:val="single" w:sz="4" w:space="0" w:color="auto"/>
              <w:bottom w:val="single" w:sz="4" w:space="0" w:color="auto"/>
              <w:right w:val="single" w:sz="4" w:space="0" w:color="auto"/>
            </w:tcBorders>
            <w:vAlign w:val="center"/>
          </w:tcPr>
          <w:p w14:paraId="1A3538A2" w14:textId="77777777" w:rsidR="00CD3B13" w:rsidRPr="00266C77" w:rsidRDefault="00CD3B13" w:rsidP="00E670E9">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06CA4F8F" w14:textId="77777777" w:rsidR="00CD3B13" w:rsidRPr="00266C77" w:rsidRDefault="00CD3B13" w:rsidP="00E670E9">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1A5AD6FA" w14:textId="77777777" w:rsidR="00CD3B13" w:rsidRPr="00266C77" w:rsidRDefault="00CD3B13" w:rsidP="00E670E9">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9F5E6E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9A6DFBD"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71E2309F"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D70313C"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CD3B13" w:rsidRPr="00266C77" w14:paraId="5167BAFE" w14:textId="77777777" w:rsidTr="00E670E9">
        <w:tc>
          <w:tcPr>
            <w:tcW w:w="1543" w:type="dxa"/>
            <w:tcBorders>
              <w:left w:val="single" w:sz="4" w:space="0" w:color="auto"/>
              <w:bottom w:val="single" w:sz="4" w:space="0" w:color="auto"/>
              <w:right w:val="single" w:sz="4" w:space="0" w:color="auto"/>
            </w:tcBorders>
            <w:vAlign w:val="center"/>
          </w:tcPr>
          <w:p w14:paraId="1CAFBC04" w14:textId="77777777" w:rsidR="00CD3B13" w:rsidRPr="00266C77" w:rsidRDefault="00CD3B13" w:rsidP="00E670E9">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1CCC9EA0" w14:textId="77777777" w:rsidR="00CD3B13" w:rsidRPr="00266C77" w:rsidRDefault="00CD3B13" w:rsidP="00E670E9">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70EE2A4D" w14:textId="77777777" w:rsidR="00CD3B13" w:rsidRPr="00266C77" w:rsidRDefault="00CD3B13" w:rsidP="00E670E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BD9C56E" w14:textId="77777777" w:rsidR="00CD3B13" w:rsidRPr="00266C77" w:rsidRDefault="00CD3B13" w:rsidP="00E670E9">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C77F7BB" w14:textId="77777777" w:rsidR="00CD3B13" w:rsidRPr="00266C77" w:rsidRDefault="00CD3B13" w:rsidP="00E670E9">
            <w:pPr>
              <w:keepNext/>
              <w:keepLines/>
              <w:spacing w:after="0"/>
              <w:jc w:val="center"/>
              <w:rPr>
                <w:rFonts w:ascii="Arial" w:hAnsi="Arial"/>
                <w:sz w:val="18"/>
              </w:rPr>
            </w:pPr>
            <w:r w:rsidRPr="00266C77">
              <w:rPr>
                <w:rFonts w:ascii="Arial" w:hAnsi="Arial"/>
                <w:sz w:val="18"/>
                <w:szCs w:val="18"/>
                <w:lang w:val="en-US"/>
              </w:rPr>
              <w:t>Rough</w:t>
            </w:r>
          </w:p>
        </w:tc>
      </w:tr>
      <w:tr w:rsidR="00CD3B13" w:rsidRPr="00266C77" w14:paraId="0AB9D4F1" w14:textId="77777777" w:rsidTr="00E670E9">
        <w:trPr>
          <w:trHeight w:val="498"/>
        </w:trPr>
        <w:tc>
          <w:tcPr>
            <w:tcW w:w="1543" w:type="dxa"/>
            <w:vMerge w:val="restart"/>
            <w:tcBorders>
              <w:top w:val="single" w:sz="4" w:space="0" w:color="auto"/>
              <w:left w:val="single" w:sz="4" w:space="0" w:color="auto"/>
              <w:right w:val="single" w:sz="4" w:space="0" w:color="auto"/>
            </w:tcBorders>
            <w:vAlign w:val="center"/>
          </w:tcPr>
          <w:p w14:paraId="137D7812" w14:textId="77777777" w:rsidR="00CD3B13" w:rsidRPr="00266C77" w:rsidRDefault="00CD3B13" w:rsidP="00E670E9">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37BE2DEA">
                <v:shape id="_x0000_i1842" type="#_x0000_t75" style="width:23.8pt;height:23.8pt" o:ole="" fillcolor="window">
                  <v:imagedata r:id="rId27" o:title=""/>
                </v:shape>
                <o:OLEObject Type="Embed" ProgID="Equation.3" ShapeID="_x0000_i1842" DrawAspect="Content" ObjectID="_1672175531" r:id="rId46"/>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F73FD3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2FC5128D" w14:textId="77777777" w:rsidR="00CD3B13" w:rsidRPr="00266C77" w:rsidRDefault="00CD3B13" w:rsidP="00E670E9">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36656538"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6AE8DF72"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02D10AE9"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8B2F07">
              <w:rPr>
                <w:rFonts w:ascii="Arial" w:hAnsi="Arial"/>
                <w:sz w:val="18"/>
                <w:vertAlign w:val="superscript"/>
              </w:rPr>
              <w:t>Note</w:t>
            </w:r>
            <w:proofErr w:type="spellEnd"/>
            <w:r w:rsidRPr="008B2F07">
              <w:rPr>
                <w:rFonts w:ascii="Arial" w:hAnsi="Arial"/>
                <w:sz w:val="18"/>
                <w:vertAlign w:val="superscript"/>
              </w:rPr>
              <w:t xml:space="preserv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289C2EBD"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CD3B13" w:rsidRPr="00266C77" w14:paraId="0E652B18" w14:textId="77777777" w:rsidTr="00E670E9">
        <w:tc>
          <w:tcPr>
            <w:tcW w:w="1543" w:type="dxa"/>
            <w:vMerge/>
            <w:tcBorders>
              <w:left w:val="single" w:sz="4" w:space="0" w:color="auto"/>
              <w:bottom w:val="single" w:sz="4" w:space="0" w:color="auto"/>
              <w:right w:val="single" w:sz="4" w:space="0" w:color="auto"/>
            </w:tcBorders>
            <w:vAlign w:val="center"/>
          </w:tcPr>
          <w:p w14:paraId="162AE896" w14:textId="77777777" w:rsidR="00CD3B13" w:rsidRPr="00266C77" w:rsidRDefault="00CD3B13" w:rsidP="00E670E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7297D77"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5DBEEFD5"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103A1AA" w14:textId="660CDAB8"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w:t>
            </w:r>
            <w:ins w:id="759" w:author="Rose, Ian" w:date="2021-01-14T17:17:00Z">
              <w:r w:rsidR="005415D1">
                <w:rPr>
                  <w:rFonts w:ascii="Arial" w:hAnsi="Arial"/>
                  <w:sz w:val="18"/>
                  <w:lang w:val="en-US"/>
                </w:rPr>
                <w:t>3.7</w:t>
              </w:r>
            </w:ins>
            <w:del w:id="760" w:author="Rose, Ian" w:date="2021-01-14T17:17:00Z">
              <w:r w:rsidRPr="00266C77" w:rsidDel="005415D1">
                <w:rPr>
                  <w:rFonts w:ascii="Arial" w:hAnsi="Arial"/>
                  <w:sz w:val="18"/>
                  <w:lang w:val="en-US"/>
                </w:rPr>
                <w:delText>2.9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35D9DB9" w14:textId="42349162"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w:t>
            </w:r>
            <w:ins w:id="761" w:author="Rose, Ian" w:date="2021-01-14T17:17:00Z">
              <w:r w:rsidR="005415D1">
                <w:rPr>
                  <w:rFonts w:ascii="Arial" w:hAnsi="Arial"/>
                  <w:sz w:val="18"/>
                  <w:lang w:val="en-US"/>
                </w:rPr>
                <w:t>3.7</w:t>
              </w:r>
            </w:ins>
            <w:del w:id="762" w:author="Rose, Ian" w:date="2021-01-14T17:17:00Z">
              <w:r w:rsidRPr="00266C77" w:rsidDel="005415D1">
                <w:rPr>
                  <w:rFonts w:ascii="Arial" w:hAnsi="Arial"/>
                  <w:sz w:val="18"/>
                  <w:lang w:val="en-US"/>
                </w:rPr>
                <w:delText>2.9</w:delText>
              </w:r>
            </w:del>
          </w:p>
        </w:tc>
        <w:tc>
          <w:tcPr>
            <w:tcW w:w="1054" w:type="dxa"/>
            <w:vMerge/>
            <w:tcBorders>
              <w:left w:val="single" w:sz="4" w:space="0" w:color="auto"/>
              <w:bottom w:val="single" w:sz="4" w:space="0" w:color="auto"/>
              <w:right w:val="single" w:sz="4" w:space="0" w:color="auto"/>
            </w:tcBorders>
            <w:vAlign w:val="center"/>
          </w:tcPr>
          <w:p w14:paraId="39788711" w14:textId="77777777" w:rsidR="00CD3B13" w:rsidRPr="00266C77" w:rsidRDefault="00CD3B13" w:rsidP="00E670E9">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5FE279BD" w14:textId="77777777" w:rsidR="00CD3B13" w:rsidRPr="00266C77" w:rsidRDefault="00CD3B13" w:rsidP="00E670E9">
            <w:pPr>
              <w:keepNext/>
              <w:keepLines/>
              <w:spacing w:after="0"/>
              <w:jc w:val="center"/>
              <w:rPr>
                <w:rFonts w:ascii="Arial" w:hAnsi="Arial"/>
                <w:sz w:val="18"/>
                <w:szCs w:val="18"/>
                <w:lang w:val="en-US"/>
              </w:rPr>
            </w:pPr>
          </w:p>
        </w:tc>
      </w:tr>
      <w:tr w:rsidR="00CD3B13" w:rsidRPr="00266C77" w14:paraId="23DE9BEB" w14:textId="77777777" w:rsidTr="00E670E9">
        <w:tc>
          <w:tcPr>
            <w:tcW w:w="1543" w:type="dxa"/>
            <w:vMerge w:val="restart"/>
            <w:tcBorders>
              <w:top w:val="single" w:sz="4" w:space="0" w:color="auto"/>
              <w:left w:val="single" w:sz="4" w:space="0" w:color="auto"/>
              <w:right w:val="single" w:sz="4" w:space="0" w:color="auto"/>
            </w:tcBorders>
            <w:vAlign w:val="center"/>
          </w:tcPr>
          <w:p w14:paraId="5A32EC9E" w14:textId="77777777" w:rsidR="00CD3B13" w:rsidRPr="00266C77" w:rsidRDefault="00CD3B13" w:rsidP="00E670E9">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15F449D8">
                <v:shape id="_x0000_i1843" type="#_x0000_t75" style="width:23.8pt;height:23.8pt" o:ole="" fillcolor="window">
                  <v:imagedata r:id="rId27" o:title=""/>
                </v:shape>
                <o:OLEObject Type="Embed" ProgID="Equation.3" ShapeID="_x0000_i1843" DrawAspect="Content" ObjectID="_1672175532" r:id="rId47"/>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EAC4C6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62FAFD0D" w14:textId="77777777" w:rsidR="00CD3B13" w:rsidRPr="00266C77" w:rsidRDefault="00CD3B13" w:rsidP="00E670E9">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1CAD76E"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DB76C87"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30CB6184"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568E324"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CD3B13" w:rsidRPr="00266C77" w14:paraId="1460F960" w14:textId="77777777" w:rsidTr="00E670E9">
        <w:tc>
          <w:tcPr>
            <w:tcW w:w="1543" w:type="dxa"/>
            <w:vMerge/>
            <w:tcBorders>
              <w:left w:val="single" w:sz="4" w:space="0" w:color="auto"/>
              <w:bottom w:val="single" w:sz="4" w:space="0" w:color="auto"/>
              <w:right w:val="single" w:sz="4" w:space="0" w:color="auto"/>
            </w:tcBorders>
            <w:vAlign w:val="center"/>
          </w:tcPr>
          <w:p w14:paraId="2E1056EC" w14:textId="77777777" w:rsidR="00CD3B13" w:rsidRPr="00266C77" w:rsidRDefault="00CD3B13" w:rsidP="00E670E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43E35953"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3E6AAD6"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43347383" w14:textId="55C16616"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-8</w:t>
            </w:r>
            <w:ins w:id="763" w:author="Rose, Ian" w:date="2021-01-14T17:17:00Z">
              <w:r w:rsidR="005415D1">
                <w:rPr>
                  <w:rFonts w:ascii="Arial" w:hAnsi="Arial"/>
                  <w:sz w:val="18"/>
                  <w:lang w:val="en-US"/>
                </w:rPr>
                <w:t>1.7</w:t>
              </w:r>
            </w:ins>
            <w:del w:id="764" w:author="Rose, Ian" w:date="2021-01-14T17:17:00Z">
              <w:r w:rsidRPr="00266C77" w:rsidDel="005415D1">
                <w:rPr>
                  <w:rFonts w:ascii="Arial" w:hAnsi="Arial"/>
                  <w:sz w:val="18"/>
                  <w:lang w:val="en-US"/>
                </w:rPr>
                <w:delText>0.9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E404307" w14:textId="72F54675"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-8</w:t>
            </w:r>
            <w:ins w:id="765" w:author="Rose, Ian" w:date="2021-01-14T17:17:00Z">
              <w:r w:rsidR="005415D1">
                <w:rPr>
                  <w:rFonts w:ascii="Arial" w:hAnsi="Arial"/>
                  <w:sz w:val="18"/>
                  <w:lang w:val="en-US"/>
                </w:rPr>
                <w:t>1.7</w:t>
              </w:r>
            </w:ins>
            <w:del w:id="766" w:author="Rose, Ian" w:date="2021-01-14T17:17:00Z">
              <w:r w:rsidRPr="00266C77" w:rsidDel="005415D1">
                <w:rPr>
                  <w:rFonts w:ascii="Arial" w:hAnsi="Arial"/>
                  <w:sz w:val="18"/>
                  <w:lang w:val="en-US"/>
                </w:rPr>
                <w:delText>0.9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258469A" w14:textId="77777777"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F993A5D" w14:textId="77777777"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CD3B13" w:rsidRPr="00266C77" w14:paraId="7AF441C9" w14:textId="77777777" w:rsidTr="00E670E9">
        <w:tc>
          <w:tcPr>
            <w:tcW w:w="1543" w:type="dxa"/>
            <w:tcBorders>
              <w:top w:val="single" w:sz="4" w:space="0" w:color="auto"/>
              <w:left w:val="single" w:sz="4" w:space="0" w:color="auto"/>
              <w:bottom w:val="single" w:sz="4" w:space="0" w:color="auto"/>
              <w:right w:val="single" w:sz="4" w:space="0" w:color="auto"/>
            </w:tcBorders>
            <w:vAlign w:val="center"/>
          </w:tcPr>
          <w:p w14:paraId="674B8774" w14:textId="77777777" w:rsidR="00CD3B13" w:rsidRPr="00266C77" w:rsidRDefault="00CD3B13" w:rsidP="00E670E9">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57C1A328">
                <v:shape id="_x0000_i1844" type="#_x0000_t75" style="width:42.1pt;height:23.8pt" o:ole="" fillcolor="window">
                  <v:imagedata r:id="rId30" o:title=""/>
                </v:shape>
                <o:OLEObject Type="Embed" ProgID="Equation.3" ShapeID="_x0000_i1844" DrawAspect="Content" ObjectID="_1672175533" r:id="rId48"/>
              </w:object>
            </w:r>
          </w:p>
        </w:tc>
        <w:tc>
          <w:tcPr>
            <w:tcW w:w="1092" w:type="dxa"/>
            <w:tcBorders>
              <w:top w:val="single" w:sz="4" w:space="0" w:color="auto"/>
              <w:left w:val="single" w:sz="4" w:space="0" w:color="auto"/>
              <w:bottom w:val="single" w:sz="4" w:space="0" w:color="auto"/>
              <w:right w:val="single" w:sz="4" w:space="0" w:color="auto"/>
            </w:tcBorders>
            <w:vAlign w:val="center"/>
          </w:tcPr>
          <w:p w14:paraId="57985417"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9DEE63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732F9D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9A689FE"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508783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40F7BC0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-1.0</w:t>
            </w:r>
          </w:p>
        </w:tc>
      </w:tr>
      <w:tr w:rsidR="00CD3B13" w:rsidRPr="00266C77" w14:paraId="6CB28B62" w14:textId="77777777" w:rsidTr="00E670E9">
        <w:trPr>
          <w:trHeight w:val="207"/>
        </w:trPr>
        <w:tc>
          <w:tcPr>
            <w:tcW w:w="1543" w:type="dxa"/>
            <w:vMerge w:val="restart"/>
            <w:tcBorders>
              <w:top w:val="single" w:sz="4" w:space="0" w:color="auto"/>
              <w:left w:val="single" w:sz="4" w:space="0" w:color="auto"/>
              <w:right w:val="single" w:sz="4" w:space="0" w:color="auto"/>
            </w:tcBorders>
            <w:vAlign w:val="center"/>
            <w:hideMark/>
          </w:tcPr>
          <w:p w14:paraId="078CAA8B" w14:textId="77777777" w:rsidR="00CD3B13" w:rsidRPr="00266C77" w:rsidRDefault="00CD3B13" w:rsidP="00E670E9">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3A7746F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0CEAAC4E"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1E0EAC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4C9AAD5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4F93B39"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861D844"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CD3B13" w:rsidRPr="00266C77" w14:paraId="5A9BF1DB" w14:textId="77777777" w:rsidTr="00E670E9">
        <w:trPr>
          <w:trHeight w:val="207"/>
        </w:trPr>
        <w:tc>
          <w:tcPr>
            <w:tcW w:w="1543" w:type="dxa"/>
            <w:vMerge/>
            <w:tcBorders>
              <w:left w:val="single" w:sz="4" w:space="0" w:color="auto"/>
              <w:bottom w:val="single" w:sz="4" w:space="0" w:color="auto"/>
              <w:right w:val="single" w:sz="4" w:space="0" w:color="auto"/>
            </w:tcBorders>
            <w:vAlign w:val="center"/>
          </w:tcPr>
          <w:p w14:paraId="189A10E9" w14:textId="77777777" w:rsidR="00CD3B13" w:rsidRPr="00266C77" w:rsidRDefault="00CD3B13" w:rsidP="00E670E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9877A1B"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D64583F"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D9A14B8" w14:textId="76990768"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-7</w:t>
            </w:r>
            <w:ins w:id="767" w:author="Rose, Ian" w:date="2021-01-14T17:18:00Z">
              <w:r w:rsidR="005B3BA2">
                <w:rPr>
                  <w:rFonts w:ascii="Arial" w:hAnsi="Arial"/>
                  <w:sz w:val="18"/>
                  <w:lang w:val="en-US"/>
                </w:rPr>
                <w:t>5.7</w:t>
              </w:r>
            </w:ins>
            <w:del w:id="768" w:author="Rose, Ian" w:date="2021-01-14T17:18:00Z">
              <w:r w:rsidRPr="00266C77" w:rsidDel="005B3BA2">
                <w:rPr>
                  <w:rFonts w:ascii="Arial" w:hAnsi="Arial"/>
                  <w:sz w:val="18"/>
                  <w:lang w:val="en-US"/>
                </w:rPr>
                <w:delText>4.9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B19BAA5" w14:textId="79289E20"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-7</w:t>
            </w:r>
            <w:ins w:id="769" w:author="Rose, Ian" w:date="2021-01-14T17:18:00Z">
              <w:r w:rsidR="005B3BA2">
                <w:rPr>
                  <w:rFonts w:ascii="Arial" w:hAnsi="Arial"/>
                  <w:sz w:val="18"/>
                  <w:lang w:val="en-US"/>
                </w:rPr>
                <w:t>5.7</w:t>
              </w:r>
            </w:ins>
            <w:del w:id="770" w:author="Rose, Ian" w:date="2021-01-14T17:18:00Z">
              <w:r w:rsidRPr="00266C77" w:rsidDel="005B3BA2">
                <w:rPr>
                  <w:rFonts w:ascii="Arial" w:hAnsi="Arial"/>
                  <w:sz w:val="18"/>
                  <w:lang w:val="en-US"/>
                </w:rPr>
                <w:delText>4.9</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51A4A0C" w14:textId="77777777" w:rsidR="00CD3B13" w:rsidRPr="008B2F07" w:rsidRDefault="00CD3B13" w:rsidP="00E670E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7C977CCE" w14:textId="77777777" w:rsidR="00CD3B13" w:rsidRPr="008B2F07" w:rsidRDefault="00CD3B13" w:rsidP="00E670E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CD3B13" w:rsidRPr="00266C77" w14:paraId="1963F018" w14:textId="77777777" w:rsidTr="00E670E9">
        <w:trPr>
          <w:trHeight w:val="207"/>
        </w:trPr>
        <w:tc>
          <w:tcPr>
            <w:tcW w:w="1543" w:type="dxa"/>
            <w:tcBorders>
              <w:top w:val="single" w:sz="4" w:space="0" w:color="auto"/>
              <w:left w:val="single" w:sz="4" w:space="0" w:color="auto"/>
              <w:right w:val="single" w:sz="4" w:space="0" w:color="auto"/>
            </w:tcBorders>
            <w:vAlign w:val="center"/>
          </w:tcPr>
          <w:p w14:paraId="2B9A44B0" w14:textId="77777777" w:rsidR="00CD3B13" w:rsidRPr="00266C77" w:rsidRDefault="00CD3B13" w:rsidP="00E670E9">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5849DD84"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24C3F908"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0D3566D9"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54B75C7C"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23.00</w:t>
            </w:r>
          </w:p>
        </w:tc>
      </w:tr>
      <w:tr w:rsidR="00CD3B13" w:rsidRPr="00266C77" w14:paraId="196A67DD" w14:textId="77777777" w:rsidTr="00E670E9">
        <w:trPr>
          <w:trHeight w:val="207"/>
        </w:trPr>
        <w:tc>
          <w:tcPr>
            <w:tcW w:w="1543" w:type="dxa"/>
            <w:vMerge w:val="restart"/>
            <w:tcBorders>
              <w:top w:val="single" w:sz="4" w:space="0" w:color="auto"/>
              <w:left w:val="single" w:sz="4" w:space="0" w:color="auto"/>
              <w:right w:val="single" w:sz="4" w:space="0" w:color="auto"/>
            </w:tcBorders>
            <w:vAlign w:val="center"/>
            <w:hideMark/>
          </w:tcPr>
          <w:p w14:paraId="29FE838A" w14:textId="77777777" w:rsidR="00CD3B13" w:rsidRPr="00266C77" w:rsidRDefault="00CD3B13" w:rsidP="00E670E9">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3A9D1E82">
                <v:shape id="_x0000_i1845" type="#_x0000_t75" style="width:29.9pt;height:23.8pt" o:ole="" fillcolor="window">
                  <v:imagedata r:id="rId24" o:title=""/>
                </v:shape>
                <o:OLEObject Type="Embed" ProgID="Equation.3" ShapeID="_x0000_i1845" DrawAspect="Content" ObjectID="_1672175534" r:id="rId49"/>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24090F2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0A97836C"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71996C72"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25E243AE"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744B4432"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06843824"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-3.46</w:t>
            </w:r>
          </w:p>
        </w:tc>
      </w:tr>
      <w:tr w:rsidR="00CD3B13" w:rsidRPr="00266C77" w14:paraId="05858D76" w14:textId="77777777" w:rsidTr="00E670E9">
        <w:trPr>
          <w:trHeight w:val="207"/>
        </w:trPr>
        <w:tc>
          <w:tcPr>
            <w:tcW w:w="1543" w:type="dxa"/>
            <w:vMerge/>
            <w:tcBorders>
              <w:left w:val="single" w:sz="4" w:space="0" w:color="auto"/>
              <w:right w:val="single" w:sz="4" w:space="0" w:color="auto"/>
            </w:tcBorders>
            <w:vAlign w:val="center"/>
          </w:tcPr>
          <w:p w14:paraId="221F5843" w14:textId="77777777" w:rsidR="00CD3B13" w:rsidRPr="00266C77" w:rsidRDefault="00CD3B13" w:rsidP="00E670E9">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2789C70D"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6BA606DA"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B61BDD3" w14:textId="26472431"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4.</w:t>
            </w:r>
            <w:ins w:id="771" w:author="Rose, Ian" w:date="2021-01-14T17:18:00Z">
              <w:r w:rsidR="005B3BA2">
                <w:rPr>
                  <w:rFonts w:ascii="Arial" w:hAnsi="Arial"/>
                  <w:sz w:val="18"/>
                  <w:lang w:val="en-US"/>
                </w:rPr>
                <w:t>6</w:t>
              </w:r>
            </w:ins>
            <w:del w:id="772" w:author="Rose, Ian" w:date="2021-01-14T17:18:00Z">
              <w:r w:rsidRPr="00266C77" w:rsidDel="005B3BA2">
                <w:rPr>
                  <w:rFonts w:ascii="Arial" w:hAnsi="Arial"/>
                  <w:sz w:val="18"/>
                  <w:lang w:val="en-US"/>
                </w:rPr>
                <w:delText>8</w:delText>
              </w:r>
            </w:del>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4FBC1F65" w14:textId="12443B4E"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5.9</w:t>
            </w:r>
            <w:ins w:id="773" w:author="Rose, Ian" w:date="2021-01-14T17:18:00Z">
              <w:r w:rsidR="005B3BA2">
                <w:rPr>
                  <w:rFonts w:ascii="Arial" w:hAnsi="Arial"/>
                  <w:sz w:val="18"/>
                  <w:lang w:val="en-US"/>
                </w:rPr>
                <w:t>1</w:t>
              </w:r>
            </w:ins>
            <w:del w:id="774" w:author="Rose, Ian" w:date="2021-01-14T17:18:00Z">
              <w:r w:rsidRPr="00266C77" w:rsidDel="005B3BA2">
                <w:rPr>
                  <w:rFonts w:ascii="Arial" w:hAnsi="Arial"/>
                  <w:sz w:val="18"/>
                  <w:lang w:val="en-US"/>
                </w:rPr>
                <w:delText>3</w:delText>
              </w:r>
            </w:del>
          </w:p>
        </w:tc>
        <w:tc>
          <w:tcPr>
            <w:tcW w:w="1054" w:type="dxa"/>
            <w:vMerge/>
            <w:tcBorders>
              <w:left w:val="single" w:sz="4" w:space="0" w:color="auto"/>
              <w:right w:val="single" w:sz="4" w:space="0" w:color="auto"/>
            </w:tcBorders>
            <w:vAlign w:val="center"/>
          </w:tcPr>
          <w:p w14:paraId="7F0D3410" w14:textId="77777777" w:rsidR="00CD3B13" w:rsidRPr="00266C77" w:rsidRDefault="00CD3B13" w:rsidP="00E670E9">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389349DE" w14:textId="77777777" w:rsidR="00CD3B13" w:rsidRPr="00266C77" w:rsidRDefault="00CD3B13" w:rsidP="00E670E9">
            <w:pPr>
              <w:keepNext/>
              <w:keepLines/>
              <w:spacing w:after="0"/>
              <w:jc w:val="center"/>
              <w:rPr>
                <w:rFonts w:ascii="Arial" w:hAnsi="Arial"/>
                <w:sz w:val="18"/>
                <w:lang w:val="en-US"/>
              </w:rPr>
            </w:pPr>
          </w:p>
        </w:tc>
      </w:tr>
      <w:tr w:rsidR="00CD3B13" w:rsidRPr="00266C77" w14:paraId="70336862" w14:textId="77777777" w:rsidTr="00E670E9">
        <w:trPr>
          <w:trHeight w:val="207"/>
        </w:trPr>
        <w:tc>
          <w:tcPr>
            <w:tcW w:w="1543" w:type="dxa"/>
            <w:vMerge w:val="restart"/>
            <w:tcBorders>
              <w:top w:val="single" w:sz="4" w:space="0" w:color="auto"/>
              <w:left w:val="single" w:sz="4" w:space="0" w:color="auto"/>
              <w:right w:val="single" w:sz="4" w:space="0" w:color="auto"/>
            </w:tcBorders>
            <w:vAlign w:val="center"/>
            <w:hideMark/>
          </w:tcPr>
          <w:p w14:paraId="6F90AA1A" w14:textId="77777777" w:rsidR="00CD3B13" w:rsidRPr="00266C77" w:rsidRDefault="00CD3B13" w:rsidP="00E670E9">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1BDA972A"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2BE5F98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0A19C23"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42EFAF2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01E3240"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217A69A3"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CD3B13" w:rsidRPr="00266C77" w14:paraId="09E04183" w14:textId="77777777" w:rsidTr="00E670E9">
        <w:trPr>
          <w:trHeight w:val="207"/>
        </w:trPr>
        <w:tc>
          <w:tcPr>
            <w:tcW w:w="1543" w:type="dxa"/>
            <w:vMerge/>
            <w:tcBorders>
              <w:left w:val="single" w:sz="4" w:space="0" w:color="auto"/>
              <w:bottom w:val="single" w:sz="4" w:space="0" w:color="auto"/>
              <w:right w:val="single" w:sz="4" w:space="0" w:color="auto"/>
            </w:tcBorders>
            <w:vAlign w:val="center"/>
          </w:tcPr>
          <w:p w14:paraId="7F385B7A" w14:textId="77777777" w:rsidR="00CD3B13" w:rsidRPr="00266C77" w:rsidRDefault="00CD3B13" w:rsidP="00E670E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01A5C78"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7E5A38E3" w14:textId="77777777" w:rsidR="00CD3B13" w:rsidRPr="00266C77" w:rsidRDefault="00CD3B13" w:rsidP="00E670E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6455FBD" w14:textId="5293CA86"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-50.0</w:t>
            </w:r>
            <w:ins w:id="775" w:author="Rose, Ian" w:date="2021-01-14T17:18:00Z">
              <w:r w:rsidR="00DA08E8">
                <w:rPr>
                  <w:rFonts w:ascii="Arial" w:hAnsi="Arial"/>
                  <w:sz w:val="18"/>
                  <w:lang w:val="en-US"/>
                </w:rPr>
                <w:t>9</w:t>
              </w:r>
            </w:ins>
            <w:del w:id="776" w:author="Rose, Ian" w:date="2021-01-14T17:18:00Z">
              <w:r w:rsidRPr="00266C77" w:rsidDel="00DA08E8">
                <w:rPr>
                  <w:rFonts w:ascii="Arial" w:hAnsi="Arial"/>
                  <w:sz w:val="18"/>
                  <w:lang w:val="en-US"/>
                </w:rPr>
                <w:delText>8</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E76B87E" w14:textId="0ACD553E"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-50.0</w:t>
            </w:r>
            <w:ins w:id="777" w:author="Rose, Ian" w:date="2021-01-14T17:19:00Z">
              <w:r w:rsidR="00DA08E8">
                <w:rPr>
                  <w:rFonts w:ascii="Arial" w:hAnsi="Arial"/>
                  <w:sz w:val="18"/>
                  <w:lang w:val="en-US"/>
                </w:rPr>
                <w:t>9</w:t>
              </w:r>
            </w:ins>
            <w:del w:id="778" w:author="Rose, Ian" w:date="2021-01-14T17:19:00Z">
              <w:r w:rsidRPr="00266C77" w:rsidDel="00DA08E8">
                <w:rPr>
                  <w:rFonts w:ascii="Arial" w:hAnsi="Arial"/>
                  <w:sz w:val="18"/>
                  <w:lang w:val="en-US"/>
                </w:rPr>
                <w:delText>8</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B9083A6" w14:textId="5C7E72F9"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ins w:id="779" w:author="Rose, Ian" w:date="2021-01-14T17:19:00Z">
              <w:r w:rsidR="00DA08E8">
                <w:rPr>
                  <w:rFonts w:ascii="Arial" w:hAnsi="Arial"/>
                  <w:sz w:val="18"/>
                  <w:szCs w:val="18"/>
                  <w:lang w:val="en-US"/>
                </w:rPr>
                <w:t>55.69</w:t>
              </w:r>
            </w:ins>
            <w:del w:id="780" w:author="Rose, Ian" w:date="2021-01-14T17:19:00Z">
              <w:r w:rsidRPr="00266C77" w:rsidDel="00DA08E8">
                <w:rPr>
                  <w:rFonts w:ascii="Arial" w:hAnsi="Arial"/>
                  <w:sz w:val="18"/>
                  <w:szCs w:val="18"/>
                  <w:lang w:val="en-US"/>
                </w:rPr>
                <w:delText>5</w:delText>
              </w:r>
              <w:r w:rsidRPr="008B2F07" w:rsidDel="00DA08E8">
                <w:rPr>
                  <w:rFonts w:ascii="Arial" w:hAnsi="Arial"/>
                  <w:sz w:val="18"/>
                  <w:szCs w:val="18"/>
                  <w:lang w:val="en-US"/>
                </w:rPr>
                <w:delText>4</w:delText>
              </w:r>
              <w:r w:rsidRPr="00266C77" w:rsidDel="00DA08E8">
                <w:rPr>
                  <w:rFonts w:ascii="Arial" w:hAnsi="Arial"/>
                  <w:sz w:val="18"/>
                  <w:szCs w:val="18"/>
                  <w:lang w:val="en-US"/>
                </w:rPr>
                <w:delText>.</w:delText>
              </w:r>
              <w:r w:rsidRPr="008B2F07" w:rsidDel="00DA08E8">
                <w:rPr>
                  <w:rFonts w:ascii="Arial" w:hAnsi="Arial"/>
                  <w:sz w:val="18"/>
                  <w:szCs w:val="18"/>
                  <w:lang w:val="en-US"/>
                </w:rPr>
                <w:delText>90</w:delText>
              </w:r>
            </w:del>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2177B40" w14:textId="64F13B65"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ins w:id="781" w:author="Rose, Ian" w:date="2021-01-14T17:19:00Z">
              <w:r w:rsidR="00DA08E8">
                <w:rPr>
                  <w:rFonts w:ascii="Arial" w:hAnsi="Arial"/>
                  <w:sz w:val="18"/>
                  <w:szCs w:val="18"/>
                  <w:lang w:val="en-US"/>
                </w:rPr>
                <w:t>36.14</w:t>
              </w:r>
            </w:ins>
            <w:del w:id="782" w:author="Rose, Ian" w:date="2021-01-14T17:19:00Z">
              <w:r w:rsidRPr="00266C77" w:rsidDel="00DA08E8">
                <w:rPr>
                  <w:rFonts w:ascii="Arial" w:hAnsi="Arial"/>
                  <w:sz w:val="18"/>
                  <w:szCs w:val="18"/>
                  <w:lang w:val="en-US"/>
                </w:rPr>
                <w:delText>3</w:delText>
              </w:r>
              <w:r w:rsidRPr="008B2F07" w:rsidDel="00DA08E8">
                <w:rPr>
                  <w:rFonts w:ascii="Arial" w:hAnsi="Arial"/>
                  <w:sz w:val="18"/>
                  <w:szCs w:val="18"/>
                  <w:lang w:val="en-US"/>
                </w:rPr>
                <w:delText>5</w:delText>
              </w:r>
              <w:r w:rsidRPr="00266C77" w:rsidDel="00DA08E8">
                <w:rPr>
                  <w:rFonts w:ascii="Arial" w:hAnsi="Arial"/>
                  <w:sz w:val="18"/>
                  <w:szCs w:val="18"/>
                  <w:lang w:val="en-US"/>
                </w:rPr>
                <w:delText>.</w:delText>
              </w:r>
              <w:r w:rsidRPr="008B2F07" w:rsidDel="00DA08E8">
                <w:rPr>
                  <w:rFonts w:ascii="Arial" w:hAnsi="Arial"/>
                  <w:sz w:val="18"/>
                  <w:szCs w:val="18"/>
                  <w:lang w:val="en-US"/>
                </w:rPr>
                <w:delText>35</w:delText>
              </w:r>
            </w:del>
            <w:r w:rsidRPr="00266C77">
              <w:rPr>
                <w:rFonts w:ascii="Arial" w:hAnsi="Arial"/>
                <w:sz w:val="18"/>
                <w:szCs w:val="18"/>
                <w:lang w:val="en-US"/>
              </w:rPr>
              <w:t>dB)</w:t>
            </w:r>
          </w:p>
        </w:tc>
      </w:tr>
      <w:tr w:rsidR="00CD3B13" w:rsidRPr="00266C77" w14:paraId="7348E248" w14:textId="77777777" w:rsidTr="00E670E9">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7B3DEA6B" w14:textId="77777777" w:rsidR="00CD3B13" w:rsidRPr="00266C77" w:rsidRDefault="00CD3B13" w:rsidP="00E670E9">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1157150B" w14:textId="77777777" w:rsidR="00CD3B13" w:rsidRPr="00266C77" w:rsidRDefault="00CD3B13" w:rsidP="00E670E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54CEF85F"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1B4941" w14:textId="77777777" w:rsidR="00CD3B13" w:rsidRPr="00266C77" w:rsidRDefault="00CD3B13" w:rsidP="00E670E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8D5F5F0" w14:textId="77777777" w:rsidR="00CD3B13" w:rsidRPr="00266C77" w:rsidRDefault="00CD3B13" w:rsidP="00E670E9">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CD3B13" w:rsidRPr="00266C77" w14:paraId="7F6110E2" w14:textId="77777777" w:rsidTr="00E670E9">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4E1DEC27"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38A8270F">
                <v:shape id="_x0000_i1846" type="#_x0000_t75" style="width:23.8pt;height:23.8pt" o:ole="" fillcolor="window">
                  <v:imagedata r:id="rId27" o:title=""/>
                </v:shape>
                <o:OLEObject Type="Embed" ProgID="Equation.3" ShapeID="_x0000_i1846" DrawAspect="Content" ObjectID="_1672175535" r:id="rId50"/>
              </w:object>
            </w:r>
            <w:r w:rsidRPr="00266C77">
              <w:rPr>
                <w:rFonts w:ascii="Arial" w:hAnsi="Arial"/>
                <w:sz w:val="18"/>
                <w:lang w:val="en-US"/>
              </w:rPr>
              <w:t xml:space="preserve"> to be fulfilled.</w:t>
            </w:r>
          </w:p>
          <w:p w14:paraId="6CF961B7"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3626A99C"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04459087"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7BC65020"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1FCC79A" w14:textId="77777777" w:rsidR="00CD3B13" w:rsidRPr="00266C77" w:rsidRDefault="00CD3B13" w:rsidP="00E670E9">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36.101-2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598208AE" w14:textId="77777777" w:rsidR="00CD3B13" w:rsidRPr="00266C77" w:rsidRDefault="00CD3B13" w:rsidP="00E670E9">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6C93DBB8" w14:textId="77777777" w:rsidR="00CD3B13" w:rsidRPr="008B2F07" w:rsidRDefault="00CD3B13" w:rsidP="00E670E9">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xml:space="preserve">,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49D1B5CC" w14:textId="77777777" w:rsidR="00CD3B13" w:rsidRPr="00DD30A7" w:rsidRDefault="00CD3B13" w:rsidP="00CD3B13"/>
    <w:p w14:paraId="0D382B27" w14:textId="77777777" w:rsidR="00CD3B13" w:rsidRPr="00A62BB0" w:rsidRDefault="00CD3B13" w:rsidP="00CD3B13">
      <w:pPr>
        <w:pStyle w:val="Heading5"/>
        <w:rPr>
          <w:lang w:eastAsia="ko-KR"/>
        </w:rPr>
      </w:pPr>
      <w:r w:rsidRPr="009264FA">
        <w:rPr>
          <w:lang w:eastAsia="ko-KR"/>
        </w:rPr>
        <w:t>A.7.7.1.2.3</w:t>
      </w:r>
      <w:r w:rsidRPr="00A62BB0">
        <w:rPr>
          <w:lang w:eastAsia="ko-KR"/>
        </w:rPr>
        <w:tab/>
        <w:t>Test Requirements</w:t>
      </w:r>
      <w:bookmarkEnd w:id="757"/>
    </w:p>
    <w:p w14:paraId="3EDC3B0E" w14:textId="77777777" w:rsidR="00CD3B13" w:rsidRPr="00E65DB3" w:rsidRDefault="00CD3B13" w:rsidP="00CD3B13">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21D2514B" w14:textId="77777777" w:rsidR="00CD3B13" w:rsidRPr="00DD30A7" w:rsidRDefault="00CD3B13" w:rsidP="00CD3B13">
      <w:r w:rsidRPr="00DD30A7">
        <w:t>Test 1:</w:t>
      </w:r>
    </w:p>
    <w:p w14:paraId="1C856F7B" w14:textId="77777777" w:rsidR="00CD3B13" w:rsidRPr="00DD30A7" w:rsidRDefault="00CD3B13" w:rsidP="00CD3B13">
      <w:r w:rsidRPr="00DD30A7">
        <w:t>Absolute accuracy of Cell 1 and absolute accuracy of Cell 2. The UE is deemed to meet the requirement if the reported SS-RSRP is in the range shown in Table A.7.7.1.2.3-1.</w:t>
      </w:r>
    </w:p>
    <w:p w14:paraId="4612953B" w14:textId="77777777" w:rsidR="00CD3B13" w:rsidRPr="00DD30A7" w:rsidRDefault="00CD3B13" w:rsidP="00CD3B13">
      <w:r w:rsidRPr="00DD30A7">
        <w:t xml:space="preserve">Relative accuracy of Cell 2 compared with Cell 1. The UE is deemed to meet the requirement if the difference in reported SS-RSRP meets the requirements in A.7.7.1.2.3-2. </w:t>
      </w:r>
    </w:p>
    <w:p w14:paraId="51F3C037" w14:textId="77777777" w:rsidR="00CD3B13" w:rsidRPr="00DD30A7" w:rsidRDefault="00CD3B13" w:rsidP="00CD3B13">
      <w:r w:rsidRPr="00DD30A7">
        <w:t>Test 2:</w:t>
      </w:r>
    </w:p>
    <w:p w14:paraId="0F21D846" w14:textId="77777777" w:rsidR="00CD3B13" w:rsidRPr="00DD30A7" w:rsidRDefault="00CD3B13" w:rsidP="00CD3B13">
      <w:r w:rsidRPr="00DD30A7">
        <w:t>Absolute accuracy of Cell 1 and absolute accuracy of Cell 2. The UE is deemed to meet the requirement if the reported SS-RSRP is in the range shown in Table A.7.7.1.2.3-1.</w:t>
      </w:r>
    </w:p>
    <w:p w14:paraId="2072A430" w14:textId="77777777" w:rsidR="00CD3B13" w:rsidRDefault="00CD3B13" w:rsidP="00CD3B13">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69118619" w14:textId="77777777" w:rsidR="00CD3B13" w:rsidRPr="00A62BB0" w:rsidRDefault="00CD3B13" w:rsidP="00CD3B13">
      <w:pPr>
        <w:pStyle w:val="TH"/>
      </w:pPr>
      <w:r>
        <w:t>Table A.7.7.1.2.3-1: SS-RSRP absolute accuracy test requirement</w:t>
      </w:r>
    </w:p>
    <w:tbl>
      <w:tblPr>
        <w:tblStyle w:val="TableGrid"/>
        <w:tblW w:w="0" w:type="auto"/>
        <w:tblLook w:val="04A0" w:firstRow="1" w:lastRow="0" w:firstColumn="1" w:lastColumn="0" w:noHBand="0" w:noVBand="1"/>
      </w:tblPr>
      <w:tblGrid>
        <w:gridCol w:w="2475"/>
        <w:gridCol w:w="6875"/>
      </w:tblGrid>
      <w:tr w:rsidR="00CD3B13" w:rsidRPr="00A62BB0" w14:paraId="6F508BDB" w14:textId="77777777" w:rsidTr="00E670E9">
        <w:tc>
          <w:tcPr>
            <w:tcW w:w="2547" w:type="dxa"/>
          </w:tcPr>
          <w:p w14:paraId="605263EB" w14:textId="77777777" w:rsidR="00CD3B13" w:rsidRPr="00A62BB0" w:rsidRDefault="00CD3B13" w:rsidP="00E670E9">
            <w:pPr>
              <w:pStyle w:val="TH"/>
            </w:pPr>
          </w:p>
        </w:tc>
        <w:tc>
          <w:tcPr>
            <w:tcW w:w="7082" w:type="dxa"/>
          </w:tcPr>
          <w:p w14:paraId="53D00B5B" w14:textId="77777777" w:rsidR="00CD3B13" w:rsidRPr="00A62BB0" w:rsidRDefault="00CD3B13" w:rsidP="00E670E9">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CD3B13" w:rsidRPr="00A62BB0" w14:paraId="089EF228" w14:textId="77777777" w:rsidTr="00E670E9">
        <w:tc>
          <w:tcPr>
            <w:tcW w:w="2547" w:type="dxa"/>
          </w:tcPr>
          <w:p w14:paraId="00123CAF" w14:textId="77777777" w:rsidR="00CD3B13" w:rsidRPr="00A62BB0" w:rsidRDefault="00CD3B13" w:rsidP="00E670E9">
            <w:pPr>
              <w:pStyle w:val="TAC"/>
            </w:pPr>
            <w:r>
              <w:t xml:space="preserve">Cell </w:t>
            </w:r>
            <w:r w:rsidRPr="00A62BB0">
              <w:t>1</w:t>
            </w:r>
          </w:p>
        </w:tc>
        <w:tc>
          <w:tcPr>
            <w:tcW w:w="7082" w:type="dxa"/>
          </w:tcPr>
          <w:p w14:paraId="56AEBD3F" w14:textId="77777777" w:rsidR="00CD3B13" w:rsidRPr="00A62BB0" w:rsidRDefault="00CD3B13" w:rsidP="00E670E9">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CD3B13" w:rsidRPr="00A62BB0" w14:paraId="6ACC0213" w14:textId="77777777" w:rsidTr="00E670E9">
        <w:tc>
          <w:tcPr>
            <w:tcW w:w="2547" w:type="dxa"/>
          </w:tcPr>
          <w:p w14:paraId="54BCA898" w14:textId="77777777" w:rsidR="00CD3B13" w:rsidRPr="00A62BB0" w:rsidRDefault="00CD3B13" w:rsidP="00E670E9">
            <w:pPr>
              <w:pStyle w:val="TAC"/>
            </w:pPr>
            <w:r>
              <w:t xml:space="preserve">Cell </w:t>
            </w:r>
            <w:r w:rsidRPr="00A62BB0">
              <w:t>2</w:t>
            </w:r>
          </w:p>
        </w:tc>
        <w:tc>
          <w:tcPr>
            <w:tcW w:w="7082" w:type="dxa"/>
          </w:tcPr>
          <w:p w14:paraId="649CB4AB" w14:textId="77777777" w:rsidR="00CD3B13" w:rsidRPr="00A62BB0" w:rsidRDefault="00CD3B13" w:rsidP="00E670E9">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CD3B13" w:rsidRPr="00A62BB0" w14:paraId="16D712A7" w14:textId="77777777" w:rsidTr="00E670E9">
        <w:tc>
          <w:tcPr>
            <w:tcW w:w="9629" w:type="dxa"/>
            <w:gridSpan w:val="2"/>
          </w:tcPr>
          <w:p w14:paraId="2F7879B5" w14:textId="77777777" w:rsidR="00CD3B13" w:rsidRPr="00A62BB0" w:rsidRDefault="00CD3B13" w:rsidP="00E670E9">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3BE1D053" w14:textId="77777777" w:rsidR="00CD3B13" w:rsidRDefault="00CD3B13" w:rsidP="00E670E9">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6101C323" w14:textId="77777777" w:rsidR="00CD3B13" w:rsidRDefault="00CD3B13" w:rsidP="00E670E9">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1BA7FE64" w14:textId="77777777" w:rsidR="00CD3B13" w:rsidRPr="00A62BB0" w:rsidRDefault="00CD3B13" w:rsidP="00E670E9">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53F35FB7" w14:textId="77777777" w:rsidR="00CD3B13" w:rsidRPr="006639FE" w:rsidRDefault="00CD3B13" w:rsidP="00CD3B13">
      <w:pPr>
        <w:rPr>
          <w:rFonts w:ascii="Arial" w:eastAsia="??" w:hAnsi="Arial"/>
        </w:rPr>
      </w:pPr>
    </w:p>
    <w:p w14:paraId="3AABE186" w14:textId="77777777" w:rsidR="00CD3B13" w:rsidRPr="00A62BB0" w:rsidRDefault="00CD3B13" w:rsidP="00CD3B13">
      <w:pPr>
        <w:pStyle w:val="TH"/>
      </w:pPr>
      <w:r>
        <w:lastRenderedPageBreak/>
        <w:t>Table A.7.7.1.2.3-2: SS-RSRP relative accuracy test requirement</w:t>
      </w:r>
    </w:p>
    <w:tbl>
      <w:tblPr>
        <w:tblStyle w:val="TableGrid"/>
        <w:tblW w:w="0" w:type="auto"/>
        <w:tblLook w:val="04A0" w:firstRow="1" w:lastRow="0" w:firstColumn="1" w:lastColumn="0" w:noHBand="0" w:noVBand="1"/>
      </w:tblPr>
      <w:tblGrid>
        <w:gridCol w:w="2475"/>
        <w:gridCol w:w="6875"/>
      </w:tblGrid>
      <w:tr w:rsidR="00CD3B13" w:rsidRPr="00A62BB0" w14:paraId="20AF6BB3" w14:textId="77777777" w:rsidTr="00E670E9">
        <w:tc>
          <w:tcPr>
            <w:tcW w:w="2547" w:type="dxa"/>
          </w:tcPr>
          <w:p w14:paraId="6EF796B0" w14:textId="77777777" w:rsidR="00CD3B13" w:rsidRPr="00A62BB0" w:rsidRDefault="00CD3B13" w:rsidP="00E670E9">
            <w:pPr>
              <w:pStyle w:val="TH"/>
            </w:pPr>
          </w:p>
        </w:tc>
        <w:tc>
          <w:tcPr>
            <w:tcW w:w="7082" w:type="dxa"/>
          </w:tcPr>
          <w:p w14:paraId="2B5CC2F1" w14:textId="77777777" w:rsidR="00CD3B13" w:rsidRPr="00A62BB0" w:rsidRDefault="00CD3B13" w:rsidP="00E670E9">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CD3B13" w:rsidRPr="00A62BB0" w14:paraId="34F4C325" w14:textId="77777777" w:rsidTr="00E670E9">
        <w:tc>
          <w:tcPr>
            <w:tcW w:w="2547" w:type="dxa"/>
          </w:tcPr>
          <w:p w14:paraId="04C364D5" w14:textId="77777777" w:rsidR="00CD3B13" w:rsidRPr="00A62BB0" w:rsidRDefault="00CD3B13" w:rsidP="00E670E9">
            <w:pPr>
              <w:pStyle w:val="TAC"/>
            </w:pPr>
            <w:r>
              <w:t xml:space="preserve">Cell </w:t>
            </w:r>
            <w:r w:rsidRPr="00A62BB0">
              <w:t>2</w:t>
            </w:r>
            <w:r>
              <w:t xml:space="preserve"> – Cell 1</w:t>
            </w:r>
          </w:p>
        </w:tc>
        <w:tc>
          <w:tcPr>
            <w:tcW w:w="7082" w:type="dxa"/>
          </w:tcPr>
          <w:p w14:paraId="56FFF8B3" w14:textId="77777777" w:rsidR="00CD3B13" w:rsidRPr="00A62BB0" w:rsidRDefault="00CD3B13" w:rsidP="00E670E9">
            <w:pPr>
              <w:pStyle w:val="TAC"/>
            </w:pPr>
            <w:r w:rsidRPr="00A62BB0">
              <w:t>SSB_RP</w:t>
            </w:r>
            <w:r>
              <w:t>2 -</w:t>
            </w:r>
            <w:r w:rsidRPr="00A62BB0">
              <w:t xml:space="preserve"> SSB_RP</w:t>
            </w:r>
            <w:r>
              <w:t xml:space="preserve">1 </w:t>
            </w:r>
            <w:r w:rsidRPr="00A62BB0">
              <w:t>-</w:t>
            </w:r>
            <w:r w:rsidRPr="00A62BB0">
              <w:rPr>
                <w:rFonts w:cs="Arial"/>
              </w:rPr>
              <w:t>δ</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 xml:space="preserve"> </w:t>
            </w:r>
            <w:r w:rsidRPr="00A62BB0">
              <w:rPr>
                <w:rFonts w:cs="Arial"/>
              </w:rPr>
              <w:t>≤</w:t>
            </w:r>
            <w:r>
              <w:rPr>
                <w:rFonts w:cs="Arial"/>
              </w:rPr>
              <w:t xml:space="preserve"> </w:t>
            </w:r>
            <w:r w:rsidRPr="00A62BB0">
              <w:t>SSB_RP</w:t>
            </w:r>
            <w:r>
              <w:t>2 -</w:t>
            </w:r>
            <w:r w:rsidRPr="00A62BB0">
              <w:t xml:space="preserve"> SSB_RP</w:t>
            </w:r>
            <w:r>
              <w:t xml:space="preserve">1 </w:t>
            </w:r>
            <w:r w:rsidRPr="00A62BB0">
              <w:t>+</w:t>
            </w:r>
            <w:r w:rsidRPr="00A62BB0">
              <w:rPr>
                <w:rFonts w:cs="Arial"/>
              </w:rPr>
              <w:t>δ</w:t>
            </w:r>
            <w:r w:rsidRPr="00A62BB0">
              <w:rPr>
                <w:vertAlign w:val="superscript"/>
              </w:rPr>
              <w:t xml:space="preserve"> </w:t>
            </w:r>
            <w:r>
              <w:rPr>
                <w:rFonts w:cs="Arial"/>
              </w:rPr>
              <w:t>–(X)</w:t>
            </w:r>
          </w:p>
        </w:tc>
      </w:tr>
      <w:tr w:rsidR="00CD3B13" w:rsidRPr="00A62BB0" w14:paraId="50401BA0" w14:textId="77777777" w:rsidTr="00E670E9">
        <w:tc>
          <w:tcPr>
            <w:tcW w:w="9629" w:type="dxa"/>
            <w:gridSpan w:val="2"/>
          </w:tcPr>
          <w:p w14:paraId="2CEF2D4C" w14:textId="77777777" w:rsidR="00CD3B13" w:rsidRPr="00A62BB0" w:rsidRDefault="00CD3B13" w:rsidP="00E670E9">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6EA981B1" w14:textId="77777777" w:rsidR="00CD3B13" w:rsidRDefault="00CD3B13" w:rsidP="00E670E9">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77E14F45" w14:textId="77777777" w:rsidR="00CD3B13" w:rsidRDefault="00CD3B13" w:rsidP="00E670E9">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19AB0088" w14:textId="77777777" w:rsidR="00CD3B13" w:rsidRPr="00A62BB0" w:rsidRDefault="00CD3B13" w:rsidP="00E670E9">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4670A822" w14:textId="77777777" w:rsidR="00CD3B13" w:rsidRPr="006639FE" w:rsidRDefault="00CD3B13" w:rsidP="00CD3B13">
      <w:pPr>
        <w:rPr>
          <w:rFonts w:ascii="Arial" w:eastAsia="??" w:hAnsi="Arial"/>
        </w:rPr>
      </w:pPr>
    </w:p>
    <w:p w14:paraId="0EF3BD9F" w14:textId="77777777" w:rsidR="00CD3B13" w:rsidRPr="00EC61C3" w:rsidRDefault="00CD3B13" w:rsidP="00387CE4">
      <w:pPr>
        <w:rPr>
          <w:noProof/>
          <w:lang w:eastAsia="ja-JP"/>
        </w:rPr>
      </w:pPr>
    </w:p>
    <w:p w14:paraId="6A19FFD0" w14:textId="7133895F" w:rsidR="00917F52" w:rsidRPr="00EC61C3" w:rsidRDefault="00917F52" w:rsidP="00917F52">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00ED2E4D">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sidR="00ED2E4D">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489"/>
    <w:p w14:paraId="743C3383" w14:textId="77777777" w:rsidR="004F74C5" w:rsidRPr="00182233" w:rsidRDefault="004F74C5" w:rsidP="008A6F56"/>
    <w:sectPr w:rsidR="004F74C5" w:rsidRPr="00182233" w:rsidSect="00E602FE">
      <w:headerReference w:type="even" r:id="rId51"/>
      <w:headerReference w:type="default" r:id="rId52"/>
      <w:footerReference w:type="even" r:id="rId53"/>
      <w:footerReference w:type="default" r:id="rId54"/>
      <w:headerReference w:type="first" r:id="rId55"/>
      <w:footerReference w:type="first" r:id="rId56"/>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2C383" w14:textId="77777777" w:rsidR="00842C1B" w:rsidRDefault="00842C1B" w:rsidP="00867DC3">
      <w:pPr>
        <w:spacing w:after="0"/>
      </w:pPr>
      <w:r>
        <w:separator/>
      </w:r>
    </w:p>
  </w:endnote>
  <w:endnote w:type="continuationSeparator" w:id="0">
    <w:p w14:paraId="09EA8FE0" w14:textId="77777777" w:rsidR="00842C1B" w:rsidRDefault="00842C1B"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Å?"/>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B46FB" w14:textId="77777777" w:rsidR="00E670E9" w:rsidRDefault="00E67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C35B5" w14:textId="77777777" w:rsidR="00E670E9" w:rsidRDefault="00E670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55BD0" w14:textId="77777777" w:rsidR="00E670E9" w:rsidRDefault="00E67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4D2A9" w14:textId="77777777" w:rsidR="00842C1B" w:rsidRDefault="00842C1B" w:rsidP="00867DC3">
      <w:pPr>
        <w:spacing w:after="0"/>
      </w:pPr>
      <w:r>
        <w:separator/>
      </w:r>
    </w:p>
  </w:footnote>
  <w:footnote w:type="continuationSeparator" w:id="0">
    <w:p w14:paraId="4103F6C1" w14:textId="77777777" w:rsidR="00842C1B" w:rsidRDefault="00842C1B"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DDA9" w14:textId="77777777" w:rsidR="00E670E9" w:rsidRDefault="00E670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FD883" w14:textId="77777777" w:rsidR="00E670E9" w:rsidRDefault="00E67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C35B2" w14:textId="04F2FF5E" w:rsidR="00E670E9" w:rsidRDefault="00E670E9"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V15.12.0 (2020-12)</w:t>
    </w:r>
  </w:p>
  <w:p w14:paraId="743C35B3" w14:textId="77777777" w:rsidR="00E670E9" w:rsidRDefault="00E670E9"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E670E9" w:rsidRDefault="00E670E9">
    <w:pPr>
      <w:pStyle w:val="Header"/>
    </w:pPr>
    <w:r w:rsidRPr="00867DC3">
      <w:t>Release 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98452" w14:textId="77777777" w:rsidR="00E670E9" w:rsidRDefault="00E67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attachedTemplate r:id="rId1"/>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3A"/>
    <w:rsid w:val="00012AB5"/>
    <w:rsid w:val="00012F79"/>
    <w:rsid w:val="00016B75"/>
    <w:rsid w:val="00016D55"/>
    <w:rsid w:val="00026476"/>
    <w:rsid w:val="00031500"/>
    <w:rsid w:val="00034A7F"/>
    <w:rsid w:val="00035DE0"/>
    <w:rsid w:val="00036044"/>
    <w:rsid w:val="00043BB0"/>
    <w:rsid w:val="00045BA3"/>
    <w:rsid w:val="00045CF8"/>
    <w:rsid w:val="0004630F"/>
    <w:rsid w:val="0004716A"/>
    <w:rsid w:val="000476D9"/>
    <w:rsid w:val="00052D22"/>
    <w:rsid w:val="00060960"/>
    <w:rsid w:val="00060BE6"/>
    <w:rsid w:val="000616B5"/>
    <w:rsid w:val="00064518"/>
    <w:rsid w:val="00065435"/>
    <w:rsid w:val="00065805"/>
    <w:rsid w:val="00066294"/>
    <w:rsid w:val="00066E96"/>
    <w:rsid w:val="00067392"/>
    <w:rsid w:val="00082E59"/>
    <w:rsid w:val="0008333B"/>
    <w:rsid w:val="00084908"/>
    <w:rsid w:val="000855A1"/>
    <w:rsid w:val="00087E26"/>
    <w:rsid w:val="00092875"/>
    <w:rsid w:val="000A2D87"/>
    <w:rsid w:val="000A45DB"/>
    <w:rsid w:val="000A5E3C"/>
    <w:rsid w:val="000B0272"/>
    <w:rsid w:val="000B14FC"/>
    <w:rsid w:val="000B2183"/>
    <w:rsid w:val="000B5475"/>
    <w:rsid w:val="000B6202"/>
    <w:rsid w:val="000C32AE"/>
    <w:rsid w:val="000C4099"/>
    <w:rsid w:val="000D04D2"/>
    <w:rsid w:val="000D0E7F"/>
    <w:rsid w:val="000D31B1"/>
    <w:rsid w:val="000D6788"/>
    <w:rsid w:val="000D6CAA"/>
    <w:rsid w:val="000E06BC"/>
    <w:rsid w:val="000F1807"/>
    <w:rsid w:val="000F4055"/>
    <w:rsid w:val="0010009D"/>
    <w:rsid w:val="00102590"/>
    <w:rsid w:val="00103D24"/>
    <w:rsid w:val="00104048"/>
    <w:rsid w:val="00105512"/>
    <w:rsid w:val="00107F90"/>
    <w:rsid w:val="001124DF"/>
    <w:rsid w:val="0011447A"/>
    <w:rsid w:val="001159C4"/>
    <w:rsid w:val="001178CF"/>
    <w:rsid w:val="00117DAC"/>
    <w:rsid w:val="00123F66"/>
    <w:rsid w:val="001254D1"/>
    <w:rsid w:val="001268B4"/>
    <w:rsid w:val="00131412"/>
    <w:rsid w:val="001340E5"/>
    <w:rsid w:val="0013418C"/>
    <w:rsid w:val="001364C0"/>
    <w:rsid w:val="00137F92"/>
    <w:rsid w:val="00141B41"/>
    <w:rsid w:val="00142111"/>
    <w:rsid w:val="00143AD2"/>
    <w:rsid w:val="00146288"/>
    <w:rsid w:val="00147F10"/>
    <w:rsid w:val="00150B23"/>
    <w:rsid w:val="001627DC"/>
    <w:rsid w:val="0016358D"/>
    <w:rsid w:val="00172FC3"/>
    <w:rsid w:val="0018089D"/>
    <w:rsid w:val="00182233"/>
    <w:rsid w:val="00184994"/>
    <w:rsid w:val="001872DA"/>
    <w:rsid w:val="001878E3"/>
    <w:rsid w:val="00191DB1"/>
    <w:rsid w:val="00191EAC"/>
    <w:rsid w:val="0019580B"/>
    <w:rsid w:val="001A1626"/>
    <w:rsid w:val="001A6B91"/>
    <w:rsid w:val="001A6EA8"/>
    <w:rsid w:val="001C0BA8"/>
    <w:rsid w:val="001C2068"/>
    <w:rsid w:val="001C2B65"/>
    <w:rsid w:val="001C68EF"/>
    <w:rsid w:val="001D3467"/>
    <w:rsid w:val="001D3D13"/>
    <w:rsid w:val="001D54F2"/>
    <w:rsid w:val="001D5F34"/>
    <w:rsid w:val="001E13AE"/>
    <w:rsid w:val="001E18C0"/>
    <w:rsid w:val="001E2321"/>
    <w:rsid w:val="001E4972"/>
    <w:rsid w:val="001F13F6"/>
    <w:rsid w:val="001F4432"/>
    <w:rsid w:val="001F5055"/>
    <w:rsid w:val="001F5C56"/>
    <w:rsid w:val="0020369F"/>
    <w:rsid w:val="002137AF"/>
    <w:rsid w:val="002140D4"/>
    <w:rsid w:val="00214ACC"/>
    <w:rsid w:val="002150BD"/>
    <w:rsid w:val="00216564"/>
    <w:rsid w:val="00216A52"/>
    <w:rsid w:val="00222A4C"/>
    <w:rsid w:val="002352F1"/>
    <w:rsid w:val="002407AC"/>
    <w:rsid w:val="0024549B"/>
    <w:rsid w:val="00247569"/>
    <w:rsid w:val="00252C16"/>
    <w:rsid w:val="00263C63"/>
    <w:rsid w:val="00264210"/>
    <w:rsid w:val="002644EC"/>
    <w:rsid w:val="002708B3"/>
    <w:rsid w:val="002710EB"/>
    <w:rsid w:val="0027212F"/>
    <w:rsid w:val="002737EC"/>
    <w:rsid w:val="00274B8C"/>
    <w:rsid w:val="00275256"/>
    <w:rsid w:val="00276E96"/>
    <w:rsid w:val="00282CD3"/>
    <w:rsid w:val="002868FC"/>
    <w:rsid w:val="00286E3E"/>
    <w:rsid w:val="00287F5B"/>
    <w:rsid w:val="00291A80"/>
    <w:rsid w:val="00292871"/>
    <w:rsid w:val="00293147"/>
    <w:rsid w:val="00295A13"/>
    <w:rsid w:val="002A45A8"/>
    <w:rsid w:val="002A4781"/>
    <w:rsid w:val="002A55CE"/>
    <w:rsid w:val="002A64D8"/>
    <w:rsid w:val="002B6418"/>
    <w:rsid w:val="002B7DCE"/>
    <w:rsid w:val="002C0B49"/>
    <w:rsid w:val="002C4216"/>
    <w:rsid w:val="002C6F82"/>
    <w:rsid w:val="002C7B20"/>
    <w:rsid w:val="002D033B"/>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67E6"/>
    <w:rsid w:val="003278BC"/>
    <w:rsid w:val="00337ABF"/>
    <w:rsid w:val="0034063D"/>
    <w:rsid w:val="00343D82"/>
    <w:rsid w:val="00346F24"/>
    <w:rsid w:val="00350BDC"/>
    <w:rsid w:val="00351DB1"/>
    <w:rsid w:val="00353EA7"/>
    <w:rsid w:val="00373059"/>
    <w:rsid w:val="00381CDC"/>
    <w:rsid w:val="003835A3"/>
    <w:rsid w:val="00385F84"/>
    <w:rsid w:val="00386341"/>
    <w:rsid w:val="00387CE4"/>
    <w:rsid w:val="003905D1"/>
    <w:rsid w:val="003950A0"/>
    <w:rsid w:val="003B0738"/>
    <w:rsid w:val="003B1054"/>
    <w:rsid w:val="003B187A"/>
    <w:rsid w:val="003B3681"/>
    <w:rsid w:val="003B7B8F"/>
    <w:rsid w:val="003C7783"/>
    <w:rsid w:val="003D3EC9"/>
    <w:rsid w:val="003D60C9"/>
    <w:rsid w:val="003E0796"/>
    <w:rsid w:val="003E46F6"/>
    <w:rsid w:val="003E4AE4"/>
    <w:rsid w:val="003E5822"/>
    <w:rsid w:val="003F5A71"/>
    <w:rsid w:val="003F7DC9"/>
    <w:rsid w:val="0040538A"/>
    <w:rsid w:val="00406C2D"/>
    <w:rsid w:val="0040796A"/>
    <w:rsid w:val="00415649"/>
    <w:rsid w:val="00417255"/>
    <w:rsid w:val="004176C6"/>
    <w:rsid w:val="00417749"/>
    <w:rsid w:val="00424FB4"/>
    <w:rsid w:val="004258FD"/>
    <w:rsid w:val="00426CA3"/>
    <w:rsid w:val="00430CF0"/>
    <w:rsid w:val="004417F9"/>
    <w:rsid w:val="004439B9"/>
    <w:rsid w:val="00451510"/>
    <w:rsid w:val="00452E6A"/>
    <w:rsid w:val="00455389"/>
    <w:rsid w:val="00456F10"/>
    <w:rsid w:val="004608D6"/>
    <w:rsid w:val="004637A8"/>
    <w:rsid w:val="00467DB6"/>
    <w:rsid w:val="004706B9"/>
    <w:rsid w:val="004718B8"/>
    <w:rsid w:val="00480808"/>
    <w:rsid w:val="004808D1"/>
    <w:rsid w:val="00480F58"/>
    <w:rsid w:val="004821CA"/>
    <w:rsid w:val="00483969"/>
    <w:rsid w:val="004849B7"/>
    <w:rsid w:val="00484A77"/>
    <w:rsid w:val="00493D68"/>
    <w:rsid w:val="00493DB1"/>
    <w:rsid w:val="00494DC0"/>
    <w:rsid w:val="00496A70"/>
    <w:rsid w:val="004975C4"/>
    <w:rsid w:val="00497B8C"/>
    <w:rsid w:val="004A343A"/>
    <w:rsid w:val="004A708F"/>
    <w:rsid w:val="004A7614"/>
    <w:rsid w:val="004B6B00"/>
    <w:rsid w:val="004C12C3"/>
    <w:rsid w:val="004C1862"/>
    <w:rsid w:val="004C3514"/>
    <w:rsid w:val="004D309D"/>
    <w:rsid w:val="004E4EB3"/>
    <w:rsid w:val="004E4FF0"/>
    <w:rsid w:val="004E6C88"/>
    <w:rsid w:val="004E7045"/>
    <w:rsid w:val="004F312E"/>
    <w:rsid w:val="004F3AF0"/>
    <w:rsid w:val="004F45AF"/>
    <w:rsid w:val="004F53CC"/>
    <w:rsid w:val="004F57DF"/>
    <w:rsid w:val="004F5BCE"/>
    <w:rsid w:val="004F6199"/>
    <w:rsid w:val="004F74C5"/>
    <w:rsid w:val="005042B1"/>
    <w:rsid w:val="00516BB0"/>
    <w:rsid w:val="00522BE4"/>
    <w:rsid w:val="00525EE5"/>
    <w:rsid w:val="00532475"/>
    <w:rsid w:val="00533CB7"/>
    <w:rsid w:val="00533D94"/>
    <w:rsid w:val="00534B84"/>
    <w:rsid w:val="005415D1"/>
    <w:rsid w:val="0054438F"/>
    <w:rsid w:val="00547B2D"/>
    <w:rsid w:val="00550907"/>
    <w:rsid w:val="005608D4"/>
    <w:rsid w:val="00563DA1"/>
    <w:rsid w:val="00566C08"/>
    <w:rsid w:val="00566F0F"/>
    <w:rsid w:val="005715A9"/>
    <w:rsid w:val="00572DE5"/>
    <w:rsid w:val="005746ED"/>
    <w:rsid w:val="00577301"/>
    <w:rsid w:val="00580B8E"/>
    <w:rsid w:val="005916DE"/>
    <w:rsid w:val="0059597B"/>
    <w:rsid w:val="005972ED"/>
    <w:rsid w:val="00597C50"/>
    <w:rsid w:val="005A33E3"/>
    <w:rsid w:val="005B3BA2"/>
    <w:rsid w:val="005B7CB0"/>
    <w:rsid w:val="005C3657"/>
    <w:rsid w:val="005C39C2"/>
    <w:rsid w:val="005C3ADD"/>
    <w:rsid w:val="005C709A"/>
    <w:rsid w:val="005E5CC5"/>
    <w:rsid w:val="005E72A1"/>
    <w:rsid w:val="005E754E"/>
    <w:rsid w:val="005F2991"/>
    <w:rsid w:val="005F478A"/>
    <w:rsid w:val="005F65BC"/>
    <w:rsid w:val="00600CD7"/>
    <w:rsid w:val="00602CA6"/>
    <w:rsid w:val="00602FFA"/>
    <w:rsid w:val="00604911"/>
    <w:rsid w:val="006060E7"/>
    <w:rsid w:val="00607D9D"/>
    <w:rsid w:val="0061281D"/>
    <w:rsid w:val="00615442"/>
    <w:rsid w:val="006162C9"/>
    <w:rsid w:val="00617CBE"/>
    <w:rsid w:val="006223C3"/>
    <w:rsid w:val="00623626"/>
    <w:rsid w:val="006245F0"/>
    <w:rsid w:val="00624BD4"/>
    <w:rsid w:val="00624DFD"/>
    <w:rsid w:val="00627BC3"/>
    <w:rsid w:val="00637141"/>
    <w:rsid w:val="0064161E"/>
    <w:rsid w:val="00643755"/>
    <w:rsid w:val="00646707"/>
    <w:rsid w:val="00646B60"/>
    <w:rsid w:val="0065085B"/>
    <w:rsid w:val="006510D8"/>
    <w:rsid w:val="00661188"/>
    <w:rsid w:val="00661481"/>
    <w:rsid w:val="006663AB"/>
    <w:rsid w:val="0066773B"/>
    <w:rsid w:val="00677D58"/>
    <w:rsid w:val="00681059"/>
    <w:rsid w:val="00693AD2"/>
    <w:rsid w:val="006944AB"/>
    <w:rsid w:val="006A132B"/>
    <w:rsid w:val="006A5493"/>
    <w:rsid w:val="006A7024"/>
    <w:rsid w:val="006A7F91"/>
    <w:rsid w:val="006C1882"/>
    <w:rsid w:val="006C1B67"/>
    <w:rsid w:val="006C1EE5"/>
    <w:rsid w:val="006C3584"/>
    <w:rsid w:val="006C5960"/>
    <w:rsid w:val="006C6FFB"/>
    <w:rsid w:val="006D060F"/>
    <w:rsid w:val="006D220B"/>
    <w:rsid w:val="006D744D"/>
    <w:rsid w:val="006E2D02"/>
    <w:rsid w:val="006F0690"/>
    <w:rsid w:val="006F3054"/>
    <w:rsid w:val="00705CDA"/>
    <w:rsid w:val="00705EF2"/>
    <w:rsid w:val="007077FC"/>
    <w:rsid w:val="00710878"/>
    <w:rsid w:val="0071431F"/>
    <w:rsid w:val="00714B28"/>
    <w:rsid w:val="00715E90"/>
    <w:rsid w:val="007259E0"/>
    <w:rsid w:val="007264F2"/>
    <w:rsid w:val="00727B0D"/>
    <w:rsid w:val="00731B80"/>
    <w:rsid w:val="007326E3"/>
    <w:rsid w:val="00732D3E"/>
    <w:rsid w:val="00735F58"/>
    <w:rsid w:val="007367A8"/>
    <w:rsid w:val="00736FBC"/>
    <w:rsid w:val="00741B98"/>
    <w:rsid w:val="00744EFD"/>
    <w:rsid w:val="00746343"/>
    <w:rsid w:val="007471E1"/>
    <w:rsid w:val="00754856"/>
    <w:rsid w:val="00760B96"/>
    <w:rsid w:val="00760D14"/>
    <w:rsid w:val="00762951"/>
    <w:rsid w:val="00764D58"/>
    <w:rsid w:val="00774B72"/>
    <w:rsid w:val="00777120"/>
    <w:rsid w:val="00784426"/>
    <w:rsid w:val="00787F94"/>
    <w:rsid w:val="007909B2"/>
    <w:rsid w:val="00790E29"/>
    <w:rsid w:val="007976EE"/>
    <w:rsid w:val="007A075E"/>
    <w:rsid w:val="007A274A"/>
    <w:rsid w:val="007A70B2"/>
    <w:rsid w:val="007A7497"/>
    <w:rsid w:val="007A7BCA"/>
    <w:rsid w:val="007B200F"/>
    <w:rsid w:val="007B410B"/>
    <w:rsid w:val="007B6C21"/>
    <w:rsid w:val="007C0059"/>
    <w:rsid w:val="007C044A"/>
    <w:rsid w:val="007C0FB5"/>
    <w:rsid w:val="007C5A87"/>
    <w:rsid w:val="007C683E"/>
    <w:rsid w:val="007C742E"/>
    <w:rsid w:val="007C7957"/>
    <w:rsid w:val="007D59F9"/>
    <w:rsid w:val="007D7A3E"/>
    <w:rsid w:val="007E3E56"/>
    <w:rsid w:val="007E4DB9"/>
    <w:rsid w:val="007E6012"/>
    <w:rsid w:val="007F158B"/>
    <w:rsid w:val="007F5774"/>
    <w:rsid w:val="00802CEB"/>
    <w:rsid w:val="00803E86"/>
    <w:rsid w:val="008053C9"/>
    <w:rsid w:val="00806D8B"/>
    <w:rsid w:val="00811DBB"/>
    <w:rsid w:val="008157B6"/>
    <w:rsid w:val="00817C90"/>
    <w:rsid w:val="00822A5F"/>
    <w:rsid w:val="00822E0D"/>
    <w:rsid w:val="0082542C"/>
    <w:rsid w:val="00827290"/>
    <w:rsid w:val="00830BCF"/>
    <w:rsid w:val="00833284"/>
    <w:rsid w:val="0083337E"/>
    <w:rsid w:val="00833D35"/>
    <w:rsid w:val="00842C1B"/>
    <w:rsid w:val="008438B2"/>
    <w:rsid w:val="00844CF4"/>
    <w:rsid w:val="00847730"/>
    <w:rsid w:val="00847C87"/>
    <w:rsid w:val="0085386F"/>
    <w:rsid w:val="008561FE"/>
    <w:rsid w:val="00856478"/>
    <w:rsid w:val="00856E0A"/>
    <w:rsid w:val="00863BCA"/>
    <w:rsid w:val="008644A7"/>
    <w:rsid w:val="00866047"/>
    <w:rsid w:val="00867DC3"/>
    <w:rsid w:val="00871A3B"/>
    <w:rsid w:val="00871A89"/>
    <w:rsid w:val="00871EB5"/>
    <w:rsid w:val="00875FFF"/>
    <w:rsid w:val="008766CE"/>
    <w:rsid w:val="008828AF"/>
    <w:rsid w:val="00883D75"/>
    <w:rsid w:val="00884F5D"/>
    <w:rsid w:val="008854DC"/>
    <w:rsid w:val="00890CE3"/>
    <w:rsid w:val="00891C06"/>
    <w:rsid w:val="00891E1B"/>
    <w:rsid w:val="008955D6"/>
    <w:rsid w:val="008A5603"/>
    <w:rsid w:val="008A6F56"/>
    <w:rsid w:val="008B04C0"/>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4C4A"/>
    <w:rsid w:val="00910A15"/>
    <w:rsid w:val="009125DF"/>
    <w:rsid w:val="00915B34"/>
    <w:rsid w:val="009171C3"/>
    <w:rsid w:val="00917F52"/>
    <w:rsid w:val="00922FBB"/>
    <w:rsid w:val="00923C82"/>
    <w:rsid w:val="009258CF"/>
    <w:rsid w:val="00926006"/>
    <w:rsid w:val="00933121"/>
    <w:rsid w:val="00936679"/>
    <w:rsid w:val="00943BC3"/>
    <w:rsid w:val="009445AE"/>
    <w:rsid w:val="009474BC"/>
    <w:rsid w:val="009504C0"/>
    <w:rsid w:val="009508F0"/>
    <w:rsid w:val="00954813"/>
    <w:rsid w:val="009554F0"/>
    <w:rsid w:val="009614C0"/>
    <w:rsid w:val="00962198"/>
    <w:rsid w:val="00962A37"/>
    <w:rsid w:val="00962DF4"/>
    <w:rsid w:val="00963B20"/>
    <w:rsid w:val="00966228"/>
    <w:rsid w:val="0096673E"/>
    <w:rsid w:val="00971AF7"/>
    <w:rsid w:val="009728A0"/>
    <w:rsid w:val="009749CD"/>
    <w:rsid w:val="0097660D"/>
    <w:rsid w:val="00981551"/>
    <w:rsid w:val="00981FD5"/>
    <w:rsid w:val="0099237B"/>
    <w:rsid w:val="009928FE"/>
    <w:rsid w:val="00997ED3"/>
    <w:rsid w:val="009A10AA"/>
    <w:rsid w:val="009A29AE"/>
    <w:rsid w:val="009A2E0F"/>
    <w:rsid w:val="009A61DE"/>
    <w:rsid w:val="009A7743"/>
    <w:rsid w:val="009A7B42"/>
    <w:rsid w:val="009B3B4E"/>
    <w:rsid w:val="009B4110"/>
    <w:rsid w:val="009B52C0"/>
    <w:rsid w:val="009B6451"/>
    <w:rsid w:val="009B7774"/>
    <w:rsid w:val="009C0802"/>
    <w:rsid w:val="009C5405"/>
    <w:rsid w:val="009C56AD"/>
    <w:rsid w:val="009C5A75"/>
    <w:rsid w:val="009D122D"/>
    <w:rsid w:val="009D6ED5"/>
    <w:rsid w:val="009D7082"/>
    <w:rsid w:val="009F25A0"/>
    <w:rsid w:val="009F33FE"/>
    <w:rsid w:val="009F6ECE"/>
    <w:rsid w:val="00A0771C"/>
    <w:rsid w:val="00A10881"/>
    <w:rsid w:val="00A1279C"/>
    <w:rsid w:val="00A13DC2"/>
    <w:rsid w:val="00A1707E"/>
    <w:rsid w:val="00A201D0"/>
    <w:rsid w:val="00A20E6D"/>
    <w:rsid w:val="00A21769"/>
    <w:rsid w:val="00A24A61"/>
    <w:rsid w:val="00A268AC"/>
    <w:rsid w:val="00A30684"/>
    <w:rsid w:val="00A3764E"/>
    <w:rsid w:val="00A41154"/>
    <w:rsid w:val="00A508FF"/>
    <w:rsid w:val="00A51FE7"/>
    <w:rsid w:val="00A53CB1"/>
    <w:rsid w:val="00A56D79"/>
    <w:rsid w:val="00A64708"/>
    <w:rsid w:val="00A64CFA"/>
    <w:rsid w:val="00A7542F"/>
    <w:rsid w:val="00A7604D"/>
    <w:rsid w:val="00A760C9"/>
    <w:rsid w:val="00A76776"/>
    <w:rsid w:val="00A82007"/>
    <w:rsid w:val="00A83D2A"/>
    <w:rsid w:val="00A84939"/>
    <w:rsid w:val="00A850D5"/>
    <w:rsid w:val="00A901D9"/>
    <w:rsid w:val="00A9100B"/>
    <w:rsid w:val="00A94866"/>
    <w:rsid w:val="00A95440"/>
    <w:rsid w:val="00A9681F"/>
    <w:rsid w:val="00A97895"/>
    <w:rsid w:val="00AA1414"/>
    <w:rsid w:val="00AA4C86"/>
    <w:rsid w:val="00AA5CAD"/>
    <w:rsid w:val="00AA60A1"/>
    <w:rsid w:val="00AB157B"/>
    <w:rsid w:val="00AB4E01"/>
    <w:rsid w:val="00AB502D"/>
    <w:rsid w:val="00AB5A6E"/>
    <w:rsid w:val="00AB68F2"/>
    <w:rsid w:val="00AB7503"/>
    <w:rsid w:val="00AB760D"/>
    <w:rsid w:val="00AC0FFD"/>
    <w:rsid w:val="00AC100C"/>
    <w:rsid w:val="00AC2407"/>
    <w:rsid w:val="00AC265B"/>
    <w:rsid w:val="00AC3314"/>
    <w:rsid w:val="00AC4F30"/>
    <w:rsid w:val="00AD1538"/>
    <w:rsid w:val="00AD33A5"/>
    <w:rsid w:val="00AD3428"/>
    <w:rsid w:val="00AD4148"/>
    <w:rsid w:val="00AD5A03"/>
    <w:rsid w:val="00AD76F1"/>
    <w:rsid w:val="00AE7BAC"/>
    <w:rsid w:val="00AF044C"/>
    <w:rsid w:val="00AF3357"/>
    <w:rsid w:val="00AF5DFE"/>
    <w:rsid w:val="00AF7C7A"/>
    <w:rsid w:val="00B07760"/>
    <w:rsid w:val="00B15E3E"/>
    <w:rsid w:val="00B175CE"/>
    <w:rsid w:val="00B244B6"/>
    <w:rsid w:val="00B24E92"/>
    <w:rsid w:val="00B3537E"/>
    <w:rsid w:val="00B41CE7"/>
    <w:rsid w:val="00B43AB7"/>
    <w:rsid w:val="00B45B83"/>
    <w:rsid w:val="00B47FE6"/>
    <w:rsid w:val="00B53246"/>
    <w:rsid w:val="00B53B5A"/>
    <w:rsid w:val="00B57668"/>
    <w:rsid w:val="00B61231"/>
    <w:rsid w:val="00B61717"/>
    <w:rsid w:val="00B66C47"/>
    <w:rsid w:val="00B67805"/>
    <w:rsid w:val="00B71D32"/>
    <w:rsid w:val="00B85DA3"/>
    <w:rsid w:val="00B87754"/>
    <w:rsid w:val="00B87D3D"/>
    <w:rsid w:val="00B90457"/>
    <w:rsid w:val="00B91B66"/>
    <w:rsid w:val="00B92CCF"/>
    <w:rsid w:val="00B93456"/>
    <w:rsid w:val="00BA4563"/>
    <w:rsid w:val="00BA6AEA"/>
    <w:rsid w:val="00BA7E8D"/>
    <w:rsid w:val="00BB12BA"/>
    <w:rsid w:val="00BC04B3"/>
    <w:rsid w:val="00BC0845"/>
    <w:rsid w:val="00BC1037"/>
    <w:rsid w:val="00BC2D1B"/>
    <w:rsid w:val="00BC6898"/>
    <w:rsid w:val="00BC6F85"/>
    <w:rsid w:val="00BC7BAB"/>
    <w:rsid w:val="00BD13ED"/>
    <w:rsid w:val="00BD41E0"/>
    <w:rsid w:val="00BD43A6"/>
    <w:rsid w:val="00BD6953"/>
    <w:rsid w:val="00BE0167"/>
    <w:rsid w:val="00BE430D"/>
    <w:rsid w:val="00BE642D"/>
    <w:rsid w:val="00BF5D2A"/>
    <w:rsid w:val="00C01C84"/>
    <w:rsid w:val="00C04622"/>
    <w:rsid w:val="00C054A2"/>
    <w:rsid w:val="00C07D31"/>
    <w:rsid w:val="00C10E1B"/>
    <w:rsid w:val="00C1631E"/>
    <w:rsid w:val="00C16E2F"/>
    <w:rsid w:val="00C215E9"/>
    <w:rsid w:val="00C32E7A"/>
    <w:rsid w:val="00C41343"/>
    <w:rsid w:val="00C41BFC"/>
    <w:rsid w:val="00C42A9D"/>
    <w:rsid w:val="00C46CAE"/>
    <w:rsid w:val="00C509ED"/>
    <w:rsid w:val="00C54FD4"/>
    <w:rsid w:val="00C55DA7"/>
    <w:rsid w:val="00C6255E"/>
    <w:rsid w:val="00C7520D"/>
    <w:rsid w:val="00C76C8D"/>
    <w:rsid w:val="00C812A5"/>
    <w:rsid w:val="00C81358"/>
    <w:rsid w:val="00C83FC5"/>
    <w:rsid w:val="00C8767C"/>
    <w:rsid w:val="00C92345"/>
    <w:rsid w:val="00C93204"/>
    <w:rsid w:val="00C95AE7"/>
    <w:rsid w:val="00C97191"/>
    <w:rsid w:val="00CA7506"/>
    <w:rsid w:val="00CB386B"/>
    <w:rsid w:val="00CB3ABD"/>
    <w:rsid w:val="00CB6C58"/>
    <w:rsid w:val="00CB70F6"/>
    <w:rsid w:val="00CB7187"/>
    <w:rsid w:val="00CC1282"/>
    <w:rsid w:val="00CC38DE"/>
    <w:rsid w:val="00CC448F"/>
    <w:rsid w:val="00CD0D36"/>
    <w:rsid w:val="00CD3505"/>
    <w:rsid w:val="00CD3B13"/>
    <w:rsid w:val="00CE0BDC"/>
    <w:rsid w:val="00CE40BF"/>
    <w:rsid w:val="00CE770E"/>
    <w:rsid w:val="00CF00A7"/>
    <w:rsid w:val="00CF1D3F"/>
    <w:rsid w:val="00CF3CD2"/>
    <w:rsid w:val="00CF4AA7"/>
    <w:rsid w:val="00CF4D22"/>
    <w:rsid w:val="00CF6CFC"/>
    <w:rsid w:val="00D00DAD"/>
    <w:rsid w:val="00D01E22"/>
    <w:rsid w:val="00D034A3"/>
    <w:rsid w:val="00D05DDF"/>
    <w:rsid w:val="00D06177"/>
    <w:rsid w:val="00D13DDF"/>
    <w:rsid w:val="00D21FF1"/>
    <w:rsid w:val="00D306FF"/>
    <w:rsid w:val="00D3134F"/>
    <w:rsid w:val="00D3535E"/>
    <w:rsid w:val="00D36837"/>
    <w:rsid w:val="00D40B68"/>
    <w:rsid w:val="00D52300"/>
    <w:rsid w:val="00D54963"/>
    <w:rsid w:val="00D56527"/>
    <w:rsid w:val="00D57C72"/>
    <w:rsid w:val="00D6671A"/>
    <w:rsid w:val="00D706E0"/>
    <w:rsid w:val="00D7575E"/>
    <w:rsid w:val="00D8052D"/>
    <w:rsid w:val="00D81A0E"/>
    <w:rsid w:val="00D81BD7"/>
    <w:rsid w:val="00D86873"/>
    <w:rsid w:val="00D87194"/>
    <w:rsid w:val="00D95DE2"/>
    <w:rsid w:val="00DA08E8"/>
    <w:rsid w:val="00DA2A49"/>
    <w:rsid w:val="00DA4419"/>
    <w:rsid w:val="00DA5E9B"/>
    <w:rsid w:val="00DB2279"/>
    <w:rsid w:val="00DB32D1"/>
    <w:rsid w:val="00DB3428"/>
    <w:rsid w:val="00DB768F"/>
    <w:rsid w:val="00DB7B7B"/>
    <w:rsid w:val="00DC68B2"/>
    <w:rsid w:val="00DD29D0"/>
    <w:rsid w:val="00DD46FC"/>
    <w:rsid w:val="00DD51EE"/>
    <w:rsid w:val="00DE2C78"/>
    <w:rsid w:val="00DE352F"/>
    <w:rsid w:val="00DE39EE"/>
    <w:rsid w:val="00DF2F15"/>
    <w:rsid w:val="00DF40EE"/>
    <w:rsid w:val="00E07DC5"/>
    <w:rsid w:val="00E12150"/>
    <w:rsid w:val="00E12470"/>
    <w:rsid w:val="00E13E7E"/>
    <w:rsid w:val="00E2116E"/>
    <w:rsid w:val="00E243B0"/>
    <w:rsid w:val="00E2647A"/>
    <w:rsid w:val="00E30737"/>
    <w:rsid w:val="00E331CD"/>
    <w:rsid w:val="00E3499B"/>
    <w:rsid w:val="00E409CC"/>
    <w:rsid w:val="00E4297F"/>
    <w:rsid w:val="00E42D0A"/>
    <w:rsid w:val="00E50687"/>
    <w:rsid w:val="00E51120"/>
    <w:rsid w:val="00E55167"/>
    <w:rsid w:val="00E57653"/>
    <w:rsid w:val="00E602FE"/>
    <w:rsid w:val="00E607BF"/>
    <w:rsid w:val="00E670E9"/>
    <w:rsid w:val="00E67BC6"/>
    <w:rsid w:val="00E732C3"/>
    <w:rsid w:val="00E75165"/>
    <w:rsid w:val="00E81363"/>
    <w:rsid w:val="00E839BC"/>
    <w:rsid w:val="00E848CF"/>
    <w:rsid w:val="00E92074"/>
    <w:rsid w:val="00E97551"/>
    <w:rsid w:val="00E97BDD"/>
    <w:rsid w:val="00EA3D0E"/>
    <w:rsid w:val="00EA3D5D"/>
    <w:rsid w:val="00EB1A9E"/>
    <w:rsid w:val="00EB602A"/>
    <w:rsid w:val="00EB6A13"/>
    <w:rsid w:val="00EB77B0"/>
    <w:rsid w:val="00EC0058"/>
    <w:rsid w:val="00EC0F14"/>
    <w:rsid w:val="00EC5162"/>
    <w:rsid w:val="00EC61C3"/>
    <w:rsid w:val="00EC6D02"/>
    <w:rsid w:val="00EC76CB"/>
    <w:rsid w:val="00ED0AB1"/>
    <w:rsid w:val="00ED14C9"/>
    <w:rsid w:val="00ED2078"/>
    <w:rsid w:val="00ED2E4D"/>
    <w:rsid w:val="00ED3FE0"/>
    <w:rsid w:val="00ED53F1"/>
    <w:rsid w:val="00ED5831"/>
    <w:rsid w:val="00ED5C42"/>
    <w:rsid w:val="00EE0C89"/>
    <w:rsid w:val="00EE2D26"/>
    <w:rsid w:val="00EE3F79"/>
    <w:rsid w:val="00EE3FAC"/>
    <w:rsid w:val="00EE534C"/>
    <w:rsid w:val="00EE73C5"/>
    <w:rsid w:val="00EF46DB"/>
    <w:rsid w:val="00EF550E"/>
    <w:rsid w:val="00EF6B73"/>
    <w:rsid w:val="00F000EA"/>
    <w:rsid w:val="00F01419"/>
    <w:rsid w:val="00F042E0"/>
    <w:rsid w:val="00F107CE"/>
    <w:rsid w:val="00F131D7"/>
    <w:rsid w:val="00F15544"/>
    <w:rsid w:val="00F22AC8"/>
    <w:rsid w:val="00F25C3E"/>
    <w:rsid w:val="00F2657A"/>
    <w:rsid w:val="00F30A17"/>
    <w:rsid w:val="00F30E87"/>
    <w:rsid w:val="00F35CFF"/>
    <w:rsid w:val="00F37C86"/>
    <w:rsid w:val="00F40ED1"/>
    <w:rsid w:val="00F520DF"/>
    <w:rsid w:val="00F60F13"/>
    <w:rsid w:val="00F61ECC"/>
    <w:rsid w:val="00F63A4F"/>
    <w:rsid w:val="00F66DF4"/>
    <w:rsid w:val="00F679DD"/>
    <w:rsid w:val="00F70F32"/>
    <w:rsid w:val="00F7287B"/>
    <w:rsid w:val="00F8642A"/>
    <w:rsid w:val="00F87053"/>
    <w:rsid w:val="00F93461"/>
    <w:rsid w:val="00F94438"/>
    <w:rsid w:val="00F95266"/>
    <w:rsid w:val="00F95E55"/>
    <w:rsid w:val="00FA35B5"/>
    <w:rsid w:val="00FA589D"/>
    <w:rsid w:val="00FB1361"/>
    <w:rsid w:val="00FB3A5D"/>
    <w:rsid w:val="00FB675E"/>
    <w:rsid w:val="00FC6418"/>
    <w:rsid w:val="00FC694A"/>
    <w:rsid w:val="00FC75BB"/>
    <w:rsid w:val="00FD304A"/>
    <w:rsid w:val="00FD43B7"/>
    <w:rsid w:val="00FD4D37"/>
    <w:rsid w:val="00FD4F9F"/>
    <w:rsid w:val="00FD5A84"/>
    <w:rsid w:val="00FD6062"/>
    <w:rsid w:val="00FE021B"/>
    <w:rsid w:val="00FE0C66"/>
    <w:rsid w:val="00FE1816"/>
    <w:rsid w:val="00FE1858"/>
    <w:rsid w:val="00FE1917"/>
    <w:rsid w:val="00FE3CBD"/>
    <w:rsid w:val="00FE56AB"/>
    <w:rsid w:val="00FF0352"/>
    <w:rsid w:val="00FF0A3D"/>
    <w:rsid w:val="00FF0D60"/>
    <w:rsid w:val="00FF1E59"/>
    <w:rsid w:val="00FF4916"/>
    <w:rsid w:val="00FF4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39"/>
    <w:rsid w:val="00C93204"/>
    <w:pPr>
      <w:ind w:left="1418" w:hanging="1418"/>
    </w:pPr>
  </w:style>
  <w:style w:type="paragraph" w:styleId="TOC8">
    <w:name w:val="toc 8"/>
    <w:basedOn w:val="TOC1"/>
    <w:uiPriority w:val="39"/>
    <w:rsid w:val="00C93204"/>
    <w:pPr>
      <w:spacing w:before="180"/>
      <w:ind w:left="2693" w:hanging="2693"/>
    </w:pPr>
    <w:rPr>
      <w:b/>
    </w:rPr>
  </w:style>
  <w:style w:type="paragraph" w:styleId="TOC1">
    <w:name w:val="toc 1"/>
    <w:uiPriority w:val="3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C93204"/>
    <w:pPr>
      <w:ind w:left="1701" w:hanging="1701"/>
    </w:pPr>
  </w:style>
  <w:style w:type="paragraph" w:styleId="TOC4">
    <w:name w:val="toc 4"/>
    <w:basedOn w:val="TOC3"/>
    <w:uiPriority w:val="39"/>
    <w:rsid w:val="00C93204"/>
    <w:pPr>
      <w:ind w:left="1418" w:hanging="1418"/>
    </w:pPr>
  </w:style>
  <w:style w:type="paragraph" w:styleId="TOC3">
    <w:name w:val="toc 3"/>
    <w:basedOn w:val="TOC2"/>
    <w:uiPriority w:val="39"/>
    <w:rsid w:val="00C93204"/>
    <w:pPr>
      <w:ind w:left="1134" w:hanging="1134"/>
    </w:pPr>
  </w:style>
  <w:style w:type="paragraph" w:styleId="TOC2">
    <w:name w:val="toc 2"/>
    <w:basedOn w:val="TOC1"/>
    <w:uiPriority w:val="3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rsid w:val="00BD6953"/>
    <w:rPr>
      <w:rFonts w:ascii="Times New Roman" w:eastAsia="Times New Roman" w:hAnsi="Times New Roman" w:cs="Times New Roman"/>
      <w:sz w:val="20"/>
      <w:szCs w:val="20"/>
      <w:lang w:val="en-GB" w:eastAsia="en-US"/>
    </w:rPr>
  </w:style>
  <w:style w:type="paragraph" w:customStyle="1" w:styleId="PL">
    <w:name w:val="PL"/>
    <w:link w:val="PLChar"/>
    <w:uiPriority w:val="99"/>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uiPriority w:val="99"/>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39"/>
    <w:rsid w:val="00C93204"/>
    <w:pPr>
      <w:ind w:left="1985" w:hanging="1985"/>
    </w:pPr>
  </w:style>
  <w:style w:type="paragraph" w:styleId="TOC7">
    <w:name w:val="toc 7"/>
    <w:basedOn w:val="TOC6"/>
    <w:next w:val="Normal"/>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C93204"/>
  </w:style>
  <w:style w:type="character" w:customStyle="1" w:styleId="B2Char">
    <w:name w:val="B2 Char"/>
    <w:link w:val="B2"/>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spacing w:before="120" w:after="12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6.emf"/><Relationship Id="rId34" Type="http://schemas.openxmlformats.org/officeDocument/2006/relationships/oleObject" Target="embeddings/oleObject10.bin"/><Relationship Id="rId42" Type="http://schemas.openxmlformats.org/officeDocument/2006/relationships/package" Target="embeddings/Microsoft_Visio_Drawing3.vsdx"/><Relationship Id="rId47" Type="http://schemas.openxmlformats.org/officeDocument/2006/relationships/oleObject" Target="embeddings/oleObject15.bin"/><Relationship Id="rId50" Type="http://schemas.openxmlformats.org/officeDocument/2006/relationships/oleObject" Target="embeddings/oleObject18.bin"/><Relationship Id="rId55"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vsdx"/><Relationship Id="rId29" Type="http://schemas.openxmlformats.org/officeDocument/2006/relationships/oleObject" Target="embeddings/oleObject6.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package" Target="embeddings/Microsoft_Visio_Drawing2.vsdx"/><Relationship Id="rId40" Type="http://schemas.openxmlformats.org/officeDocument/2006/relationships/image" Target="media/image12.png"/><Relationship Id="rId45" Type="http://schemas.openxmlformats.org/officeDocument/2006/relationships/oleObject" Target="embeddings/oleObject13.bin"/><Relationship Id="rId53" Type="http://schemas.openxmlformats.org/officeDocument/2006/relationships/footer" Target="footer1.xml"/><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0.png"/><Relationship Id="rId43" Type="http://schemas.openxmlformats.org/officeDocument/2006/relationships/oleObject" Target="embeddings/Microsoft_Visio_2003-2010_Drawing3.vsd"/><Relationship Id="rId48" Type="http://schemas.openxmlformats.org/officeDocument/2006/relationships/oleObject" Target="embeddings/oleObject16.bin"/><Relationship Id="rId56" Type="http://schemas.openxmlformats.org/officeDocument/2006/relationships/footer" Target="footer3.xml"/><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oleObject" Target="embeddings/Microsoft_Visio_2003-2010_Drawing2.vsd"/><Relationship Id="rId46" Type="http://schemas.openxmlformats.org/officeDocument/2006/relationships/oleObject" Target="embeddings/oleObject14.bin"/><Relationship Id="rId59" Type="http://schemas.openxmlformats.org/officeDocument/2006/relationships/theme" Target="theme/theme1.xml"/><Relationship Id="rId20" Type="http://schemas.openxmlformats.org/officeDocument/2006/relationships/image" Target="media/image5.png"/><Relationship Id="rId41" Type="http://schemas.openxmlformats.org/officeDocument/2006/relationships/image" Target="media/image13.emf"/><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oleObject" Target="embeddings/oleObject5.bin"/><Relationship Id="rId36" Type="http://schemas.openxmlformats.org/officeDocument/2006/relationships/image" Target="media/image11.emf"/><Relationship Id="rId49" Type="http://schemas.openxmlformats.org/officeDocument/2006/relationships/oleObject" Target="embeddings/oleObject17.bin"/><Relationship Id="rId5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7.bin"/><Relationship Id="rId44" Type="http://schemas.openxmlformats.org/officeDocument/2006/relationships/oleObject" Target="embeddings/oleObject12.bin"/><Relationship Id="rId5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7377-E3B2-49F6-BFA2-6D8C5828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51</Pages>
  <Words>12044</Words>
  <Characters>68654</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114</cp:revision>
  <dcterms:created xsi:type="dcterms:W3CDTF">2021-01-14T10:14:00Z</dcterms:created>
  <dcterms:modified xsi:type="dcterms:W3CDTF">2021-01-14T19:25:00Z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